
<file path=[Content_Types].xml><?xml version="1.0" encoding="utf-8"?>
<Types xmlns="http://schemas.openxmlformats.org/package/2006/content-types">
  <Default Extension="emf" ContentType="image/x-emf"/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7F78248" w14:textId="4060F262" w:rsidR="005C4CC3" w:rsidRDefault="00445532" w:rsidP="00445532">
      <w:pPr>
        <w:pStyle w:val="01Aufgabe"/>
      </w:pPr>
      <w:r>
        <w:t xml:space="preserve">Aufgabe </w:t>
      </w:r>
      <w:r w:rsidR="004C700C">
        <w:t>B</w:t>
      </w:r>
    </w:p>
    <w:p w14:paraId="72C629C9" w14:textId="749C2A3E" w:rsidR="00812BC9" w:rsidRDefault="00812BC9" w:rsidP="00812BC9">
      <w:pPr>
        <w:pStyle w:val="03Text"/>
        <w:spacing w:after="120"/>
      </w:pPr>
      <w:r w:rsidRPr="00812BC9">
        <w:t xml:space="preserve">Im Rahmen dieser Aufgabe werden stark vereinfacht Daten zu Untersuchungen in einem Krankenhaus ausgewertet. Die Untersuchungen werden im System des Krankenhauses durch Objekte der Klasse </w:t>
      </w:r>
      <w:r w:rsidRPr="00812BC9">
        <w:rPr>
          <w:rStyle w:val="07Code"/>
        </w:rPr>
        <w:t>Untersuchung</w:t>
      </w:r>
      <w:r w:rsidRPr="00812BC9">
        <w:t xml:space="preserve"> und die Patienten </w:t>
      </w:r>
      <w:r w:rsidR="007D38E8">
        <w:t>durch Objekte der</w:t>
      </w:r>
      <w:r w:rsidRPr="00812BC9">
        <w:t xml:space="preserve"> Klasse </w:t>
      </w:r>
      <w:r w:rsidRPr="00812BC9">
        <w:rPr>
          <w:rStyle w:val="07Code"/>
        </w:rPr>
        <w:t>Patient</w:t>
      </w:r>
      <w:r w:rsidRPr="00812BC9">
        <w:t xml:space="preserve"> verwaltet. In Abbildung 1 </w:t>
      </w:r>
      <w:r w:rsidR="0039472F">
        <w:t xml:space="preserve">im Material </w:t>
      </w:r>
      <w:r w:rsidR="009D452B">
        <w:t>ist</w:t>
      </w:r>
      <w:r w:rsidRPr="00812BC9">
        <w:t xml:space="preserve"> </w:t>
      </w:r>
      <w:r w:rsidR="009D452B">
        <w:t>ein zugehöriges Klassendiagramm</w:t>
      </w:r>
      <w:r w:rsidRPr="00812BC9">
        <w:t xml:space="preserve"> dokumentiert. In der global vorliegenden dynamischen Reihung</w:t>
      </w:r>
      <w:r>
        <w:t xml:space="preserve"> </w:t>
      </w:r>
      <w:r w:rsidRPr="00812BC9">
        <w:rPr>
          <w:rStyle w:val="07Code"/>
        </w:rPr>
        <w:t>p</w:t>
      </w:r>
      <w:r w:rsidRPr="00812BC9">
        <w:t xml:space="preserve"> (vom Typ </w:t>
      </w:r>
      <w:r w:rsidRPr="00812BC9">
        <w:rPr>
          <w:rStyle w:val="07Code"/>
        </w:rPr>
        <w:t>Patient</w:t>
      </w:r>
      <w:r w:rsidRPr="00812BC9">
        <w:t>) sind die Daten zu allen Patienten gespeichert.</w:t>
      </w:r>
    </w:p>
    <w:p w14:paraId="1CDFF56D" w14:textId="77777777" w:rsidR="008F7D1B" w:rsidRDefault="009105C3" w:rsidP="008F7D1B">
      <w:pPr>
        <w:pStyle w:val="04Teilaufgabe"/>
        <w:tabs>
          <w:tab w:val="right" w:pos="9921"/>
        </w:tabs>
        <w:spacing w:after="60"/>
      </w:pPr>
      <w:r>
        <w:t xml:space="preserve">In der Klasse </w:t>
      </w:r>
      <w:r w:rsidRPr="009105C3">
        <w:rPr>
          <w:rStyle w:val="07Code"/>
        </w:rPr>
        <w:t>Untersuchung</w:t>
      </w:r>
      <w:r>
        <w:t xml:space="preserve"> sind zwei Operationen mit der Bezeichnung </w:t>
      </w:r>
      <w:r>
        <w:rPr>
          <w:rStyle w:val="07Code"/>
        </w:rPr>
        <w:t>U</w:t>
      </w:r>
      <w:r w:rsidRPr="009105C3">
        <w:rPr>
          <w:rStyle w:val="07Code"/>
        </w:rPr>
        <w:t>ntersuchung</w:t>
      </w:r>
      <w:r>
        <w:t xml:space="preserve"> enthalten.</w:t>
      </w:r>
    </w:p>
    <w:p w14:paraId="5962B28B" w14:textId="1E6B7E7B" w:rsidR="00812BC9" w:rsidRPr="00812BC9" w:rsidRDefault="005E182C" w:rsidP="008F7D1B">
      <w:pPr>
        <w:pStyle w:val="04Teilaufgabe"/>
        <w:numPr>
          <w:ilvl w:val="0"/>
          <w:numId w:val="0"/>
        </w:numPr>
        <w:tabs>
          <w:tab w:val="right" w:pos="9921"/>
        </w:tabs>
        <w:ind w:left="357"/>
      </w:pPr>
      <w:r>
        <w:t xml:space="preserve">Erläutern Sie die besondere Bedeutung und die Verwendung </w:t>
      </w:r>
      <w:r w:rsidR="009105C3">
        <w:t>der beiden</w:t>
      </w:r>
      <w:r>
        <w:t xml:space="preserve"> Operationen</w:t>
      </w:r>
      <w:r w:rsidR="009105C3">
        <w:t>.</w:t>
      </w:r>
      <w:r w:rsidR="00383EAB">
        <w:tab/>
        <w:t>[</w:t>
      </w:r>
      <w:r w:rsidR="00227C38">
        <w:t>5</w:t>
      </w:r>
      <w:r w:rsidR="00383EAB">
        <w:t xml:space="preserve"> BE]</w:t>
      </w:r>
    </w:p>
    <w:p w14:paraId="50C6C4C4" w14:textId="65123647" w:rsidR="00812BC9" w:rsidRPr="00812BC9" w:rsidRDefault="00812BC9" w:rsidP="00383EAB">
      <w:pPr>
        <w:pStyle w:val="04Teilaufgabe"/>
        <w:tabs>
          <w:tab w:val="right" w:pos="9921"/>
        </w:tabs>
        <w:spacing w:after="240"/>
      </w:pPr>
      <w:r w:rsidRPr="00812BC9">
        <w:t>Beschreiben Sie eine algorithmische Vorgehensweise in Wortform, um auf Basis der dynamischen</w:t>
      </w:r>
      <w:r>
        <w:t xml:space="preserve"> </w:t>
      </w:r>
      <w:r w:rsidRPr="00812BC9">
        <w:t>Reihung</w:t>
      </w:r>
      <w:r w:rsidR="00837553">
        <w:t> </w:t>
      </w:r>
      <w:r w:rsidRPr="00812BC9">
        <w:rPr>
          <w:rStyle w:val="07Code"/>
        </w:rPr>
        <w:t>p</w:t>
      </w:r>
      <w:r w:rsidRPr="00812BC9">
        <w:t xml:space="preserve"> die Gesamtanzahl </w:t>
      </w:r>
      <w:r w:rsidR="007D38E8">
        <w:t>aller</w:t>
      </w:r>
      <w:r w:rsidR="00EC5182" w:rsidRPr="00EC5182">
        <w:t xml:space="preserve"> Untersuchungen aller Patienten zu ermitteln.</w:t>
      </w:r>
      <w:r w:rsidR="00383EAB">
        <w:tab/>
        <w:t>[</w:t>
      </w:r>
      <w:r w:rsidR="00FF7F03">
        <w:t>4</w:t>
      </w:r>
      <w:r w:rsidR="00383EAB">
        <w:t xml:space="preserve"> BE]</w:t>
      </w:r>
    </w:p>
    <w:p w14:paraId="617B404A" w14:textId="053386E9" w:rsidR="008F7D1B" w:rsidRDefault="00812BC9" w:rsidP="008F7D1B">
      <w:pPr>
        <w:pStyle w:val="04Teilaufgabe"/>
        <w:tabs>
          <w:tab w:val="right" w:pos="9921"/>
        </w:tabs>
        <w:spacing w:after="60"/>
      </w:pPr>
      <w:r w:rsidRPr="00812BC9">
        <w:t>Es soll für einen Patienten ermittelt werden, wie viele verschiedene Untersuchungsarten bei diesem vorliegen</w:t>
      </w:r>
      <w:r w:rsidR="00F62307">
        <w:t xml:space="preserve"> (s. Attribut </w:t>
      </w:r>
      <w:r w:rsidR="00F62307" w:rsidRPr="00F62307">
        <w:rPr>
          <w:rStyle w:val="07Code"/>
        </w:rPr>
        <w:t>art</w:t>
      </w:r>
      <w:r w:rsidR="00F62307">
        <w:t xml:space="preserve"> in der Klasse </w:t>
      </w:r>
      <w:r w:rsidR="00F62307" w:rsidRPr="002C5DEC">
        <w:rPr>
          <w:rStyle w:val="07Code"/>
        </w:rPr>
        <w:t>Untersuchung</w:t>
      </w:r>
      <w:r w:rsidR="00F62307">
        <w:t>)</w:t>
      </w:r>
      <w:r w:rsidRPr="00812BC9">
        <w:t xml:space="preserve">. Die Operation </w:t>
      </w:r>
      <w:r w:rsidRPr="00812BC9">
        <w:rPr>
          <w:rStyle w:val="07Code"/>
        </w:rPr>
        <w:t>anzahlArten(pat:Patient): Ganzzahl</w:t>
      </w:r>
      <w:r w:rsidRPr="00812BC9">
        <w:t xml:space="preserve"> soll diese Anzahl</w:t>
      </w:r>
      <w:r w:rsidR="000A061A">
        <w:t xml:space="preserve"> </w:t>
      </w:r>
      <w:r w:rsidRPr="00812BC9">
        <w:t>bestimmen und zurückgeben.</w:t>
      </w:r>
    </w:p>
    <w:p w14:paraId="25E3E20E" w14:textId="124E50B7" w:rsidR="00812BC9" w:rsidRPr="00812BC9" w:rsidRDefault="00812BC9" w:rsidP="00824943">
      <w:pPr>
        <w:pStyle w:val="04Teilaufgabe"/>
        <w:numPr>
          <w:ilvl w:val="0"/>
          <w:numId w:val="0"/>
        </w:numPr>
        <w:tabs>
          <w:tab w:val="right" w:pos="9921"/>
        </w:tabs>
        <w:ind w:left="357"/>
      </w:pPr>
      <w:r w:rsidRPr="00812BC9">
        <w:t xml:space="preserve">Entwickeln Sie einen Algorithmus in Form eines Struktogramms für die Operation </w:t>
      </w:r>
      <w:r w:rsidRPr="00812BC9">
        <w:rPr>
          <w:rStyle w:val="07Code"/>
        </w:rPr>
        <w:t>anzahlArten</w:t>
      </w:r>
      <w:r w:rsidRPr="00812BC9">
        <w:t>.</w:t>
      </w:r>
      <w:r w:rsidR="00383EAB">
        <w:tab/>
        <w:t>[</w:t>
      </w:r>
      <w:r w:rsidR="0061041B">
        <w:t>7</w:t>
      </w:r>
      <w:r w:rsidR="00383EAB">
        <w:t xml:space="preserve"> BE]</w:t>
      </w:r>
    </w:p>
    <w:p w14:paraId="4CF7DF97" w14:textId="3FF9F9F9" w:rsidR="008F7D1B" w:rsidRDefault="00812BC9" w:rsidP="008F7D1B">
      <w:pPr>
        <w:pStyle w:val="04Teilaufgabe"/>
        <w:spacing w:after="60"/>
      </w:pPr>
      <w:r w:rsidRPr="00812BC9">
        <w:t xml:space="preserve">Die Operation </w:t>
      </w:r>
      <w:r w:rsidRPr="00812BC9">
        <w:rPr>
          <w:rStyle w:val="07Code"/>
        </w:rPr>
        <w:t>wieOft</w:t>
      </w:r>
      <w:r w:rsidRPr="00812BC9">
        <w:t xml:space="preserve"> ermittelt </w:t>
      </w:r>
      <w:r w:rsidR="007D38E8">
        <w:t xml:space="preserve">auf Basis der global definierten dynamischen Reihung </w:t>
      </w:r>
      <w:r w:rsidR="007D38E8" w:rsidRPr="00597E34">
        <w:rPr>
          <w:rStyle w:val="07Code"/>
        </w:rPr>
        <w:t>p</w:t>
      </w:r>
      <w:r w:rsidR="007D38E8">
        <w:t xml:space="preserve"> </w:t>
      </w:r>
      <w:r w:rsidRPr="00812BC9">
        <w:t>die Gesamtanzahl aller Untersuchungen</w:t>
      </w:r>
      <w:r w:rsidR="00597E34">
        <w:t xml:space="preserve"> </w:t>
      </w:r>
      <w:r w:rsidRPr="00812BC9">
        <w:t>eine</w:t>
      </w:r>
      <w:r w:rsidR="00597E34">
        <w:t>s</w:t>
      </w:r>
      <w:r w:rsidRPr="00812BC9">
        <w:t xml:space="preserve"> bestimmten Patienten und gibt diesen Wert zurück. Als Parameter wird der Operation die ID des Patienten </w:t>
      </w:r>
      <w:r w:rsidR="00802B88">
        <w:t xml:space="preserve">als Zeichenkette </w:t>
      </w:r>
      <w:r w:rsidRPr="00812BC9">
        <w:t xml:space="preserve">übergeben. Gibt es keinen Patienten mit der angegeben ID, so gibt die Operation den Wert </w:t>
      </w:r>
      <w:r w:rsidRPr="00812BC9">
        <w:rPr>
          <w:rStyle w:val="07Code"/>
        </w:rPr>
        <w:t>-1</w:t>
      </w:r>
      <w:r w:rsidRPr="00812BC9">
        <w:t xml:space="preserve"> zurück.</w:t>
      </w:r>
    </w:p>
    <w:p w14:paraId="6A3A647C" w14:textId="4AB64167" w:rsidR="00306DC6" w:rsidRDefault="00812BC9" w:rsidP="008F7D1B">
      <w:pPr>
        <w:pStyle w:val="04Teilaufgabe"/>
        <w:numPr>
          <w:ilvl w:val="0"/>
          <w:numId w:val="0"/>
        </w:numPr>
        <w:spacing w:after="0"/>
        <w:ind w:left="357"/>
      </w:pPr>
      <w:r w:rsidRPr="00812BC9">
        <w:t xml:space="preserve">Implementieren Sie die Operation </w:t>
      </w:r>
      <w:r w:rsidRPr="00812BC9">
        <w:rPr>
          <w:rStyle w:val="07Code"/>
        </w:rPr>
        <w:t>wieOft</w:t>
      </w:r>
      <w:r w:rsidRPr="00812BC9">
        <w:t xml:space="preserve"> in einer im Unterricht verwendeten Programmiersprach</w:t>
      </w:r>
      <w:r w:rsidR="00306DC6">
        <w:t>e.</w:t>
      </w:r>
    </w:p>
    <w:p w14:paraId="42763B99" w14:textId="24FF1E4E" w:rsidR="00812BC9" w:rsidRPr="00812BC9" w:rsidRDefault="00383EAB" w:rsidP="00306DC6">
      <w:pPr>
        <w:pStyle w:val="04Teilaufgabe"/>
        <w:numPr>
          <w:ilvl w:val="0"/>
          <w:numId w:val="0"/>
        </w:numPr>
        <w:tabs>
          <w:tab w:val="right" w:pos="9921"/>
        </w:tabs>
        <w:spacing w:after="60"/>
        <w:ind w:left="357"/>
      </w:pPr>
      <w:r>
        <w:tab/>
        <w:t>[</w:t>
      </w:r>
      <w:r w:rsidR="00FF7F03">
        <w:t>6</w:t>
      </w:r>
      <w:r>
        <w:t xml:space="preserve"> BE]</w:t>
      </w:r>
    </w:p>
    <w:p w14:paraId="4CD93C44" w14:textId="4E99EADE" w:rsidR="00812BC9" w:rsidRPr="00812BC9" w:rsidRDefault="00812BC9" w:rsidP="003C6856">
      <w:pPr>
        <w:pStyle w:val="03Text"/>
        <w:spacing w:before="0" w:after="120"/>
      </w:pPr>
      <w:r w:rsidRPr="00812BC9">
        <w:t xml:space="preserve">In Abbildung </w:t>
      </w:r>
      <w:r w:rsidR="00CC44A6">
        <w:t>2</w:t>
      </w:r>
      <w:r w:rsidRPr="00812BC9">
        <w:t xml:space="preserve"> ist das Struktogramm einer Operation </w:t>
      </w:r>
      <w:r w:rsidRPr="00812BC9">
        <w:rPr>
          <w:rStyle w:val="07Code"/>
        </w:rPr>
        <w:t>filtern</w:t>
      </w:r>
      <w:r w:rsidRPr="00812BC9">
        <w:t xml:space="preserve"> angegeben.</w:t>
      </w:r>
    </w:p>
    <w:p w14:paraId="44E9D4D2" w14:textId="3B36FC5B" w:rsidR="00812BC9" w:rsidRPr="00812BC9" w:rsidRDefault="00812BC9" w:rsidP="00383EAB">
      <w:pPr>
        <w:pStyle w:val="04Teilaufgabe"/>
        <w:tabs>
          <w:tab w:val="right" w:pos="9921"/>
        </w:tabs>
      </w:pPr>
      <w:r w:rsidRPr="00812BC9">
        <w:t xml:space="preserve">Dokumentieren Sie in </w:t>
      </w:r>
      <w:r w:rsidR="00170B10">
        <w:t>d</w:t>
      </w:r>
      <w:r w:rsidRPr="00812BC9">
        <w:t>er Tracetabelle</w:t>
      </w:r>
      <w:r w:rsidR="00CC44A6">
        <w:t xml:space="preserve"> </w:t>
      </w:r>
      <w:r w:rsidR="00170B10">
        <w:t>in</w:t>
      </w:r>
      <w:r w:rsidR="00CC44A6">
        <w:t xml:space="preserve"> Abbildung 4 </w:t>
      </w:r>
      <w:r w:rsidRPr="00812BC9">
        <w:t xml:space="preserve">die </w:t>
      </w:r>
      <w:r w:rsidR="0034228B">
        <w:t xml:space="preserve">Verarbeitung beim Aufruf von </w:t>
      </w:r>
      <w:r w:rsidR="0034228B" w:rsidRPr="0034228B">
        <w:rPr>
          <w:rStyle w:val="07Code"/>
        </w:rPr>
        <w:t>filtern("X42")</w:t>
      </w:r>
      <w:r w:rsidR="009E1D35" w:rsidRPr="009E1D35">
        <w:rPr>
          <w:rStyle w:val="07Code"/>
          <w:rFonts w:asciiTheme="minorHAnsi" w:hAnsiTheme="minorHAnsi" w:cstheme="minorHAnsi"/>
        </w:rPr>
        <w:t xml:space="preserve"> </w:t>
      </w:r>
      <w:r w:rsidRPr="00812BC9">
        <w:t xml:space="preserve">auf Basis der Beispieldaten in Abbildung </w:t>
      </w:r>
      <w:r w:rsidR="00CC44A6">
        <w:t>3</w:t>
      </w:r>
      <w:r w:rsidRPr="00812BC9">
        <w:t xml:space="preserve">. Notieren Sie in der Tracetabelle immer genau dann eine neue Zeile, wenn eine der beiden </w:t>
      </w:r>
      <w:r w:rsidR="00E94457">
        <w:t xml:space="preserve">grau </w:t>
      </w:r>
      <w:r w:rsidRPr="00812BC9">
        <w:t>markierten Anweisungen ausgeführt wurde.</w:t>
      </w:r>
      <w:r w:rsidR="00383EAB">
        <w:tab/>
        <w:t>[</w:t>
      </w:r>
      <w:r w:rsidR="00170B10">
        <w:t>7</w:t>
      </w:r>
      <w:r w:rsidR="00383EAB">
        <w:t xml:space="preserve"> BE]</w:t>
      </w:r>
    </w:p>
    <w:p w14:paraId="59964724" w14:textId="0C9FD179" w:rsidR="00812BC9" w:rsidRDefault="00812BC9" w:rsidP="00E83E6A">
      <w:pPr>
        <w:pStyle w:val="04Teilaufgabe"/>
        <w:tabs>
          <w:tab w:val="right" w:pos="9921"/>
        </w:tabs>
      </w:pPr>
      <w:r w:rsidRPr="00812BC9">
        <w:t xml:space="preserve">Geben Sie an, welche Daten durch die Operation </w:t>
      </w:r>
      <w:r w:rsidR="00BE69E7" w:rsidRPr="00BE69E7">
        <w:rPr>
          <w:rStyle w:val="07Code"/>
        </w:rPr>
        <w:t>filtern</w:t>
      </w:r>
      <w:r w:rsidR="00BE69E7">
        <w:t xml:space="preserve"> </w:t>
      </w:r>
      <w:r w:rsidR="0034228B">
        <w:t>in Bezug auf den übergebenen Parameterwert am Ende zurück</w:t>
      </w:r>
      <w:r w:rsidRPr="00812BC9">
        <w:t>gegeben werden.</w:t>
      </w:r>
      <w:r w:rsidR="00383EAB">
        <w:tab/>
        <w:t>[</w:t>
      </w:r>
      <w:r w:rsidR="00FF7F03">
        <w:t>2</w:t>
      </w:r>
      <w:r w:rsidR="00383EAB">
        <w:t xml:space="preserve"> BE]</w:t>
      </w:r>
    </w:p>
    <w:p w14:paraId="16BF259E" w14:textId="3031840E" w:rsidR="008F7D1B" w:rsidRDefault="00850EC5" w:rsidP="008F7D1B">
      <w:pPr>
        <w:pStyle w:val="04Teilaufgabe"/>
        <w:spacing w:after="60"/>
      </w:pPr>
      <w:r>
        <w:t xml:space="preserve">Die durch die Operation </w:t>
      </w:r>
      <w:r w:rsidRPr="00850EC5">
        <w:rPr>
          <w:rStyle w:val="07Code"/>
        </w:rPr>
        <w:t>filtern</w:t>
      </w:r>
      <w:r>
        <w:t xml:space="preserve"> ermittelten Daten sollen nicht mehr unsortiert in einem Stapel, sondern </w:t>
      </w:r>
      <w:r w:rsidR="00CA4703">
        <w:t xml:space="preserve">nach der </w:t>
      </w:r>
      <w:r w:rsidR="00AC0705">
        <w:t>Patienten-</w:t>
      </w:r>
      <w:r w:rsidR="00CA4703">
        <w:t xml:space="preserve">ID </w:t>
      </w:r>
      <w:r>
        <w:t>sortiert in einer dynamischen Reihung ausgegeben werden.</w:t>
      </w:r>
    </w:p>
    <w:p w14:paraId="3C06A480" w14:textId="6A33D3D8" w:rsidR="00850EC5" w:rsidRPr="00812BC9" w:rsidRDefault="00841D6F" w:rsidP="008F7D1B">
      <w:pPr>
        <w:pStyle w:val="04Teilaufgabe"/>
        <w:numPr>
          <w:ilvl w:val="0"/>
          <w:numId w:val="0"/>
        </w:numPr>
        <w:tabs>
          <w:tab w:val="right" w:pos="9921"/>
        </w:tabs>
        <w:ind w:left="357"/>
      </w:pPr>
      <w:r>
        <w:t>Ergänzen</w:t>
      </w:r>
      <w:r w:rsidR="0061041B">
        <w:t xml:space="preserve"> bzw. verändern</w:t>
      </w:r>
      <w:r w:rsidR="00850EC5">
        <w:t xml:space="preserve"> Sie </w:t>
      </w:r>
      <w:r>
        <w:t xml:space="preserve">das Struktogramm, </w:t>
      </w:r>
      <w:r w:rsidR="00850EC5">
        <w:t xml:space="preserve">um diese geänderte Rückgabe umzusetzen. Es ist nicht notwendig, dass Sie </w:t>
      </w:r>
      <w:r>
        <w:t>das Struktogramm vollständig neu zeichnen</w:t>
      </w:r>
      <w:r w:rsidR="00850EC5">
        <w:t>.</w:t>
      </w:r>
      <w:r w:rsidR="00850EC5" w:rsidRPr="00850EC5">
        <w:t xml:space="preserve"> </w:t>
      </w:r>
      <w:r>
        <w:t xml:space="preserve">Es </w:t>
      </w:r>
      <w:r w:rsidR="00E4658E">
        <w:t>reicht</w:t>
      </w:r>
      <w:r>
        <w:t xml:space="preserve">, wenn Sie die Änderungen </w:t>
      </w:r>
      <w:r w:rsidR="0061041B">
        <w:t>geeignet</w:t>
      </w:r>
      <w:r>
        <w:t xml:space="preserve"> dokumentieren.</w:t>
      </w:r>
      <w:r w:rsidR="00850EC5">
        <w:tab/>
        <w:t>[</w:t>
      </w:r>
      <w:r w:rsidR="0061041B">
        <w:t>7</w:t>
      </w:r>
      <w:r w:rsidR="00850EC5">
        <w:t xml:space="preserve"> BE]</w:t>
      </w:r>
    </w:p>
    <w:p w14:paraId="0E315CF3" w14:textId="77777777" w:rsidR="00841D6F" w:rsidRDefault="00841D6F">
      <w:r>
        <w:br w:type="page"/>
      </w:r>
    </w:p>
    <w:p w14:paraId="75341B86" w14:textId="2E5B1B45" w:rsidR="00812BC9" w:rsidRPr="00812BC9" w:rsidRDefault="00FB3F43" w:rsidP="00812BC9">
      <w:pPr>
        <w:pStyle w:val="03Text"/>
        <w:spacing w:after="120"/>
      </w:pPr>
      <w:r>
        <w:lastRenderedPageBreak/>
        <w:t xml:space="preserve">Für eine tabellarische Übersicht sollen alle in </w:t>
      </w:r>
      <w:r w:rsidRPr="00FB3F43">
        <w:rPr>
          <w:rStyle w:val="07Code"/>
        </w:rPr>
        <w:t>p</w:t>
      </w:r>
      <w:r>
        <w:t xml:space="preserve"> enthaltenen Patienten nach dem Geburtsdatum sortiert aufgelistet werden. Hierzu wird d</w:t>
      </w:r>
      <w:r w:rsidR="005E541F">
        <w:t>ie</w:t>
      </w:r>
      <w:r>
        <w:t xml:space="preserve"> im Struktogramm in Abbildung </w:t>
      </w:r>
      <w:r w:rsidR="002C5DEC">
        <w:t>5</w:t>
      </w:r>
      <w:r>
        <w:t xml:space="preserve"> dokumentierte </w:t>
      </w:r>
      <w:r w:rsidR="005E541F">
        <w:t xml:space="preserve">rekursive Operation </w:t>
      </w:r>
      <w:r w:rsidR="005E541F" w:rsidRPr="005E541F">
        <w:rPr>
          <w:rStyle w:val="07Code"/>
        </w:rPr>
        <w:t>sortieren</w:t>
      </w:r>
      <w:r w:rsidR="005E541F">
        <w:t xml:space="preserve"> </w:t>
      </w:r>
      <w:r>
        <w:t>verwendet.</w:t>
      </w:r>
    </w:p>
    <w:p w14:paraId="6B10CFA6" w14:textId="200AF803" w:rsidR="00812BC9" w:rsidRPr="009D452B" w:rsidRDefault="005E541F" w:rsidP="00E3307C">
      <w:pPr>
        <w:pStyle w:val="04Teilaufgabe"/>
        <w:tabs>
          <w:tab w:val="right" w:pos="9921"/>
        </w:tabs>
      </w:pPr>
      <w:r w:rsidRPr="009D452B">
        <w:t>Erläutern Sie d</w:t>
      </w:r>
      <w:r w:rsidR="008F7D1B">
        <w:t>as Zustandekommen der</w:t>
      </w:r>
      <w:r w:rsidRPr="009D452B">
        <w:t xml:space="preserve"> </w:t>
      </w:r>
      <w:r w:rsidR="00994086">
        <w:t>Anordnung der Elemente in</w:t>
      </w:r>
      <w:r w:rsidRPr="009D452B">
        <w:t xml:space="preserve"> der dynamischen Reihung </w:t>
      </w:r>
      <w:r w:rsidRPr="009D452B">
        <w:rPr>
          <w:rStyle w:val="07Code"/>
        </w:rPr>
        <w:t>p</w:t>
      </w:r>
      <w:r w:rsidRPr="009D452B">
        <w:t xml:space="preserve"> </w:t>
      </w:r>
      <w:r w:rsidR="00850EC5" w:rsidRPr="009D452B">
        <w:t>unmittelbar</w:t>
      </w:r>
      <w:r w:rsidRPr="009D452B">
        <w:t xml:space="preserve"> bevor der erste rekursive Aufruf erfolgt. </w:t>
      </w:r>
      <w:r w:rsidR="00850EC5" w:rsidRPr="009D452B">
        <w:t xml:space="preserve">Der Erstaufruf der Operation geschieht durch </w:t>
      </w:r>
      <w:r w:rsidR="00850EC5" w:rsidRPr="009D452B">
        <w:rPr>
          <w:rStyle w:val="07Code"/>
        </w:rPr>
        <w:t>sortieren(p,0,</w:t>
      </w:r>
      <w:r w:rsidR="004D11D2">
        <w:rPr>
          <w:rStyle w:val="07Code"/>
        </w:rPr>
        <w:t>5</w:t>
      </w:r>
      <w:r w:rsidR="00850EC5" w:rsidRPr="009D452B">
        <w:rPr>
          <w:rStyle w:val="07Code"/>
        </w:rPr>
        <w:t>)</w:t>
      </w:r>
      <w:r w:rsidR="00E4658E">
        <w:t xml:space="preserve">, wobei </w:t>
      </w:r>
      <w:r w:rsidR="00E4658E" w:rsidRPr="00E4658E">
        <w:rPr>
          <w:rStyle w:val="07Code"/>
        </w:rPr>
        <w:t>p</w:t>
      </w:r>
      <w:r w:rsidR="00E4658E">
        <w:t xml:space="preserve"> durch die Abbildung 6 gegeben ist.</w:t>
      </w:r>
      <w:r w:rsidR="00383EAB" w:rsidRPr="009D452B">
        <w:tab/>
        <w:t>[</w:t>
      </w:r>
      <w:r w:rsidR="00FF7F03" w:rsidRPr="009D452B">
        <w:t>5</w:t>
      </w:r>
      <w:r w:rsidR="00383EAB" w:rsidRPr="009D452B">
        <w:t xml:space="preserve"> BE]</w:t>
      </w:r>
    </w:p>
    <w:p w14:paraId="7EFB09C3" w14:textId="3AFB7BE0" w:rsidR="00812BC9" w:rsidRPr="009D452B" w:rsidRDefault="00850EC5" w:rsidP="00383EAB">
      <w:pPr>
        <w:pStyle w:val="04Teilaufgabe"/>
        <w:tabs>
          <w:tab w:val="right" w:pos="9921"/>
        </w:tabs>
        <w:spacing w:after="240"/>
      </w:pPr>
      <w:r w:rsidRPr="009D452B">
        <w:t>Analysieren Sie</w:t>
      </w:r>
      <w:r w:rsidR="008F7D1B">
        <w:t xml:space="preserve"> anhand der Beispieldaten aus Abbildung 6</w:t>
      </w:r>
      <w:r w:rsidRPr="009D452B">
        <w:t xml:space="preserve">, in welcher </w:t>
      </w:r>
      <w:r w:rsidR="007D1A8A">
        <w:t xml:space="preserve">zeitlichen </w:t>
      </w:r>
      <w:r w:rsidRPr="009D452B">
        <w:t xml:space="preserve">Reihenfolge die einzelnen Elemente der Reihung </w:t>
      </w:r>
      <w:r w:rsidRPr="00104A7D">
        <w:rPr>
          <w:rStyle w:val="07Code"/>
        </w:rPr>
        <w:t>p</w:t>
      </w:r>
      <w:r w:rsidRPr="009D452B">
        <w:t xml:space="preserve"> an die korrekte Position sortiert werden.</w:t>
      </w:r>
      <w:r w:rsidR="00383EAB" w:rsidRPr="009D452B">
        <w:tab/>
        <w:t>[</w:t>
      </w:r>
      <w:r w:rsidR="00AD18A8" w:rsidRPr="009D452B">
        <w:t>6</w:t>
      </w:r>
      <w:r w:rsidR="00383EAB" w:rsidRPr="009D452B">
        <w:t xml:space="preserve"> BE]</w:t>
      </w:r>
    </w:p>
    <w:p w14:paraId="4550C5E6" w14:textId="151CC4FC" w:rsidR="00812BC9" w:rsidRDefault="00812BC9" w:rsidP="00D51B01">
      <w:pPr>
        <w:pStyle w:val="03Text"/>
        <w:spacing w:before="240"/>
      </w:pPr>
      <w:r w:rsidRPr="00812BC9">
        <w:t xml:space="preserve">Das Krankenhaus verwaltet alle </w:t>
      </w:r>
      <w:r w:rsidR="002C5DEC">
        <w:t xml:space="preserve">medizinischen </w:t>
      </w:r>
      <w:r w:rsidRPr="00812BC9">
        <w:t xml:space="preserve">Operationen, die dort durchgeführt werden, in einer Datenbank. Eine vereinfachte Datenbankstruktur mit wenigen Beispieldaten ist </w:t>
      </w:r>
      <w:r>
        <w:t xml:space="preserve">in Abbildung </w:t>
      </w:r>
      <w:r w:rsidR="006A61F8">
        <w:t>7</w:t>
      </w:r>
      <w:r>
        <w:t xml:space="preserve"> </w:t>
      </w:r>
      <w:r w:rsidRPr="00812BC9">
        <w:t xml:space="preserve">durch </w:t>
      </w:r>
      <w:r>
        <w:t>ein</w:t>
      </w:r>
      <w:r w:rsidRPr="00812BC9">
        <w:t xml:space="preserve"> relationale</w:t>
      </w:r>
      <w:r>
        <w:t>s</w:t>
      </w:r>
      <w:r w:rsidRPr="00812BC9">
        <w:t xml:space="preserve"> Tabellenschema gegeben</w:t>
      </w:r>
      <w:r>
        <w:t>.</w:t>
      </w:r>
    </w:p>
    <w:p w14:paraId="3887447F" w14:textId="6D6FA957" w:rsidR="00812BC9" w:rsidRDefault="00812BC9" w:rsidP="0077556F">
      <w:pPr>
        <w:pStyle w:val="04Teilaufgabe"/>
        <w:tabs>
          <w:tab w:val="right" w:pos="9921"/>
        </w:tabs>
        <w:spacing w:after="60"/>
      </w:pPr>
      <w:r>
        <w:t xml:space="preserve">Entwickeln Sie </w:t>
      </w:r>
      <w:r w:rsidR="00E94457">
        <w:t xml:space="preserve">jeweils </w:t>
      </w:r>
      <w:r>
        <w:t>eine SQL-Abfrage, um</w:t>
      </w:r>
      <w:r w:rsidR="00E94457">
        <w:t xml:space="preserve"> die folgenden Informationen zu erhalten:</w:t>
      </w:r>
      <w:r w:rsidR="00383EAB">
        <w:tab/>
        <w:t>[</w:t>
      </w:r>
      <w:r w:rsidR="00EC5182">
        <w:t>7</w:t>
      </w:r>
      <w:r w:rsidR="00383EAB">
        <w:t xml:space="preserve"> BE]</w:t>
      </w:r>
    </w:p>
    <w:p w14:paraId="6A33C96A" w14:textId="2E23FCE6" w:rsidR="00E94457" w:rsidRPr="00337DCD" w:rsidRDefault="004A63E2" w:rsidP="009E1854">
      <w:pPr>
        <w:pStyle w:val="04Teilaufgabe"/>
        <w:numPr>
          <w:ilvl w:val="1"/>
          <w:numId w:val="1"/>
        </w:numPr>
        <w:spacing w:after="0"/>
        <w:ind w:left="714" w:hanging="357"/>
      </w:pPr>
      <w:r>
        <w:t xml:space="preserve">Die </w:t>
      </w:r>
      <w:r w:rsidR="00280A91">
        <w:t>Vor- und Nachname</w:t>
      </w:r>
      <w:r>
        <w:t>n</w:t>
      </w:r>
      <w:r w:rsidR="00280A91">
        <w:t xml:space="preserve"> aller </w:t>
      </w:r>
      <w:r w:rsidR="00E94457" w:rsidRPr="00337DCD">
        <w:t>Patienten</w:t>
      </w:r>
      <w:r w:rsidR="00EC5182" w:rsidRPr="00337DCD">
        <w:t>, die von der Ärztin Stefanie Kröger operiert w</w:t>
      </w:r>
      <w:r w:rsidR="00AA425D">
        <w:t>u</w:t>
      </w:r>
      <w:r w:rsidR="00EC5182" w:rsidRPr="00337DCD">
        <w:t>rden</w:t>
      </w:r>
      <w:r w:rsidR="00104A7D">
        <w:t xml:space="preserve"> oder operiert </w:t>
      </w:r>
      <w:r w:rsidR="00AA425D">
        <w:t>werden</w:t>
      </w:r>
      <w:r w:rsidR="00EC5182" w:rsidRPr="00337DCD">
        <w:t>, aufsteigend sortiert nach dem Nachnamen und dann nach dem Vornamen.</w:t>
      </w:r>
    </w:p>
    <w:p w14:paraId="322A0EE8" w14:textId="7300819E" w:rsidR="00E94457" w:rsidRPr="00337DCD" w:rsidRDefault="0009270E" w:rsidP="009E1854">
      <w:pPr>
        <w:pStyle w:val="04Teilaufgabe"/>
        <w:numPr>
          <w:ilvl w:val="1"/>
          <w:numId w:val="1"/>
        </w:numPr>
        <w:ind w:left="717" w:hanging="357"/>
      </w:pPr>
      <w:r>
        <w:t xml:space="preserve">Für jede Ärztin und jeden Arzt, </w:t>
      </w:r>
      <w:r w:rsidR="004A63E2">
        <w:t>der/</w:t>
      </w:r>
      <w:r>
        <w:t xml:space="preserve">die bei mindestens einer Station als </w:t>
      </w:r>
      <w:r w:rsidR="00AD0ED8">
        <w:t>Leitung</w:t>
      </w:r>
      <w:r>
        <w:t xml:space="preserve"> tätig </w:t>
      </w:r>
      <w:r w:rsidR="004A63E2">
        <w:t>ist</w:t>
      </w:r>
      <w:r>
        <w:t xml:space="preserve">, das </w:t>
      </w:r>
      <w:r w:rsidR="002C1055">
        <w:t>K</w:t>
      </w:r>
      <w:r>
        <w:t>ürzel</w:t>
      </w:r>
      <w:r w:rsidR="00501574">
        <w:t>, das Fachgebiet</w:t>
      </w:r>
      <w:r>
        <w:t xml:space="preserve"> und d</w:t>
      </w:r>
      <w:r w:rsidR="00E94457" w:rsidRPr="00337DCD">
        <w:t xml:space="preserve">ie </w:t>
      </w:r>
      <w:r>
        <w:t xml:space="preserve">zugehörige </w:t>
      </w:r>
      <w:r w:rsidR="00F04831">
        <w:t>Gesamtb</w:t>
      </w:r>
      <w:r w:rsidR="004A621F">
        <w:t>ettenanzahl</w:t>
      </w:r>
      <w:r>
        <w:t xml:space="preserve">, </w:t>
      </w:r>
      <w:r w:rsidR="00B01040">
        <w:t xml:space="preserve">absteigend </w:t>
      </w:r>
      <w:r w:rsidR="00E94457" w:rsidRPr="00337DCD">
        <w:t>s</w:t>
      </w:r>
      <w:r w:rsidR="00B01040">
        <w:t>or</w:t>
      </w:r>
      <w:r w:rsidR="00E94457" w:rsidRPr="00337DCD">
        <w:t xml:space="preserve">tiert nach der </w:t>
      </w:r>
      <w:r w:rsidR="002C1055">
        <w:t>Gesamtb</w:t>
      </w:r>
      <w:r w:rsidR="00B01040">
        <w:t>ettenanzahl.</w:t>
      </w:r>
    </w:p>
    <w:p w14:paraId="2CC6474C" w14:textId="6555ADFE" w:rsidR="00812BC9" w:rsidRDefault="002C5DEC" w:rsidP="0077556F">
      <w:pPr>
        <w:pStyle w:val="04Teilaufgabe"/>
        <w:tabs>
          <w:tab w:val="right" w:pos="9921"/>
        </w:tabs>
        <w:spacing w:after="60"/>
      </w:pPr>
      <w:r w:rsidRPr="002C5DEC">
        <w:t>Analysieren Sie die SQL-Abfrage in Abbildung 8 und interpretieren Sie die erzeugte Ausgabe im Sachzusammenhang</w:t>
      </w:r>
      <w:r w:rsidR="00812BC9">
        <w:t>.</w:t>
      </w:r>
      <w:r w:rsidR="00383EAB">
        <w:tab/>
        <w:t>[</w:t>
      </w:r>
      <w:r w:rsidR="0076041E">
        <w:t>4</w:t>
      </w:r>
      <w:r w:rsidR="00383EAB">
        <w:t xml:space="preserve"> BE]</w:t>
      </w:r>
    </w:p>
    <w:p w14:paraId="0A9F43BF" w14:textId="77777777" w:rsidR="00812BC9" w:rsidRDefault="00812BC9" w:rsidP="0077556F">
      <w:pPr>
        <w:pStyle w:val="03Text"/>
      </w:pPr>
    </w:p>
    <w:p w14:paraId="66679624" w14:textId="77777777" w:rsidR="00AD0ED8" w:rsidRDefault="00AD0ED8" w:rsidP="0077556F">
      <w:pPr>
        <w:pStyle w:val="03Text"/>
      </w:pPr>
    </w:p>
    <w:p w14:paraId="68799F7B" w14:textId="1824D3EA" w:rsidR="00445532" w:rsidRDefault="001C4825" w:rsidP="00FF4BBD">
      <w:pPr>
        <w:pStyle w:val="01Aufgabe"/>
      </w:pPr>
      <w:r>
        <w:t>Material</w:t>
      </w:r>
    </w:p>
    <w:p w14:paraId="1DD3761E" w14:textId="77777777" w:rsidR="00812BC9" w:rsidRPr="00440712" w:rsidRDefault="00812BC9" w:rsidP="00CD1FF1">
      <w:pPr>
        <w:pStyle w:val="02klberschrift"/>
        <w:spacing w:after="120"/>
      </w:pPr>
      <w:r w:rsidRPr="00440712">
        <w:t>zu den Aufgabenteilen a) – d)</w:t>
      </w:r>
    </w:p>
    <w:tbl>
      <w:tblPr>
        <w:tblStyle w:val="Tabellenraster"/>
        <w:tblW w:w="10060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248"/>
        <w:gridCol w:w="425"/>
        <w:gridCol w:w="5387"/>
      </w:tblGrid>
      <w:tr w:rsidR="00812BC9" w:rsidRPr="00AA7C21" w14:paraId="056BF8C3" w14:textId="77777777" w:rsidTr="005E182C">
        <w:trPr>
          <w:trHeight w:val="415"/>
        </w:trPr>
        <w:tc>
          <w:tcPr>
            <w:tcW w:w="42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4672936" w14:textId="77777777" w:rsidR="00812BC9" w:rsidRPr="00AA7C21" w:rsidRDefault="00812BC9" w:rsidP="00C10DE4">
            <w:pPr>
              <w:spacing w:before="0" w:after="0" w:line="300" w:lineRule="exact"/>
              <w:jc w:val="center"/>
              <w:rPr>
                <w:b/>
                <w:bCs/>
                <w:sz w:val="20"/>
                <w:szCs w:val="20"/>
              </w:rPr>
            </w:pPr>
            <w:r w:rsidRPr="00AA7C21">
              <w:rPr>
                <w:b/>
                <w:bCs/>
                <w:sz w:val="20"/>
                <w:szCs w:val="20"/>
              </w:rPr>
              <w:t>Untersuchung</w:t>
            </w:r>
          </w:p>
        </w:tc>
        <w:tc>
          <w:tcPr>
            <w:tcW w:w="425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14A4E9AE" w14:textId="77777777" w:rsidR="00812BC9" w:rsidRPr="00AA7C21" w:rsidRDefault="00812BC9" w:rsidP="00C10DE4">
            <w:pPr>
              <w:spacing w:before="0" w:after="0" w:line="300" w:lineRule="exact"/>
              <w:rPr>
                <w:b/>
                <w:bCs/>
                <w:sz w:val="20"/>
                <w:szCs w:val="20"/>
              </w:rPr>
            </w:pPr>
          </w:p>
        </w:tc>
        <w:tc>
          <w:tcPr>
            <w:tcW w:w="5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5A566F8" w14:textId="77777777" w:rsidR="00812BC9" w:rsidRPr="00AA7C21" w:rsidRDefault="00812BC9" w:rsidP="00C10DE4">
            <w:pPr>
              <w:spacing w:before="0" w:after="0" w:line="300" w:lineRule="exact"/>
              <w:jc w:val="center"/>
              <w:rPr>
                <w:b/>
                <w:bCs/>
                <w:sz w:val="20"/>
                <w:szCs w:val="20"/>
              </w:rPr>
            </w:pPr>
            <w:r w:rsidRPr="00AA7C21">
              <w:rPr>
                <w:b/>
                <w:bCs/>
                <w:sz w:val="20"/>
                <w:szCs w:val="20"/>
              </w:rPr>
              <w:t>Patient</w:t>
            </w:r>
          </w:p>
        </w:tc>
      </w:tr>
      <w:tr w:rsidR="00812BC9" w:rsidRPr="00AA7C21" w14:paraId="730B6FD5" w14:textId="77777777" w:rsidTr="005E182C">
        <w:trPr>
          <w:trHeight w:val="20"/>
        </w:trPr>
        <w:tc>
          <w:tcPr>
            <w:tcW w:w="424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14:paraId="1A32FAF4" w14:textId="77777777" w:rsidR="00812BC9" w:rsidRPr="00AA7C21" w:rsidRDefault="00812BC9" w:rsidP="00C10DE4">
            <w:pPr>
              <w:spacing w:before="0" w:after="0" w:line="300" w:lineRule="exact"/>
              <w:rPr>
                <w:sz w:val="20"/>
                <w:szCs w:val="20"/>
              </w:rPr>
            </w:pPr>
            <w:r w:rsidRPr="00AA7C21">
              <w:rPr>
                <w:sz w:val="20"/>
                <w:szCs w:val="20"/>
              </w:rPr>
              <w:t xml:space="preserve">+ id: </w:t>
            </w:r>
            <w:r>
              <w:rPr>
                <w:sz w:val="20"/>
                <w:szCs w:val="20"/>
              </w:rPr>
              <w:t>Zeichenkette</w:t>
            </w:r>
          </w:p>
        </w:tc>
        <w:tc>
          <w:tcPr>
            <w:tcW w:w="425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30D21944" w14:textId="77777777" w:rsidR="00812BC9" w:rsidRPr="00AA7C21" w:rsidRDefault="00812BC9" w:rsidP="00C10DE4">
            <w:pPr>
              <w:spacing w:before="0" w:after="0" w:line="300" w:lineRule="exact"/>
              <w:rPr>
                <w:sz w:val="20"/>
                <w:szCs w:val="20"/>
              </w:rPr>
            </w:pPr>
          </w:p>
        </w:tc>
        <w:tc>
          <w:tcPr>
            <w:tcW w:w="538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14:paraId="07200924" w14:textId="77777777" w:rsidR="00812BC9" w:rsidRPr="00AA7C21" w:rsidRDefault="00812BC9" w:rsidP="00C10DE4">
            <w:pPr>
              <w:spacing w:before="0" w:after="0" w:line="300" w:lineRule="exact"/>
              <w:rPr>
                <w:sz w:val="20"/>
                <w:szCs w:val="20"/>
              </w:rPr>
            </w:pPr>
            <w:r w:rsidRPr="00AA7C21">
              <w:rPr>
                <w:sz w:val="20"/>
                <w:szCs w:val="20"/>
              </w:rPr>
              <w:t xml:space="preserve">+ id: </w:t>
            </w:r>
            <w:r>
              <w:rPr>
                <w:sz w:val="20"/>
                <w:szCs w:val="20"/>
              </w:rPr>
              <w:t>Zeichenkette</w:t>
            </w:r>
          </w:p>
        </w:tc>
      </w:tr>
      <w:tr w:rsidR="00812BC9" w:rsidRPr="00AA7C21" w14:paraId="15D9EB72" w14:textId="77777777" w:rsidTr="005E182C">
        <w:trPr>
          <w:trHeight w:val="20"/>
        </w:trPr>
        <w:tc>
          <w:tcPr>
            <w:tcW w:w="4248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18CE42B4" w14:textId="77777777" w:rsidR="00812BC9" w:rsidRPr="00AA7C21" w:rsidRDefault="00812BC9" w:rsidP="00C10DE4">
            <w:pPr>
              <w:spacing w:before="0" w:after="0" w:line="300" w:lineRule="exac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+ art: Zeichenkette</w:t>
            </w:r>
          </w:p>
        </w:tc>
        <w:tc>
          <w:tcPr>
            <w:tcW w:w="425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3BE1C4D7" w14:textId="77777777" w:rsidR="00812BC9" w:rsidRPr="00AA7C21" w:rsidRDefault="00812BC9" w:rsidP="00C10DE4">
            <w:pPr>
              <w:spacing w:before="0" w:after="0" w:line="300" w:lineRule="exact"/>
              <w:rPr>
                <w:sz w:val="20"/>
                <w:szCs w:val="20"/>
              </w:rPr>
            </w:pPr>
          </w:p>
        </w:tc>
        <w:tc>
          <w:tcPr>
            <w:tcW w:w="5387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5F493097" w14:textId="77777777" w:rsidR="00812BC9" w:rsidRPr="00AA7C21" w:rsidRDefault="00812BC9" w:rsidP="00C10DE4">
            <w:pPr>
              <w:spacing w:before="0" w:after="0" w:line="300" w:lineRule="exact"/>
              <w:rPr>
                <w:sz w:val="20"/>
                <w:szCs w:val="20"/>
              </w:rPr>
            </w:pPr>
            <w:r w:rsidRPr="00AA7C21">
              <w:rPr>
                <w:sz w:val="20"/>
                <w:szCs w:val="20"/>
              </w:rPr>
              <w:t>+ name: Zeichenkette</w:t>
            </w:r>
          </w:p>
        </w:tc>
      </w:tr>
      <w:tr w:rsidR="00812BC9" w:rsidRPr="00AA7C21" w14:paraId="4632F1B5" w14:textId="77777777" w:rsidTr="005E182C">
        <w:trPr>
          <w:trHeight w:val="20"/>
        </w:trPr>
        <w:tc>
          <w:tcPr>
            <w:tcW w:w="4248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642A3F0A" w14:textId="77777777" w:rsidR="00812BC9" w:rsidRPr="00AA7C21" w:rsidRDefault="00812BC9" w:rsidP="00C10DE4">
            <w:pPr>
              <w:spacing w:before="0" w:after="0" w:line="300" w:lineRule="exact"/>
              <w:rPr>
                <w:sz w:val="20"/>
                <w:szCs w:val="20"/>
              </w:rPr>
            </w:pPr>
            <w:r w:rsidRPr="00AA7C21">
              <w:rPr>
                <w:sz w:val="20"/>
                <w:szCs w:val="20"/>
              </w:rPr>
              <w:t>+ datum: Ganzzahl //Format YYYYMMDD</w:t>
            </w:r>
          </w:p>
        </w:tc>
        <w:tc>
          <w:tcPr>
            <w:tcW w:w="425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43C15F8A" w14:textId="77777777" w:rsidR="00812BC9" w:rsidRPr="00AA7C21" w:rsidRDefault="00812BC9" w:rsidP="00C10DE4">
            <w:pPr>
              <w:spacing w:before="0" w:after="0" w:line="300" w:lineRule="exact"/>
              <w:rPr>
                <w:sz w:val="20"/>
                <w:szCs w:val="20"/>
              </w:rPr>
            </w:pPr>
          </w:p>
        </w:tc>
        <w:tc>
          <w:tcPr>
            <w:tcW w:w="5387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6C7B031A" w14:textId="77777777" w:rsidR="00812BC9" w:rsidRPr="00AA7C21" w:rsidRDefault="00812BC9" w:rsidP="00C10DE4">
            <w:pPr>
              <w:spacing w:before="0" w:after="0" w:line="300" w:lineRule="exact"/>
              <w:rPr>
                <w:sz w:val="20"/>
                <w:szCs w:val="20"/>
              </w:rPr>
            </w:pPr>
            <w:r w:rsidRPr="00AA7C21">
              <w:rPr>
                <w:sz w:val="20"/>
                <w:szCs w:val="20"/>
              </w:rPr>
              <w:t>+ vorname: Zeichenkette</w:t>
            </w:r>
          </w:p>
        </w:tc>
      </w:tr>
      <w:tr w:rsidR="00812BC9" w:rsidRPr="00AA7C21" w14:paraId="26ECD8A1" w14:textId="77777777" w:rsidTr="005E182C">
        <w:trPr>
          <w:trHeight w:val="20"/>
        </w:trPr>
        <w:tc>
          <w:tcPr>
            <w:tcW w:w="4248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2B6F90EF" w14:textId="3438463C" w:rsidR="00812BC9" w:rsidRPr="00AA7C21" w:rsidRDefault="00812BC9" w:rsidP="00C10DE4">
            <w:pPr>
              <w:spacing w:before="0" w:after="0" w:line="300" w:lineRule="exact"/>
              <w:rPr>
                <w:sz w:val="20"/>
                <w:szCs w:val="20"/>
              </w:rPr>
            </w:pPr>
            <w:r w:rsidRPr="00AA7C21">
              <w:rPr>
                <w:sz w:val="20"/>
                <w:szCs w:val="20"/>
              </w:rPr>
              <w:t>+ uhrzeit: Ganzzahl</w:t>
            </w:r>
          </w:p>
        </w:tc>
        <w:tc>
          <w:tcPr>
            <w:tcW w:w="425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217F50A" w14:textId="77777777" w:rsidR="00812BC9" w:rsidRPr="00AA7C21" w:rsidRDefault="00812BC9" w:rsidP="00C10DE4">
            <w:pPr>
              <w:spacing w:before="0" w:after="0" w:line="300" w:lineRule="exact"/>
              <w:rPr>
                <w:sz w:val="20"/>
                <w:szCs w:val="20"/>
              </w:rPr>
            </w:pPr>
          </w:p>
        </w:tc>
        <w:tc>
          <w:tcPr>
            <w:tcW w:w="5387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1C208722" w14:textId="77777777" w:rsidR="00812BC9" w:rsidRPr="00AA7C21" w:rsidRDefault="00812BC9" w:rsidP="00C10DE4">
            <w:pPr>
              <w:spacing w:before="0" w:after="0" w:line="300" w:lineRule="exact"/>
              <w:rPr>
                <w:sz w:val="20"/>
                <w:szCs w:val="20"/>
              </w:rPr>
            </w:pPr>
            <w:r w:rsidRPr="00AA7C21">
              <w:rPr>
                <w:sz w:val="20"/>
                <w:szCs w:val="20"/>
              </w:rPr>
              <w:t>+ geb</w:t>
            </w:r>
            <w:r>
              <w:rPr>
                <w:sz w:val="20"/>
                <w:szCs w:val="20"/>
              </w:rPr>
              <w:t>d</w:t>
            </w:r>
            <w:r w:rsidRPr="00AA7C21">
              <w:rPr>
                <w:sz w:val="20"/>
                <w:szCs w:val="20"/>
              </w:rPr>
              <w:t>atum: Ganzzahl // Format: YYYYMMDD</w:t>
            </w:r>
          </w:p>
        </w:tc>
      </w:tr>
      <w:tr w:rsidR="00812BC9" w:rsidRPr="00AA7C21" w14:paraId="75B32EA2" w14:textId="77777777" w:rsidTr="005E182C">
        <w:trPr>
          <w:trHeight w:val="20"/>
        </w:trPr>
        <w:tc>
          <w:tcPr>
            <w:tcW w:w="4248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673F5195" w14:textId="77777777" w:rsidR="00812BC9" w:rsidRPr="00AA7C21" w:rsidRDefault="00812BC9" w:rsidP="00C10DE4">
            <w:pPr>
              <w:spacing w:before="0" w:after="0" w:line="300" w:lineRule="exac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+ durchgefuehrt: Wahrheitswert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14:paraId="0329AAB5" w14:textId="77777777" w:rsidR="00812BC9" w:rsidRPr="00AA7C21" w:rsidRDefault="00812BC9" w:rsidP="00C10DE4">
            <w:pPr>
              <w:spacing w:before="0" w:after="0" w:line="300" w:lineRule="exact"/>
              <w:rPr>
                <w:sz w:val="20"/>
                <w:szCs w:val="20"/>
              </w:rPr>
            </w:pPr>
          </w:p>
        </w:tc>
        <w:tc>
          <w:tcPr>
            <w:tcW w:w="5387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7086929B" w14:textId="77777777" w:rsidR="00812BC9" w:rsidRPr="00AA7C21" w:rsidRDefault="00812BC9" w:rsidP="00C10DE4">
            <w:pPr>
              <w:spacing w:before="0" w:after="0" w:line="300" w:lineRule="exac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+ untersuchungen: Dyn. Reihung vom Typ Untersuchung</w:t>
            </w:r>
          </w:p>
        </w:tc>
      </w:tr>
      <w:tr w:rsidR="00812BC9" w:rsidRPr="00AA7C21" w14:paraId="4577C2E9" w14:textId="77777777" w:rsidTr="00CD1FF1">
        <w:trPr>
          <w:trHeight w:val="20"/>
        </w:trPr>
        <w:tc>
          <w:tcPr>
            <w:tcW w:w="4248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7610E406" w14:textId="719EEB51" w:rsidR="00CD1FF1" w:rsidRPr="00AA7C21" w:rsidRDefault="00812BC9" w:rsidP="00C10DE4">
            <w:pPr>
              <w:spacing w:before="0" w:after="0" w:line="300" w:lineRule="exact"/>
              <w:rPr>
                <w:sz w:val="20"/>
                <w:szCs w:val="20"/>
              </w:rPr>
            </w:pPr>
            <w:r w:rsidRPr="00AA7C21">
              <w:rPr>
                <w:sz w:val="20"/>
                <w:szCs w:val="20"/>
              </w:rPr>
              <w:t>+ diagnose</w:t>
            </w:r>
            <w:r>
              <w:rPr>
                <w:sz w:val="20"/>
                <w:szCs w:val="20"/>
              </w:rPr>
              <w:t>n</w:t>
            </w:r>
            <w:r w:rsidRPr="00AA7C21">
              <w:rPr>
                <w:sz w:val="20"/>
                <w:szCs w:val="20"/>
              </w:rPr>
              <w:t xml:space="preserve">: </w:t>
            </w:r>
            <w:r>
              <w:rPr>
                <w:sz w:val="20"/>
                <w:szCs w:val="20"/>
              </w:rPr>
              <w:t>Dyn. Reihung</w:t>
            </w:r>
            <w:r w:rsidRPr="00AA7C21">
              <w:rPr>
                <w:sz w:val="20"/>
                <w:szCs w:val="20"/>
              </w:rPr>
              <w:t xml:space="preserve"> vom Typ Zeich</w:t>
            </w:r>
            <w:r>
              <w:rPr>
                <w:sz w:val="20"/>
                <w:szCs w:val="20"/>
              </w:rPr>
              <w:t>e</w:t>
            </w:r>
            <w:r w:rsidRPr="00AA7C21">
              <w:rPr>
                <w:sz w:val="20"/>
                <w:szCs w:val="20"/>
              </w:rPr>
              <w:t>nkett</w:t>
            </w:r>
            <w:r w:rsidR="00CD1FF1">
              <w:rPr>
                <w:sz w:val="20"/>
                <w:szCs w:val="20"/>
              </w:rPr>
              <w:t>e</w:t>
            </w:r>
          </w:p>
        </w:tc>
        <w:tc>
          <w:tcPr>
            <w:tcW w:w="425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0108BF08" w14:textId="77777777" w:rsidR="00812BC9" w:rsidRPr="00AA7C21" w:rsidRDefault="00812BC9" w:rsidP="00C10DE4">
            <w:pPr>
              <w:spacing w:before="0" w:after="0" w:line="300" w:lineRule="exact"/>
              <w:rPr>
                <w:sz w:val="20"/>
                <w:szCs w:val="20"/>
              </w:rPr>
            </w:pPr>
          </w:p>
        </w:tc>
        <w:tc>
          <w:tcPr>
            <w:tcW w:w="5387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7954B54" w14:textId="77777777" w:rsidR="00812BC9" w:rsidRPr="00AA7C21" w:rsidRDefault="00812BC9" w:rsidP="00C10DE4">
            <w:pPr>
              <w:spacing w:before="0" w:after="0" w:line="300" w:lineRule="exac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…</w:t>
            </w:r>
          </w:p>
        </w:tc>
      </w:tr>
      <w:tr w:rsidR="00CD1FF1" w:rsidRPr="00AA7C21" w14:paraId="5A0F9752" w14:textId="77777777" w:rsidTr="00CD1FF1">
        <w:trPr>
          <w:trHeight w:val="40"/>
        </w:trPr>
        <w:tc>
          <w:tcPr>
            <w:tcW w:w="4248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E7D5171" w14:textId="277A8FAD" w:rsidR="00CD1FF1" w:rsidRPr="00AA7C21" w:rsidRDefault="00CD1FF1" w:rsidP="00CD1FF1">
            <w:pPr>
              <w:spacing w:before="0" w:after="0" w:line="300" w:lineRule="exac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…</w:t>
            </w:r>
          </w:p>
        </w:tc>
        <w:tc>
          <w:tcPr>
            <w:tcW w:w="425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48AA2C00" w14:textId="77777777" w:rsidR="00CD1FF1" w:rsidRPr="00AA7C21" w:rsidRDefault="00CD1FF1" w:rsidP="00CD1FF1">
            <w:pPr>
              <w:spacing w:before="0" w:after="0" w:line="300" w:lineRule="exact"/>
              <w:rPr>
                <w:sz w:val="20"/>
                <w:szCs w:val="20"/>
              </w:rPr>
            </w:pPr>
          </w:p>
        </w:tc>
        <w:tc>
          <w:tcPr>
            <w:tcW w:w="538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14:paraId="4366CE92" w14:textId="6B2C6AAD" w:rsidR="00CD1FF1" w:rsidRPr="00AA7C21" w:rsidRDefault="00CD1FF1" w:rsidP="00CD1FF1">
            <w:pPr>
              <w:spacing w:before="0" w:after="0" w:line="300" w:lineRule="exac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c</w:t>
            </w:r>
            <w:r w:rsidRPr="00AA7C21">
              <w:rPr>
                <w:sz w:val="20"/>
                <w:szCs w:val="20"/>
              </w:rPr>
              <w:t xml:space="preserve"> Patient(name, vorname</w:t>
            </w:r>
            <w:r>
              <w:rPr>
                <w:sz w:val="20"/>
                <w:szCs w:val="20"/>
              </w:rPr>
              <w:t>: Zeichenkette</w:t>
            </w:r>
            <w:r w:rsidRPr="00AA7C21">
              <w:rPr>
                <w:sz w:val="20"/>
                <w:szCs w:val="20"/>
              </w:rPr>
              <w:t>, gebDatum</w:t>
            </w:r>
            <w:r>
              <w:rPr>
                <w:sz w:val="20"/>
                <w:szCs w:val="20"/>
              </w:rPr>
              <w:t>: Ganzzahl</w:t>
            </w:r>
            <w:r w:rsidR="001C632F">
              <w:rPr>
                <w:sz w:val="20"/>
                <w:szCs w:val="20"/>
              </w:rPr>
              <w:t>)</w:t>
            </w:r>
          </w:p>
        </w:tc>
      </w:tr>
      <w:tr w:rsidR="00CD1FF1" w:rsidRPr="00AA7C21" w14:paraId="48FC771F" w14:textId="77777777" w:rsidTr="00CD1FF1">
        <w:trPr>
          <w:trHeight w:val="20"/>
        </w:trPr>
        <w:tc>
          <w:tcPr>
            <w:tcW w:w="424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14:paraId="232D0E4A" w14:textId="48A6DD59" w:rsidR="00CD1FF1" w:rsidRPr="00AA7C21" w:rsidRDefault="00CD1FF1" w:rsidP="00CD1FF1">
            <w:pPr>
              <w:spacing w:before="0" w:after="0" w:line="300" w:lineRule="exac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c</w:t>
            </w:r>
            <w:r w:rsidRPr="00AA7C21">
              <w:rPr>
                <w:sz w:val="20"/>
                <w:szCs w:val="20"/>
              </w:rPr>
              <w:t xml:space="preserve"> Untersuchung(</w:t>
            </w:r>
            <w:r>
              <w:rPr>
                <w:sz w:val="20"/>
                <w:szCs w:val="20"/>
              </w:rPr>
              <w:t>datum: Ganzzahl</w:t>
            </w:r>
            <w:r w:rsidRPr="00AA7C21">
              <w:rPr>
                <w:sz w:val="20"/>
                <w:szCs w:val="20"/>
              </w:rPr>
              <w:t>)</w:t>
            </w:r>
          </w:p>
        </w:tc>
        <w:tc>
          <w:tcPr>
            <w:tcW w:w="425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1289FD22" w14:textId="77777777" w:rsidR="00CD1FF1" w:rsidRPr="00AA7C21" w:rsidRDefault="00CD1FF1" w:rsidP="00CD1FF1">
            <w:pPr>
              <w:spacing w:before="0" w:after="0" w:line="300" w:lineRule="exact"/>
              <w:rPr>
                <w:sz w:val="20"/>
                <w:szCs w:val="20"/>
              </w:rPr>
            </w:pPr>
          </w:p>
        </w:tc>
        <w:tc>
          <w:tcPr>
            <w:tcW w:w="5387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2C0C96F" w14:textId="4960656C" w:rsidR="00CD1FF1" w:rsidRPr="00AA7C21" w:rsidRDefault="00CD1FF1" w:rsidP="00CD1FF1">
            <w:pPr>
              <w:spacing w:before="0" w:after="0" w:line="300" w:lineRule="exac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…</w:t>
            </w:r>
          </w:p>
        </w:tc>
      </w:tr>
      <w:tr w:rsidR="00CD1FF1" w:rsidRPr="00AA7C21" w14:paraId="0080EC8C" w14:textId="77777777" w:rsidTr="00CD1FF1">
        <w:trPr>
          <w:trHeight w:val="20"/>
        </w:trPr>
        <w:tc>
          <w:tcPr>
            <w:tcW w:w="4248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1872CB43" w14:textId="0C16D4B9" w:rsidR="00CD1FF1" w:rsidRPr="00AA7C21" w:rsidRDefault="00CD1FF1" w:rsidP="00CD1FF1">
            <w:pPr>
              <w:spacing w:before="0" w:after="0" w:line="300" w:lineRule="exac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c Untersuchung(art: Zeichenkette)</w:t>
            </w:r>
          </w:p>
        </w:tc>
        <w:tc>
          <w:tcPr>
            <w:tcW w:w="425" w:type="dxa"/>
            <w:tcBorders>
              <w:left w:val="single" w:sz="4" w:space="0" w:color="auto"/>
            </w:tcBorders>
            <w:vAlign w:val="center"/>
          </w:tcPr>
          <w:p w14:paraId="06EC8B81" w14:textId="77777777" w:rsidR="00CD1FF1" w:rsidRPr="00AA7C21" w:rsidRDefault="00CD1FF1" w:rsidP="00CD1FF1">
            <w:pPr>
              <w:spacing w:before="0" w:after="0" w:line="300" w:lineRule="exact"/>
              <w:rPr>
                <w:sz w:val="20"/>
                <w:szCs w:val="20"/>
              </w:rPr>
            </w:pPr>
          </w:p>
        </w:tc>
        <w:tc>
          <w:tcPr>
            <w:tcW w:w="5387" w:type="dxa"/>
            <w:tcBorders>
              <w:top w:val="single" w:sz="4" w:space="0" w:color="auto"/>
            </w:tcBorders>
            <w:vAlign w:val="center"/>
          </w:tcPr>
          <w:p w14:paraId="3BB09640" w14:textId="77777777" w:rsidR="00CD1FF1" w:rsidRPr="00AA7C21" w:rsidRDefault="00CD1FF1" w:rsidP="00CD1FF1">
            <w:pPr>
              <w:spacing w:before="0" w:after="0" w:line="300" w:lineRule="exact"/>
              <w:rPr>
                <w:sz w:val="20"/>
                <w:szCs w:val="20"/>
              </w:rPr>
            </w:pPr>
          </w:p>
        </w:tc>
      </w:tr>
      <w:tr w:rsidR="00CD1FF1" w:rsidRPr="00AA7C21" w14:paraId="54760DA8" w14:textId="77777777" w:rsidTr="005E182C">
        <w:trPr>
          <w:trHeight w:val="20"/>
        </w:trPr>
        <w:tc>
          <w:tcPr>
            <w:tcW w:w="4248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CF3A5F4" w14:textId="5EBF7B09" w:rsidR="00CD1FF1" w:rsidRDefault="00CD1FF1" w:rsidP="00CD1FF1">
            <w:pPr>
              <w:spacing w:before="0" w:after="0" w:line="300" w:lineRule="exac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…</w:t>
            </w:r>
          </w:p>
        </w:tc>
        <w:tc>
          <w:tcPr>
            <w:tcW w:w="425" w:type="dxa"/>
            <w:tcBorders>
              <w:left w:val="single" w:sz="4" w:space="0" w:color="auto"/>
            </w:tcBorders>
            <w:vAlign w:val="center"/>
          </w:tcPr>
          <w:p w14:paraId="3A32690B" w14:textId="77777777" w:rsidR="00CD1FF1" w:rsidRPr="00AA7C21" w:rsidRDefault="00CD1FF1" w:rsidP="00CD1FF1">
            <w:pPr>
              <w:spacing w:before="0" w:after="0" w:line="300" w:lineRule="exact"/>
              <w:rPr>
                <w:sz w:val="20"/>
                <w:szCs w:val="20"/>
              </w:rPr>
            </w:pPr>
          </w:p>
        </w:tc>
        <w:tc>
          <w:tcPr>
            <w:tcW w:w="5387" w:type="dxa"/>
            <w:vAlign w:val="center"/>
          </w:tcPr>
          <w:p w14:paraId="3AF497F3" w14:textId="77777777" w:rsidR="00CD1FF1" w:rsidRPr="00AA7C21" w:rsidRDefault="00CD1FF1" w:rsidP="00CD1FF1">
            <w:pPr>
              <w:spacing w:before="0" w:after="0" w:line="300" w:lineRule="exact"/>
              <w:rPr>
                <w:sz w:val="20"/>
                <w:szCs w:val="20"/>
              </w:rPr>
            </w:pPr>
          </w:p>
        </w:tc>
      </w:tr>
    </w:tbl>
    <w:p w14:paraId="6CFF5B6C" w14:textId="6A0E85BE" w:rsidR="00812BC9" w:rsidRDefault="00812BC9" w:rsidP="00812BC9">
      <w:pPr>
        <w:pStyle w:val="06Abbildung"/>
      </w:pPr>
      <w:r w:rsidRPr="000F02BB">
        <w:t>Abbildung 1: Klassen</w:t>
      </w:r>
      <w:r w:rsidR="009D452B">
        <w:t xml:space="preserve">diagramm mit </w:t>
      </w:r>
      <w:r w:rsidRPr="000F02BB">
        <w:t>de</w:t>
      </w:r>
      <w:r w:rsidR="009D452B">
        <w:t>n</w:t>
      </w:r>
      <w:r w:rsidRPr="000F02BB">
        <w:t xml:space="preserve"> Klassen </w:t>
      </w:r>
      <w:r w:rsidRPr="00AF2D24">
        <w:rPr>
          <w:rStyle w:val="07Code"/>
        </w:rPr>
        <w:t>Untersuchung</w:t>
      </w:r>
      <w:r w:rsidRPr="000F02BB">
        <w:t xml:space="preserve"> und </w:t>
      </w:r>
      <w:r w:rsidRPr="00AF2D24">
        <w:rPr>
          <w:rStyle w:val="07Code"/>
        </w:rPr>
        <w:t>P</w:t>
      </w:r>
      <w:r w:rsidR="009B595B">
        <w:rPr>
          <w:rStyle w:val="07Code"/>
        </w:rPr>
        <w:t>atient</w:t>
      </w:r>
    </w:p>
    <w:p w14:paraId="3B9B9DBC" w14:textId="77777777" w:rsidR="003713C3" w:rsidRDefault="003713C3">
      <w:pPr>
        <w:rPr>
          <w:b/>
          <w:bCs/>
        </w:rPr>
      </w:pPr>
      <w:r>
        <w:br w:type="page"/>
      </w:r>
    </w:p>
    <w:p w14:paraId="5B5D2D6F" w14:textId="77777777" w:rsidR="003713C3" w:rsidRDefault="00812BC9" w:rsidP="003713C3">
      <w:pPr>
        <w:pStyle w:val="02klberschrift"/>
        <w:spacing w:before="360" w:after="120" w:line="240" w:lineRule="atLeast"/>
      </w:pPr>
      <w:r w:rsidRPr="00D45F2E">
        <w:lastRenderedPageBreak/>
        <w:t>zu</w:t>
      </w:r>
      <w:r w:rsidR="00BD6B72">
        <w:t xml:space="preserve"> den</w:t>
      </w:r>
      <w:r w:rsidRPr="00D45F2E">
        <w:t xml:space="preserve"> Aufgabenteil</w:t>
      </w:r>
      <w:r w:rsidR="00BD6B72">
        <w:t>en</w:t>
      </w:r>
      <w:r w:rsidRPr="00D45F2E">
        <w:t xml:space="preserve"> </w:t>
      </w:r>
      <w:r w:rsidR="00BD6B72">
        <w:t>e</w:t>
      </w:r>
      <w:r w:rsidRPr="00D45F2E">
        <w:t>)</w:t>
      </w:r>
      <w:r w:rsidR="00BD6B72">
        <w:t xml:space="preserve"> – </w:t>
      </w:r>
      <w:r w:rsidR="00850EC5">
        <w:t>g</w:t>
      </w:r>
      <w:r w:rsidR="00BD6B72">
        <w:t>)</w:t>
      </w:r>
    </w:p>
    <w:p w14:paraId="1B6330A7" w14:textId="04FF90A8" w:rsidR="00812BC9" w:rsidRDefault="003713C3" w:rsidP="00E9611D">
      <w:pPr>
        <w:pStyle w:val="02klberschrift"/>
        <w:spacing w:before="120" w:after="0" w:line="240" w:lineRule="atLeast"/>
        <w:jc w:val="center"/>
      </w:pPr>
      <w:r w:rsidRPr="003713C3">
        <w:rPr>
          <w:noProof/>
        </w:rPr>
        <w:t xml:space="preserve"> </w:t>
      </w:r>
      <w:r w:rsidRPr="00322242">
        <w:rPr>
          <w:noProof/>
        </w:rPr>
        <w:drawing>
          <wp:inline distT="0" distB="0" distL="0" distR="0" wp14:anchorId="1B95F16A" wp14:editId="2BE9ECFC">
            <wp:extent cx="3417984" cy="5609230"/>
            <wp:effectExtent l="0" t="0" r="0" b="0"/>
            <wp:docPr id="17233124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233124" name="Grafik 1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423241" cy="561785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44B4D44" w14:textId="3EC79E8E" w:rsidR="004A1B0C" w:rsidRPr="004A1B0C" w:rsidRDefault="00812BC9" w:rsidP="004A1B0C">
      <w:pPr>
        <w:pStyle w:val="06Abbildung"/>
        <w:spacing w:before="0" w:after="120"/>
        <w:contextualSpacing w:val="0"/>
        <w:rPr>
          <w:rFonts w:ascii="Courier New" w:hAnsi="Courier New" w:cs="Arial"/>
          <w:bCs/>
          <w:szCs w:val="26"/>
        </w:rPr>
      </w:pPr>
      <w:r w:rsidRPr="00322242">
        <w:t xml:space="preserve">Abbildung </w:t>
      </w:r>
      <w:r w:rsidR="009A3E9E">
        <w:t>2</w:t>
      </w:r>
      <w:r w:rsidRPr="00322242">
        <w:t xml:space="preserve">: Struktogramm der Operation </w:t>
      </w:r>
      <w:r w:rsidRPr="00A84FF8">
        <w:rPr>
          <w:rStyle w:val="07Code"/>
        </w:rPr>
        <w:t>filtern</w:t>
      </w:r>
    </w:p>
    <w:tbl>
      <w:tblPr>
        <w:tblStyle w:val="Tabellenraster"/>
        <w:tblpPr w:leftFromText="141" w:rightFromText="141" w:vertAnchor="text" w:horzAnchor="margin" w:tblpY="220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753"/>
        <w:gridCol w:w="1075"/>
        <w:gridCol w:w="1055"/>
        <w:gridCol w:w="1032"/>
        <w:gridCol w:w="900"/>
        <w:gridCol w:w="1134"/>
        <w:gridCol w:w="850"/>
        <w:gridCol w:w="993"/>
        <w:gridCol w:w="850"/>
        <w:gridCol w:w="869"/>
        <w:gridCol w:w="400"/>
      </w:tblGrid>
      <w:tr w:rsidR="0001228D" w14:paraId="21546E38" w14:textId="77777777" w:rsidTr="004E5446">
        <w:tc>
          <w:tcPr>
            <w:tcW w:w="753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14:paraId="0CEDFB7F" w14:textId="77777777" w:rsidR="0001228D" w:rsidRPr="00E2406B" w:rsidRDefault="0001228D" w:rsidP="00442E15">
            <w:pPr>
              <w:spacing w:before="20" w:after="20" w:line="260" w:lineRule="exact"/>
              <w:jc w:val="center"/>
              <w:rPr>
                <w:b/>
                <w:bCs/>
              </w:rPr>
            </w:pPr>
            <w:r w:rsidRPr="00E2406B">
              <w:rPr>
                <w:b/>
                <w:bCs/>
              </w:rPr>
              <w:t>Index</w:t>
            </w:r>
          </w:p>
        </w:tc>
        <w:tc>
          <w:tcPr>
            <w:tcW w:w="1075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14:paraId="20D60045" w14:textId="77777777" w:rsidR="0001228D" w:rsidRPr="00E2406B" w:rsidRDefault="0001228D" w:rsidP="00442E15">
            <w:pPr>
              <w:spacing w:before="20" w:after="20" w:line="260" w:lineRule="exact"/>
              <w:jc w:val="center"/>
              <w:rPr>
                <w:b/>
                <w:bCs/>
              </w:rPr>
            </w:pPr>
            <w:r w:rsidRPr="00E2406B">
              <w:rPr>
                <w:b/>
                <w:bCs/>
              </w:rPr>
              <w:t>Patien</w:t>
            </w:r>
            <w:r>
              <w:rPr>
                <w:b/>
                <w:bCs/>
              </w:rPr>
              <w:t>-</w:t>
            </w:r>
            <w:r w:rsidRPr="00E2406B">
              <w:rPr>
                <w:b/>
                <w:bCs/>
              </w:rPr>
              <w:t>ten-</w:t>
            </w:r>
            <w:r>
              <w:rPr>
                <w:b/>
                <w:bCs/>
              </w:rPr>
              <w:br/>
            </w:r>
            <w:r w:rsidRPr="00E2406B">
              <w:rPr>
                <w:b/>
                <w:bCs/>
              </w:rPr>
              <w:t>ID</w:t>
            </w:r>
          </w:p>
        </w:tc>
        <w:tc>
          <w:tcPr>
            <w:tcW w:w="1055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14:paraId="4CD51555" w14:textId="77777777" w:rsidR="0001228D" w:rsidRPr="00E2406B" w:rsidRDefault="0001228D" w:rsidP="00442E15">
            <w:pPr>
              <w:spacing w:before="20" w:after="20" w:line="260" w:lineRule="exact"/>
              <w:jc w:val="center"/>
              <w:rPr>
                <w:b/>
                <w:bCs/>
              </w:rPr>
            </w:pPr>
            <w:r w:rsidRPr="00E2406B">
              <w:rPr>
                <w:b/>
                <w:bCs/>
              </w:rPr>
              <w:t>Vor</w:t>
            </w:r>
            <w:r>
              <w:rPr>
                <w:b/>
                <w:bCs/>
              </w:rPr>
              <w:t>-</w:t>
            </w:r>
            <w:r w:rsidRPr="00E2406B">
              <w:rPr>
                <w:b/>
                <w:bCs/>
              </w:rPr>
              <w:t>name</w:t>
            </w:r>
          </w:p>
        </w:tc>
        <w:tc>
          <w:tcPr>
            <w:tcW w:w="1032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14:paraId="25A0358C" w14:textId="77777777" w:rsidR="0001228D" w:rsidRPr="00E2406B" w:rsidRDefault="0001228D" w:rsidP="00442E15">
            <w:pPr>
              <w:spacing w:before="20" w:after="20" w:line="260" w:lineRule="exact"/>
              <w:jc w:val="center"/>
              <w:rPr>
                <w:b/>
                <w:bCs/>
              </w:rPr>
            </w:pPr>
            <w:r w:rsidRPr="00E2406B">
              <w:rPr>
                <w:b/>
                <w:bCs/>
              </w:rPr>
              <w:t>Name</w:t>
            </w:r>
          </w:p>
        </w:tc>
        <w:tc>
          <w:tcPr>
            <w:tcW w:w="5996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AD8FC50" w14:textId="3C4AF8C5" w:rsidR="0001228D" w:rsidRPr="00E2406B" w:rsidRDefault="0001228D" w:rsidP="00442E15">
            <w:pPr>
              <w:spacing w:before="20" w:after="20" w:line="260" w:lineRule="exact"/>
              <w:jc w:val="center"/>
              <w:rPr>
                <w:b/>
                <w:bCs/>
              </w:rPr>
            </w:pPr>
            <w:r w:rsidRPr="00E2406B">
              <w:rPr>
                <w:b/>
                <w:bCs/>
              </w:rPr>
              <w:t>Untersuchungen</w:t>
            </w:r>
          </w:p>
        </w:tc>
      </w:tr>
      <w:tr w:rsidR="0001228D" w14:paraId="318B3CA9" w14:textId="77777777" w:rsidTr="00B50EE0">
        <w:tc>
          <w:tcPr>
            <w:tcW w:w="753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3F151636" w14:textId="77777777" w:rsidR="0001228D" w:rsidRDefault="0001228D" w:rsidP="00442E15">
            <w:pPr>
              <w:spacing w:before="20" w:after="20" w:line="260" w:lineRule="exact"/>
              <w:jc w:val="center"/>
            </w:pPr>
          </w:p>
        </w:tc>
        <w:tc>
          <w:tcPr>
            <w:tcW w:w="1075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2701F47A" w14:textId="77777777" w:rsidR="0001228D" w:rsidRDefault="0001228D" w:rsidP="00442E15">
            <w:pPr>
              <w:spacing w:before="20" w:after="20" w:line="260" w:lineRule="exact"/>
              <w:jc w:val="center"/>
            </w:pPr>
          </w:p>
        </w:tc>
        <w:tc>
          <w:tcPr>
            <w:tcW w:w="1055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110CC484" w14:textId="77777777" w:rsidR="0001228D" w:rsidRDefault="0001228D" w:rsidP="00442E15">
            <w:pPr>
              <w:spacing w:before="20" w:after="20" w:line="260" w:lineRule="exact"/>
              <w:jc w:val="center"/>
            </w:pPr>
          </w:p>
        </w:tc>
        <w:tc>
          <w:tcPr>
            <w:tcW w:w="1032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31DBA76A" w14:textId="77777777" w:rsidR="0001228D" w:rsidRDefault="0001228D" w:rsidP="00442E15">
            <w:pPr>
              <w:spacing w:before="20" w:after="20" w:line="260" w:lineRule="exact"/>
              <w:jc w:val="center"/>
            </w:pPr>
          </w:p>
        </w:tc>
        <w:tc>
          <w:tcPr>
            <w:tcW w:w="90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14:paraId="52B24E78" w14:textId="7AB79C0D" w:rsidR="0001228D" w:rsidRPr="00710AE9" w:rsidRDefault="0001228D" w:rsidP="00442E15">
            <w:pPr>
              <w:spacing w:before="20" w:after="20" w:line="260" w:lineRule="exact"/>
              <w:jc w:val="center"/>
              <w:rPr>
                <w:b/>
                <w:bCs/>
              </w:rPr>
            </w:pPr>
            <w:r w:rsidRPr="00710AE9">
              <w:rPr>
                <w:b/>
                <w:bCs/>
              </w:rPr>
              <w:t>Index</w:t>
            </w:r>
          </w:p>
        </w:tc>
        <w:tc>
          <w:tcPr>
            <w:tcW w:w="1134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14:paraId="0DE18407" w14:textId="6E123EEF" w:rsidR="0001228D" w:rsidRPr="00710AE9" w:rsidRDefault="0001228D" w:rsidP="00442E15">
            <w:pPr>
              <w:spacing w:before="20" w:after="20" w:line="260" w:lineRule="exact"/>
              <w:jc w:val="center"/>
              <w:rPr>
                <w:b/>
                <w:bCs/>
              </w:rPr>
            </w:pPr>
            <w:r w:rsidRPr="00710AE9">
              <w:rPr>
                <w:b/>
                <w:bCs/>
              </w:rPr>
              <w:t>ID</w:t>
            </w:r>
          </w:p>
        </w:tc>
        <w:tc>
          <w:tcPr>
            <w:tcW w:w="85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14:paraId="1D793DF1" w14:textId="5C0F63A2" w:rsidR="0001228D" w:rsidRPr="00710AE9" w:rsidRDefault="0001228D" w:rsidP="00442E15">
            <w:pPr>
              <w:spacing w:before="20" w:after="20" w:line="260" w:lineRule="exact"/>
              <w:jc w:val="center"/>
              <w:rPr>
                <w:b/>
                <w:bCs/>
              </w:rPr>
            </w:pPr>
            <w:r w:rsidRPr="00710AE9">
              <w:rPr>
                <w:b/>
                <w:bCs/>
              </w:rPr>
              <w:t>Art</w:t>
            </w:r>
          </w:p>
        </w:tc>
        <w:tc>
          <w:tcPr>
            <w:tcW w:w="3112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34A3976" w14:textId="47880BB5" w:rsidR="0001228D" w:rsidRPr="0036661D" w:rsidRDefault="0001228D" w:rsidP="00442E15">
            <w:pPr>
              <w:spacing w:before="20" w:after="20" w:line="260" w:lineRule="exact"/>
              <w:jc w:val="center"/>
              <w:rPr>
                <w:b/>
                <w:bCs/>
              </w:rPr>
            </w:pPr>
            <w:r w:rsidRPr="00E2406B">
              <w:rPr>
                <w:b/>
                <w:bCs/>
              </w:rPr>
              <w:t>Diagnosen</w:t>
            </w:r>
          </w:p>
        </w:tc>
      </w:tr>
      <w:tr w:rsidR="0001228D" w14:paraId="6CB13EAB" w14:textId="77777777" w:rsidTr="009A1664">
        <w:tc>
          <w:tcPr>
            <w:tcW w:w="753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20E26DD" w14:textId="77777777" w:rsidR="0001228D" w:rsidRDefault="0001228D" w:rsidP="00442E15">
            <w:pPr>
              <w:spacing w:before="20" w:after="20" w:line="260" w:lineRule="exact"/>
              <w:jc w:val="center"/>
            </w:pPr>
          </w:p>
        </w:tc>
        <w:tc>
          <w:tcPr>
            <w:tcW w:w="1075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3F5AA2D" w14:textId="77777777" w:rsidR="0001228D" w:rsidRDefault="0001228D" w:rsidP="00442E15">
            <w:pPr>
              <w:spacing w:before="20" w:after="20" w:line="260" w:lineRule="exact"/>
              <w:jc w:val="center"/>
            </w:pPr>
          </w:p>
        </w:tc>
        <w:tc>
          <w:tcPr>
            <w:tcW w:w="1055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28E5B89" w14:textId="77777777" w:rsidR="0001228D" w:rsidRDefault="0001228D" w:rsidP="00442E15">
            <w:pPr>
              <w:spacing w:before="20" w:after="20" w:line="260" w:lineRule="exact"/>
              <w:jc w:val="center"/>
            </w:pPr>
          </w:p>
        </w:tc>
        <w:tc>
          <w:tcPr>
            <w:tcW w:w="1032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A5A72C7" w14:textId="77777777" w:rsidR="0001228D" w:rsidRDefault="0001228D" w:rsidP="00442E15">
            <w:pPr>
              <w:spacing w:before="20" w:after="20" w:line="260" w:lineRule="exact"/>
              <w:jc w:val="center"/>
            </w:pPr>
          </w:p>
        </w:tc>
        <w:tc>
          <w:tcPr>
            <w:tcW w:w="90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AF23E98" w14:textId="77777777" w:rsidR="0001228D" w:rsidRPr="00710AE9" w:rsidRDefault="0001228D" w:rsidP="00442E15">
            <w:pPr>
              <w:spacing w:before="20" w:after="20" w:line="260" w:lineRule="exact"/>
              <w:jc w:val="center"/>
              <w:rPr>
                <w:b/>
                <w:bCs/>
              </w:rPr>
            </w:pPr>
          </w:p>
        </w:tc>
        <w:tc>
          <w:tcPr>
            <w:tcW w:w="1134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A582230" w14:textId="77777777" w:rsidR="0001228D" w:rsidRPr="00710AE9" w:rsidRDefault="0001228D" w:rsidP="00442E15">
            <w:pPr>
              <w:spacing w:before="20" w:after="20" w:line="260" w:lineRule="exact"/>
              <w:jc w:val="center"/>
              <w:rPr>
                <w:b/>
                <w:bCs/>
              </w:rPr>
            </w:pPr>
          </w:p>
        </w:tc>
        <w:tc>
          <w:tcPr>
            <w:tcW w:w="85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2246488" w14:textId="77777777" w:rsidR="0001228D" w:rsidRPr="00710AE9" w:rsidRDefault="0001228D" w:rsidP="00442E15">
            <w:pPr>
              <w:spacing w:before="20" w:after="20" w:line="260" w:lineRule="exact"/>
              <w:jc w:val="center"/>
              <w:rPr>
                <w:b/>
                <w:bCs/>
              </w:rPr>
            </w:pP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93167C3" w14:textId="621851FC" w:rsidR="0001228D" w:rsidRPr="0036661D" w:rsidRDefault="0001228D" w:rsidP="00442E15">
            <w:pPr>
              <w:spacing w:before="20" w:after="20" w:line="260" w:lineRule="exact"/>
              <w:jc w:val="center"/>
              <w:rPr>
                <w:b/>
                <w:bCs/>
              </w:rPr>
            </w:pPr>
            <w:r w:rsidRPr="0036661D">
              <w:rPr>
                <w:b/>
                <w:bCs/>
              </w:rPr>
              <w:t>[0]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76659B7" w14:textId="5A0E1B9E" w:rsidR="0001228D" w:rsidRPr="0036661D" w:rsidRDefault="0001228D" w:rsidP="00442E15">
            <w:pPr>
              <w:spacing w:before="20" w:after="20" w:line="260" w:lineRule="exact"/>
              <w:jc w:val="center"/>
              <w:rPr>
                <w:b/>
                <w:bCs/>
              </w:rPr>
            </w:pPr>
            <w:r w:rsidRPr="0036661D">
              <w:rPr>
                <w:b/>
                <w:bCs/>
              </w:rPr>
              <w:t>[1]</w:t>
            </w:r>
          </w:p>
        </w:tc>
        <w:tc>
          <w:tcPr>
            <w:tcW w:w="8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C8C8BF5" w14:textId="6A466BE4" w:rsidR="0001228D" w:rsidRPr="0036661D" w:rsidRDefault="0001228D" w:rsidP="00442E15">
            <w:pPr>
              <w:spacing w:before="20" w:after="20" w:line="260" w:lineRule="exact"/>
              <w:jc w:val="center"/>
              <w:rPr>
                <w:b/>
                <w:bCs/>
              </w:rPr>
            </w:pPr>
            <w:r w:rsidRPr="0036661D">
              <w:rPr>
                <w:b/>
                <w:bCs/>
              </w:rPr>
              <w:t>[2]</w:t>
            </w:r>
          </w:p>
        </w:tc>
        <w:tc>
          <w:tcPr>
            <w:tcW w:w="4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6E224F9" w14:textId="2AA5EE75" w:rsidR="0001228D" w:rsidRPr="0036661D" w:rsidRDefault="0001228D" w:rsidP="00442E15">
            <w:pPr>
              <w:spacing w:before="20" w:after="20" w:line="260" w:lineRule="exact"/>
              <w:jc w:val="center"/>
              <w:rPr>
                <w:b/>
                <w:bCs/>
              </w:rPr>
            </w:pPr>
            <w:r w:rsidRPr="0036661D">
              <w:rPr>
                <w:b/>
                <w:bCs/>
              </w:rPr>
              <w:t>…</w:t>
            </w:r>
          </w:p>
        </w:tc>
      </w:tr>
      <w:tr w:rsidR="0001228D" w14:paraId="42B0C270" w14:textId="77777777" w:rsidTr="0036661D">
        <w:tc>
          <w:tcPr>
            <w:tcW w:w="753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14:paraId="45A2DC3C" w14:textId="77777777" w:rsidR="0001228D" w:rsidRDefault="0001228D" w:rsidP="00442E15">
            <w:pPr>
              <w:spacing w:before="20" w:after="20" w:line="260" w:lineRule="exact"/>
              <w:jc w:val="center"/>
            </w:pPr>
            <w:r>
              <w:t>[0]</w:t>
            </w:r>
          </w:p>
        </w:tc>
        <w:tc>
          <w:tcPr>
            <w:tcW w:w="1075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14:paraId="13E7D685" w14:textId="77777777" w:rsidR="0001228D" w:rsidRDefault="0001228D" w:rsidP="00442E15">
            <w:pPr>
              <w:spacing w:before="20" w:after="20" w:line="260" w:lineRule="exact"/>
              <w:jc w:val="center"/>
            </w:pPr>
            <w:r>
              <w:t>KM123</w:t>
            </w:r>
          </w:p>
        </w:tc>
        <w:tc>
          <w:tcPr>
            <w:tcW w:w="1055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14:paraId="401D754C" w14:textId="77777777" w:rsidR="0001228D" w:rsidRDefault="0001228D" w:rsidP="00442E15">
            <w:pPr>
              <w:spacing w:before="20" w:after="20" w:line="260" w:lineRule="exact"/>
              <w:jc w:val="center"/>
            </w:pPr>
            <w:r>
              <w:t>Klaus</w:t>
            </w:r>
          </w:p>
        </w:tc>
        <w:tc>
          <w:tcPr>
            <w:tcW w:w="1032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14:paraId="4529BB4D" w14:textId="77777777" w:rsidR="0001228D" w:rsidRDefault="0001228D" w:rsidP="00442E15">
            <w:pPr>
              <w:spacing w:before="20" w:after="20" w:line="260" w:lineRule="exact"/>
              <w:jc w:val="center"/>
            </w:pPr>
            <w:r>
              <w:t>Meier</w:t>
            </w: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D0358E1" w14:textId="2585B665" w:rsidR="0001228D" w:rsidRDefault="0001228D" w:rsidP="00442E15">
            <w:pPr>
              <w:spacing w:before="20" w:after="20" w:line="260" w:lineRule="exact"/>
              <w:jc w:val="center"/>
            </w:pPr>
            <w:r>
              <w:t>[0]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AB7ADFC" w14:textId="5086804C" w:rsidR="0001228D" w:rsidRDefault="0001228D" w:rsidP="00442E15">
            <w:pPr>
              <w:spacing w:before="20" w:after="20" w:line="260" w:lineRule="exact"/>
              <w:jc w:val="center"/>
            </w:pPr>
            <w:r>
              <w:t>KP931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4759CC3" w14:textId="1F92B85E" w:rsidR="0001228D" w:rsidRDefault="0001228D" w:rsidP="00442E15">
            <w:pPr>
              <w:spacing w:before="20" w:after="20" w:line="260" w:lineRule="exact"/>
              <w:jc w:val="center"/>
            </w:pPr>
            <w:r>
              <w:t>RTG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F0BA368" w14:textId="77777777" w:rsidR="0001228D" w:rsidRDefault="0001228D" w:rsidP="00442E15">
            <w:pPr>
              <w:spacing w:before="20" w:after="20" w:line="260" w:lineRule="exact"/>
              <w:jc w:val="center"/>
            </w:pPr>
            <w:r>
              <w:t>K03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C8899F6" w14:textId="57BBAD53" w:rsidR="0001228D" w:rsidRDefault="0001228D" w:rsidP="00442E15">
            <w:pPr>
              <w:spacing w:before="20" w:after="20" w:line="260" w:lineRule="exact"/>
              <w:jc w:val="center"/>
            </w:pPr>
            <w:r>
              <w:t>X42</w:t>
            </w:r>
          </w:p>
        </w:tc>
        <w:tc>
          <w:tcPr>
            <w:tcW w:w="8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F87294A" w14:textId="77777777" w:rsidR="0001228D" w:rsidRDefault="0001228D" w:rsidP="00442E15">
            <w:pPr>
              <w:spacing w:before="20" w:after="20" w:line="260" w:lineRule="exact"/>
              <w:jc w:val="center"/>
            </w:pPr>
            <w:r>
              <w:t>M13</w:t>
            </w:r>
          </w:p>
        </w:tc>
        <w:tc>
          <w:tcPr>
            <w:tcW w:w="4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F47DB31" w14:textId="765B2D3F" w:rsidR="0001228D" w:rsidRDefault="0001228D" w:rsidP="00442E15">
            <w:pPr>
              <w:spacing w:before="20" w:after="20" w:line="260" w:lineRule="exact"/>
              <w:jc w:val="center"/>
            </w:pPr>
            <w:r>
              <w:t>-</w:t>
            </w:r>
          </w:p>
        </w:tc>
      </w:tr>
      <w:tr w:rsidR="0001228D" w14:paraId="03487D5E" w14:textId="77777777" w:rsidTr="0036661D">
        <w:tc>
          <w:tcPr>
            <w:tcW w:w="753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12202226" w14:textId="77777777" w:rsidR="0001228D" w:rsidRDefault="0001228D" w:rsidP="00442E15">
            <w:pPr>
              <w:spacing w:before="20" w:after="20" w:line="260" w:lineRule="exact"/>
              <w:jc w:val="center"/>
            </w:pPr>
          </w:p>
        </w:tc>
        <w:tc>
          <w:tcPr>
            <w:tcW w:w="1075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75CACF03" w14:textId="77777777" w:rsidR="0001228D" w:rsidRDefault="0001228D" w:rsidP="00442E15">
            <w:pPr>
              <w:spacing w:before="20" w:after="20" w:line="260" w:lineRule="exact"/>
              <w:jc w:val="center"/>
            </w:pPr>
          </w:p>
        </w:tc>
        <w:tc>
          <w:tcPr>
            <w:tcW w:w="1055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0074A3AD" w14:textId="77777777" w:rsidR="0001228D" w:rsidRDefault="0001228D" w:rsidP="00442E15">
            <w:pPr>
              <w:spacing w:before="20" w:after="20" w:line="260" w:lineRule="exact"/>
              <w:jc w:val="center"/>
            </w:pPr>
          </w:p>
        </w:tc>
        <w:tc>
          <w:tcPr>
            <w:tcW w:w="1032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15B7C172" w14:textId="77777777" w:rsidR="0001228D" w:rsidRDefault="0001228D" w:rsidP="00442E15">
            <w:pPr>
              <w:spacing w:before="20" w:after="20" w:line="260" w:lineRule="exact"/>
              <w:jc w:val="center"/>
            </w:pP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5850297" w14:textId="3E0B3F41" w:rsidR="0001228D" w:rsidRDefault="0001228D" w:rsidP="00442E15">
            <w:pPr>
              <w:spacing w:before="20" w:after="20" w:line="260" w:lineRule="exact"/>
              <w:jc w:val="center"/>
            </w:pPr>
            <w:r>
              <w:t>[1]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C17D375" w14:textId="69C8E518" w:rsidR="0001228D" w:rsidRDefault="0001228D" w:rsidP="00442E15">
            <w:pPr>
              <w:spacing w:before="20" w:after="20" w:line="260" w:lineRule="exact"/>
              <w:jc w:val="center"/>
            </w:pPr>
            <w:r>
              <w:t>LH765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AC12779" w14:textId="539A9375" w:rsidR="0001228D" w:rsidRDefault="0001228D" w:rsidP="00442E15">
            <w:pPr>
              <w:spacing w:before="20" w:after="20" w:line="260" w:lineRule="exact"/>
              <w:jc w:val="center"/>
            </w:pPr>
            <w:r>
              <w:t>MRT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F140932" w14:textId="77777777" w:rsidR="0001228D" w:rsidRDefault="0001228D" w:rsidP="00442E15">
            <w:pPr>
              <w:spacing w:before="20" w:after="20" w:line="260" w:lineRule="exact"/>
              <w:jc w:val="center"/>
            </w:pPr>
            <w:r>
              <w:t>K02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EB1C4DE" w14:textId="77777777" w:rsidR="0001228D" w:rsidRDefault="0001228D" w:rsidP="00442E15">
            <w:pPr>
              <w:spacing w:before="20" w:after="20" w:line="260" w:lineRule="exact"/>
              <w:jc w:val="center"/>
            </w:pPr>
            <w:r>
              <w:t>M12</w:t>
            </w:r>
          </w:p>
        </w:tc>
        <w:tc>
          <w:tcPr>
            <w:tcW w:w="126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4DA3C4F" w14:textId="22E3BA6E" w:rsidR="0001228D" w:rsidRDefault="0001228D" w:rsidP="00442E15">
            <w:pPr>
              <w:spacing w:before="20" w:after="20" w:line="260" w:lineRule="exact"/>
              <w:jc w:val="center"/>
            </w:pPr>
            <w:r>
              <w:t>-</w:t>
            </w:r>
          </w:p>
        </w:tc>
      </w:tr>
      <w:tr w:rsidR="0001228D" w14:paraId="594BD18F" w14:textId="77777777" w:rsidTr="0036661D">
        <w:tc>
          <w:tcPr>
            <w:tcW w:w="7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E868FE6" w14:textId="77777777" w:rsidR="0001228D" w:rsidRDefault="0001228D" w:rsidP="00442E15">
            <w:pPr>
              <w:spacing w:before="20" w:after="20" w:line="260" w:lineRule="exact"/>
              <w:jc w:val="center"/>
            </w:pPr>
            <w:r>
              <w:t>[1]</w:t>
            </w:r>
          </w:p>
        </w:tc>
        <w:tc>
          <w:tcPr>
            <w:tcW w:w="10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B4B43CC" w14:textId="77777777" w:rsidR="0001228D" w:rsidRDefault="0001228D" w:rsidP="00442E15">
            <w:pPr>
              <w:spacing w:before="20" w:after="20" w:line="260" w:lineRule="exact"/>
              <w:jc w:val="center"/>
            </w:pPr>
            <w:r>
              <w:t>HS452</w:t>
            </w:r>
          </w:p>
        </w:tc>
        <w:tc>
          <w:tcPr>
            <w:tcW w:w="10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174A966" w14:textId="77777777" w:rsidR="0001228D" w:rsidRDefault="0001228D" w:rsidP="00442E15">
            <w:pPr>
              <w:spacing w:before="20" w:after="20" w:line="260" w:lineRule="exact"/>
              <w:jc w:val="center"/>
            </w:pPr>
            <w:r>
              <w:t>Hilde</w:t>
            </w:r>
          </w:p>
        </w:tc>
        <w:tc>
          <w:tcPr>
            <w:tcW w:w="10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393820C" w14:textId="77777777" w:rsidR="0001228D" w:rsidRDefault="0001228D" w:rsidP="00442E15">
            <w:pPr>
              <w:spacing w:before="20" w:after="20" w:line="260" w:lineRule="exact"/>
              <w:jc w:val="center"/>
            </w:pPr>
            <w:r>
              <w:t>Schmidt</w:t>
            </w: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CF0F7F4" w14:textId="77777777" w:rsidR="0001228D" w:rsidRDefault="0001228D" w:rsidP="00442E15">
            <w:pPr>
              <w:spacing w:before="20" w:after="20" w:line="260" w:lineRule="exact"/>
              <w:jc w:val="center"/>
            </w:pPr>
            <w:r>
              <w:t>[0]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5DA143E" w14:textId="0C7EDB16" w:rsidR="0001228D" w:rsidRDefault="0001228D" w:rsidP="00442E15">
            <w:pPr>
              <w:spacing w:before="20" w:after="20" w:line="260" w:lineRule="exact"/>
              <w:jc w:val="center"/>
            </w:pPr>
            <w:r>
              <w:t>PD925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3650D34" w14:textId="58BA1590" w:rsidR="0001228D" w:rsidRDefault="0001228D" w:rsidP="00442E15">
            <w:pPr>
              <w:spacing w:before="20" w:after="20" w:line="260" w:lineRule="exact"/>
              <w:jc w:val="center"/>
            </w:pPr>
            <w:r>
              <w:t>SCR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6B85B42" w14:textId="77777777" w:rsidR="0001228D" w:rsidRDefault="0001228D" w:rsidP="00442E15">
            <w:pPr>
              <w:spacing w:before="20" w:after="20" w:line="260" w:lineRule="exact"/>
              <w:jc w:val="center"/>
            </w:pPr>
            <w:r>
              <w:t>M07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991C4E0" w14:textId="77777777" w:rsidR="0001228D" w:rsidRDefault="0001228D" w:rsidP="00442E15">
            <w:pPr>
              <w:spacing w:before="20" w:after="20" w:line="260" w:lineRule="exact"/>
              <w:jc w:val="center"/>
            </w:pPr>
            <w:r>
              <w:t>X42</w:t>
            </w:r>
          </w:p>
        </w:tc>
        <w:tc>
          <w:tcPr>
            <w:tcW w:w="126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83A8D4E" w14:textId="19938087" w:rsidR="0001228D" w:rsidRDefault="0001228D" w:rsidP="00442E15">
            <w:pPr>
              <w:spacing w:before="20" w:after="20" w:line="260" w:lineRule="exact"/>
              <w:jc w:val="center"/>
            </w:pPr>
            <w:r>
              <w:t>-</w:t>
            </w:r>
          </w:p>
        </w:tc>
      </w:tr>
      <w:tr w:rsidR="0001228D" w14:paraId="5B34D079" w14:textId="77777777" w:rsidTr="0036661D">
        <w:tc>
          <w:tcPr>
            <w:tcW w:w="7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CB34E30" w14:textId="77777777" w:rsidR="0001228D" w:rsidRDefault="0001228D" w:rsidP="00442E15">
            <w:pPr>
              <w:spacing w:before="20" w:after="20" w:line="260" w:lineRule="exact"/>
              <w:jc w:val="center"/>
            </w:pPr>
            <w:r>
              <w:t>[2]</w:t>
            </w:r>
          </w:p>
        </w:tc>
        <w:tc>
          <w:tcPr>
            <w:tcW w:w="10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5CB6F37" w14:textId="77777777" w:rsidR="0001228D" w:rsidRDefault="0001228D" w:rsidP="00442E15">
            <w:pPr>
              <w:spacing w:before="20" w:after="20" w:line="260" w:lineRule="exact"/>
              <w:jc w:val="center"/>
            </w:pPr>
            <w:r>
              <w:t>JS182</w:t>
            </w:r>
          </w:p>
        </w:tc>
        <w:tc>
          <w:tcPr>
            <w:tcW w:w="10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8765A69" w14:textId="77777777" w:rsidR="0001228D" w:rsidRDefault="0001228D" w:rsidP="00442E15">
            <w:pPr>
              <w:spacing w:before="20" w:after="20" w:line="260" w:lineRule="exact"/>
              <w:jc w:val="center"/>
            </w:pPr>
            <w:r>
              <w:t>Jana</w:t>
            </w:r>
          </w:p>
        </w:tc>
        <w:tc>
          <w:tcPr>
            <w:tcW w:w="10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F774849" w14:textId="77777777" w:rsidR="0001228D" w:rsidRDefault="0001228D" w:rsidP="00442E15">
            <w:pPr>
              <w:spacing w:before="20" w:after="20" w:line="260" w:lineRule="exact"/>
              <w:jc w:val="center"/>
            </w:pPr>
            <w:r>
              <w:t>Schröder</w:t>
            </w: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E1CDFB4" w14:textId="77777777" w:rsidR="0001228D" w:rsidRDefault="0001228D" w:rsidP="00442E15">
            <w:pPr>
              <w:spacing w:before="20" w:after="20" w:line="260" w:lineRule="exact"/>
              <w:jc w:val="center"/>
            </w:pPr>
            <w:r>
              <w:t>[0]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7075E36" w14:textId="6D35A28F" w:rsidR="0001228D" w:rsidRDefault="0001228D" w:rsidP="00442E15">
            <w:pPr>
              <w:spacing w:before="20" w:after="20" w:line="260" w:lineRule="exact"/>
              <w:jc w:val="center"/>
            </w:pPr>
            <w:r>
              <w:t>CY421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4BEC54D" w14:textId="4A47940C" w:rsidR="0001228D" w:rsidRDefault="0001228D" w:rsidP="00442E15">
            <w:pPr>
              <w:spacing w:before="20" w:after="20" w:line="260" w:lineRule="exact"/>
              <w:jc w:val="center"/>
            </w:pPr>
            <w:r>
              <w:t>RTG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5A3C456" w14:textId="77777777" w:rsidR="0001228D" w:rsidRDefault="0001228D" w:rsidP="00442E15">
            <w:pPr>
              <w:spacing w:before="20" w:after="20" w:line="260" w:lineRule="exact"/>
              <w:jc w:val="center"/>
            </w:pPr>
            <w:r>
              <w:t>T12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6AFD4E9" w14:textId="77777777" w:rsidR="0001228D" w:rsidRDefault="0001228D" w:rsidP="00442E15">
            <w:pPr>
              <w:spacing w:before="20" w:after="20" w:line="260" w:lineRule="exact"/>
              <w:jc w:val="center"/>
            </w:pPr>
            <w:r>
              <w:t>T14</w:t>
            </w:r>
          </w:p>
        </w:tc>
        <w:tc>
          <w:tcPr>
            <w:tcW w:w="126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287B4ED" w14:textId="4AB67F74" w:rsidR="0001228D" w:rsidRDefault="0001228D" w:rsidP="00442E15">
            <w:pPr>
              <w:spacing w:before="20" w:after="20" w:line="260" w:lineRule="exact"/>
              <w:jc w:val="center"/>
            </w:pPr>
            <w:r>
              <w:t>-</w:t>
            </w:r>
          </w:p>
        </w:tc>
      </w:tr>
      <w:tr w:rsidR="0001228D" w14:paraId="49909F40" w14:textId="77777777" w:rsidTr="006155EF">
        <w:tc>
          <w:tcPr>
            <w:tcW w:w="75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14:paraId="738DDA2E" w14:textId="5C493F09" w:rsidR="0001228D" w:rsidRDefault="0001228D" w:rsidP="00442E15">
            <w:pPr>
              <w:spacing w:before="20" w:after="20" w:line="260" w:lineRule="exact"/>
              <w:jc w:val="center"/>
            </w:pPr>
            <w:r>
              <w:t>[3]</w:t>
            </w:r>
          </w:p>
        </w:tc>
        <w:tc>
          <w:tcPr>
            <w:tcW w:w="1075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14:paraId="23F7F9B1" w14:textId="0737ABEF" w:rsidR="0001228D" w:rsidRDefault="0001228D" w:rsidP="00442E15">
            <w:pPr>
              <w:spacing w:before="20" w:after="20" w:line="260" w:lineRule="exact"/>
              <w:jc w:val="center"/>
            </w:pPr>
            <w:r>
              <w:t>AG904</w:t>
            </w:r>
          </w:p>
        </w:tc>
        <w:tc>
          <w:tcPr>
            <w:tcW w:w="1055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14:paraId="7B32D330" w14:textId="7DCB95A9" w:rsidR="0001228D" w:rsidRDefault="0001228D" w:rsidP="00442E15">
            <w:pPr>
              <w:spacing w:before="20" w:after="20" w:line="260" w:lineRule="exact"/>
              <w:jc w:val="center"/>
            </w:pPr>
            <w:r>
              <w:t>Alois</w:t>
            </w:r>
          </w:p>
        </w:tc>
        <w:tc>
          <w:tcPr>
            <w:tcW w:w="103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14:paraId="67DCDB1C" w14:textId="06396A30" w:rsidR="0001228D" w:rsidRDefault="0001228D" w:rsidP="00442E15">
            <w:pPr>
              <w:spacing w:before="20" w:after="20" w:line="260" w:lineRule="exact"/>
              <w:jc w:val="center"/>
            </w:pPr>
            <w:r>
              <w:t>Gebauer</w:t>
            </w:r>
          </w:p>
        </w:tc>
        <w:tc>
          <w:tcPr>
            <w:tcW w:w="288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2BFED7F" w14:textId="448BEAEF" w:rsidR="0001228D" w:rsidRDefault="0001228D" w:rsidP="00442E15">
            <w:pPr>
              <w:spacing w:before="20" w:after="20" w:line="260" w:lineRule="exact"/>
              <w:jc w:val="center"/>
            </w:pPr>
            <w:r>
              <w:t>-</w:t>
            </w:r>
          </w:p>
        </w:tc>
        <w:tc>
          <w:tcPr>
            <w:tcW w:w="3112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C92749D" w14:textId="6853F1CC" w:rsidR="0001228D" w:rsidRDefault="0001228D" w:rsidP="00442E15">
            <w:pPr>
              <w:spacing w:before="20" w:after="20" w:line="260" w:lineRule="exact"/>
              <w:jc w:val="center"/>
            </w:pPr>
            <w:r>
              <w:t>-</w:t>
            </w:r>
          </w:p>
        </w:tc>
      </w:tr>
      <w:tr w:rsidR="0001228D" w14:paraId="08456C5C" w14:textId="77777777" w:rsidTr="0036661D">
        <w:tc>
          <w:tcPr>
            <w:tcW w:w="753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14:paraId="142E8CD9" w14:textId="159FF889" w:rsidR="0001228D" w:rsidRDefault="0001228D" w:rsidP="00442E15">
            <w:pPr>
              <w:spacing w:before="20" w:after="20" w:line="260" w:lineRule="exact"/>
              <w:jc w:val="center"/>
            </w:pPr>
            <w:r>
              <w:t>[4]</w:t>
            </w:r>
          </w:p>
        </w:tc>
        <w:tc>
          <w:tcPr>
            <w:tcW w:w="1075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14:paraId="58DE20F8" w14:textId="77777777" w:rsidR="0001228D" w:rsidRDefault="0001228D" w:rsidP="00442E15">
            <w:pPr>
              <w:spacing w:before="20" w:after="20" w:line="260" w:lineRule="exact"/>
              <w:jc w:val="center"/>
            </w:pPr>
            <w:r>
              <w:t>WL268</w:t>
            </w:r>
          </w:p>
        </w:tc>
        <w:tc>
          <w:tcPr>
            <w:tcW w:w="1055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14:paraId="5CA3B683" w14:textId="77777777" w:rsidR="0001228D" w:rsidRDefault="0001228D" w:rsidP="00442E15">
            <w:pPr>
              <w:spacing w:before="20" w:after="20" w:line="260" w:lineRule="exact"/>
              <w:jc w:val="center"/>
            </w:pPr>
            <w:r>
              <w:t>Willi</w:t>
            </w:r>
          </w:p>
        </w:tc>
        <w:tc>
          <w:tcPr>
            <w:tcW w:w="1032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14:paraId="0F9DB96D" w14:textId="77777777" w:rsidR="0001228D" w:rsidRDefault="0001228D" w:rsidP="00442E15">
            <w:pPr>
              <w:spacing w:before="20" w:after="20" w:line="260" w:lineRule="exact"/>
              <w:jc w:val="center"/>
            </w:pPr>
            <w:r>
              <w:t>Lampe</w:t>
            </w: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0DF4B69" w14:textId="77777777" w:rsidR="0001228D" w:rsidRDefault="0001228D" w:rsidP="00442E15">
            <w:pPr>
              <w:spacing w:before="20" w:after="20" w:line="260" w:lineRule="exact"/>
              <w:jc w:val="center"/>
            </w:pPr>
            <w:r>
              <w:t>[0]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3196769" w14:textId="45E4CF80" w:rsidR="0001228D" w:rsidRDefault="0001228D" w:rsidP="00442E15">
            <w:pPr>
              <w:spacing w:before="20" w:after="20" w:line="260" w:lineRule="exact"/>
              <w:jc w:val="center"/>
            </w:pPr>
            <w:r>
              <w:t>KL117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15CD98F" w14:textId="30B60CE5" w:rsidR="0001228D" w:rsidRDefault="0001228D" w:rsidP="00442E15">
            <w:pPr>
              <w:spacing w:before="20" w:after="20" w:line="260" w:lineRule="exact"/>
              <w:jc w:val="center"/>
            </w:pPr>
            <w:r>
              <w:t>EKG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212F154" w14:textId="77777777" w:rsidR="0001228D" w:rsidRDefault="0001228D" w:rsidP="00442E15">
            <w:pPr>
              <w:spacing w:before="20" w:after="20" w:line="260" w:lineRule="exact"/>
              <w:jc w:val="center"/>
            </w:pPr>
            <w:r>
              <w:t>K01</w:t>
            </w:r>
          </w:p>
        </w:tc>
        <w:tc>
          <w:tcPr>
            <w:tcW w:w="2119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BC10E11" w14:textId="564458C2" w:rsidR="0001228D" w:rsidRDefault="0001228D" w:rsidP="00442E15">
            <w:pPr>
              <w:spacing w:before="20" w:after="20" w:line="260" w:lineRule="exact"/>
              <w:jc w:val="center"/>
            </w:pPr>
            <w:r>
              <w:t>-</w:t>
            </w:r>
          </w:p>
        </w:tc>
      </w:tr>
      <w:tr w:rsidR="0001228D" w14:paraId="7A0A88DF" w14:textId="77777777" w:rsidTr="0036661D">
        <w:tc>
          <w:tcPr>
            <w:tcW w:w="753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6A5AB227" w14:textId="77777777" w:rsidR="0001228D" w:rsidRDefault="0001228D" w:rsidP="00442E15">
            <w:pPr>
              <w:spacing w:before="20" w:after="20" w:line="260" w:lineRule="exact"/>
              <w:jc w:val="center"/>
            </w:pPr>
          </w:p>
        </w:tc>
        <w:tc>
          <w:tcPr>
            <w:tcW w:w="1075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34716CDE" w14:textId="77777777" w:rsidR="0001228D" w:rsidRDefault="0001228D" w:rsidP="00442E15">
            <w:pPr>
              <w:spacing w:before="20" w:after="20" w:line="260" w:lineRule="exact"/>
              <w:jc w:val="center"/>
            </w:pPr>
          </w:p>
        </w:tc>
        <w:tc>
          <w:tcPr>
            <w:tcW w:w="1055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7E6A4D4C" w14:textId="77777777" w:rsidR="0001228D" w:rsidRDefault="0001228D" w:rsidP="00442E15">
            <w:pPr>
              <w:spacing w:before="20" w:after="20" w:line="260" w:lineRule="exact"/>
              <w:jc w:val="center"/>
            </w:pPr>
          </w:p>
        </w:tc>
        <w:tc>
          <w:tcPr>
            <w:tcW w:w="1032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4F2455D8" w14:textId="77777777" w:rsidR="0001228D" w:rsidRDefault="0001228D" w:rsidP="00442E15">
            <w:pPr>
              <w:spacing w:before="20" w:after="20" w:line="260" w:lineRule="exact"/>
              <w:jc w:val="center"/>
            </w:pP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FFE1569" w14:textId="77777777" w:rsidR="0001228D" w:rsidRDefault="0001228D" w:rsidP="00442E15">
            <w:pPr>
              <w:spacing w:before="20" w:after="20" w:line="260" w:lineRule="exact"/>
              <w:jc w:val="center"/>
            </w:pPr>
            <w:r>
              <w:t>[1]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C75EC4C" w14:textId="1D96BA81" w:rsidR="0001228D" w:rsidRDefault="0001228D" w:rsidP="00442E15">
            <w:pPr>
              <w:spacing w:before="20" w:after="20" w:line="260" w:lineRule="exact"/>
              <w:jc w:val="center"/>
            </w:pPr>
            <w:r>
              <w:t>MN979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1884419" w14:textId="10A10628" w:rsidR="0001228D" w:rsidRDefault="0001228D" w:rsidP="00442E15">
            <w:pPr>
              <w:spacing w:before="20" w:after="20" w:line="260" w:lineRule="exact"/>
              <w:jc w:val="center"/>
            </w:pPr>
            <w:r>
              <w:t>SCR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3A93C96" w14:textId="77777777" w:rsidR="0001228D" w:rsidRDefault="0001228D" w:rsidP="00442E15">
            <w:pPr>
              <w:spacing w:before="20" w:after="20" w:line="260" w:lineRule="exact"/>
              <w:jc w:val="center"/>
            </w:pPr>
            <w:r>
              <w:t>X12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E862799" w14:textId="77777777" w:rsidR="0001228D" w:rsidRDefault="0001228D" w:rsidP="00442E15">
            <w:pPr>
              <w:spacing w:before="20" w:after="20" w:line="260" w:lineRule="exact"/>
              <w:jc w:val="center"/>
            </w:pPr>
            <w:r>
              <w:t>X14</w:t>
            </w:r>
          </w:p>
        </w:tc>
        <w:tc>
          <w:tcPr>
            <w:tcW w:w="8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BAA0201" w14:textId="77777777" w:rsidR="0001228D" w:rsidRDefault="0001228D" w:rsidP="00442E15">
            <w:pPr>
              <w:spacing w:before="20" w:after="20" w:line="260" w:lineRule="exact"/>
              <w:jc w:val="center"/>
            </w:pPr>
            <w:r>
              <w:t>X42</w:t>
            </w:r>
          </w:p>
        </w:tc>
        <w:tc>
          <w:tcPr>
            <w:tcW w:w="4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41BD015" w14:textId="170DFF98" w:rsidR="0001228D" w:rsidRDefault="0001228D" w:rsidP="00442E15">
            <w:pPr>
              <w:spacing w:before="20" w:after="20" w:line="260" w:lineRule="exact"/>
              <w:jc w:val="center"/>
            </w:pPr>
            <w:r>
              <w:t>-</w:t>
            </w:r>
          </w:p>
        </w:tc>
      </w:tr>
      <w:tr w:rsidR="0001228D" w14:paraId="49FDE92A" w14:textId="77777777" w:rsidTr="0036661D">
        <w:tc>
          <w:tcPr>
            <w:tcW w:w="753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131CBA7" w14:textId="77777777" w:rsidR="0001228D" w:rsidRDefault="0001228D" w:rsidP="00442E15">
            <w:pPr>
              <w:spacing w:before="20" w:after="20" w:line="260" w:lineRule="exact"/>
              <w:jc w:val="center"/>
            </w:pPr>
          </w:p>
        </w:tc>
        <w:tc>
          <w:tcPr>
            <w:tcW w:w="1075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E5E63DD" w14:textId="77777777" w:rsidR="0001228D" w:rsidRDefault="0001228D" w:rsidP="00442E15">
            <w:pPr>
              <w:spacing w:before="20" w:after="20" w:line="260" w:lineRule="exact"/>
              <w:jc w:val="center"/>
            </w:pPr>
          </w:p>
        </w:tc>
        <w:tc>
          <w:tcPr>
            <w:tcW w:w="1055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629F6D8" w14:textId="77777777" w:rsidR="0001228D" w:rsidRDefault="0001228D" w:rsidP="00442E15">
            <w:pPr>
              <w:spacing w:before="20" w:after="20" w:line="260" w:lineRule="exact"/>
              <w:jc w:val="center"/>
            </w:pPr>
          </w:p>
        </w:tc>
        <w:tc>
          <w:tcPr>
            <w:tcW w:w="1032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2EF8E85" w14:textId="77777777" w:rsidR="0001228D" w:rsidRDefault="0001228D" w:rsidP="00442E15">
            <w:pPr>
              <w:spacing w:before="20" w:after="20" w:line="260" w:lineRule="exact"/>
              <w:jc w:val="center"/>
            </w:pP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B3B33D2" w14:textId="77777777" w:rsidR="0001228D" w:rsidRDefault="0001228D" w:rsidP="00442E15">
            <w:pPr>
              <w:spacing w:before="20" w:after="20" w:line="260" w:lineRule="exact"/>
              <w:jc w:val="center"/>
            </w:pPr>
            <w:r>
              <w:t>[2]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55CBE83" w14:textId="6BC4EF42" w:rsidR="0001228D" w:rsidRDefault="0001228D" w:rsidP="00442E15">
            <w:pPr>
              <w:spacing w:before="20" w:after="20" w:line="260" w:lineRule="exact"/>
              <w:jc w:val="center"/>
            </w:pPr>
            <w:r>
              <w:t>GH528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93FDF46" w14:textId="22F6E931" w:rsidR="0001228D" w:rsidRDefault="0001228D" w:rsidP="00442E15">
            <w:pPr>
              <w:spacing w:before="20" w:after="20" w:line="260" w:lineRule="exact"/>
              <w:jc w:val="center"/>
            </w:pPr>
            <w:r>
              <w:t>SCR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265650F" w14:textId="77777777" w:rsidR="0001228D" w:rsidRDefault="0001228D" w:rsidP="00442E15">
            <w:pPr>
              <w:spacing w:before="20" w:after="20" w:line="260" w:lineRule="exact"/>
              <w:jc w:val="center"/>
            </w:pPr>
            <w:r>
              <w:t>K02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6E2C81E" w14:textId="77777777" w:rsidR="0001228D" w:rsidRDefault="0001228D" w:rsidP="00442E15">
            <w:pPr>
              <w:spacing w:before="20" w:after="20" w:line="260" w:lineRule="exact"/>
              <w:jc w:val="center"/>
            </w:pPr>
            <w:r>
              <w:t>M12</w:t>
            </w:r>
          </w:p>
        </w:tc>
        <w:tc>
          <w:tcPr>
            <w:tcW w:w="8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523EE4F" w14:textId="77777777" w:rsidR="0001228D" w:rsidRDefault="0001228D" w:rsidP="00442E15">
            <w:pPr>
              <w:spacing w:before="20" w:after="20" w:line="260" w:lineRule="exact"/>
              <w:jc w:val="center"/>
            </w:pPr>
            <w:r>
              <w:t>M13</w:t>
            </w:r>
          </w:p>
        </w:tc>
        <w:tc>
          <w:tcPr>
            <w:tcW w:w="4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E7A0426" w14:textId="0F131A07" w:rsidR="0001228D" w:rsidRDefault="0001228D" w:rsidP="00442E15">
            <w:pPr>
              <w:spacing w:before="20" w:after="20" w:line="260" w:lineRule="exact"/>
              <w:jc w:val="center"/>
            </w:pPr>
            <w:r>
              <w:t>-</w:t>
            </w:r>
          </w:p>
        </w:tc>
      </w:tr>
    </w:tbl>
    <w:p w14:paraId="51E9679A" w14:textId="45778101" w:rsidR="009A3E9E" w:rsidRDefault="00812BC9" w:rsidP="00826524">
      <w:pPr>
        <w:pStyle w:val="06Abbildung"/>
        <w:rPr>
          <w:b/>
          <w:bCs/>
        </w:rPr>
      </w:pPr>
      <w:r w:rsidRPr="00D45F2E">
        <w:t xml:space="preserve">Abbildung </w:t>
      </w:r>
      <w:r w:rsidR="009A3E9E">
        <w:t>3</w:t>
      </w:r>
      <w:r w:rsidRPr="00D45F2E">
        <w:t xml:space="preserve">: Verkürzte beispielhafte Belegung der dyn. Reihung </w:t>
      </w:r>
      <w:r w:rsidRPr="00D45F2E">
        <w:rPr>
          <w:rFonts w:ascii="Courier New" w:hAnsi="Courier New" w:cs="Courier New"/>
        </w:rPr>
        <w:t>p</w:t>
      </w:r>
      <w:r w:rsidR="00F62307" w:rsidRPr="00F62307">
        <w:t xml:space="preserve"> und de</w:t>
      </w:r>
      <w:r w:rsidR="00F62307">
        <w:t>n</w:t>
      </w:r>
      <w:r w:rsidR="00F62307" w:rsidRPr="00F62307">
        <w:t xml:space="preserve"> damit verbundenen Daten</w:t>
      </w:r>
      <w:r w:rsidR="009A3E9E">
        <w:br w:type="page"/>
      </w:r>
    </w:p>
    <w:p w14:paraId="5C3A96FC" w14:textId="7933C3BF" w:rsidR="009A3E9E" w:rsidRDefault="009A3E9E" w:rsidP="009A3E9E">
      <w:pPr>
        <w:pStyle w:val="02klberschrift"/>
        <w:spacing w:after="120"/>
      </w:pPr>
      <w:r>
        <w:lastRenderedPageBreak/>
        <w:t>zu Aufgabenteil e)</w:t>
      </w:r>
    </w:p>
    <w:tbl>
      <w:tblPr>
        <w:tblStyle w:val="Tabellenraster"/>
        <w:tblW w:w="0" w:type="auto"/>
        <w:jc w:val="center"/>
        <w:tblLook w:val="04A0" w:firstRow="1" w:lastRow="0" w:firstColumn="1" w:lastColumn="0" w:noHBand="0" w:noVBand="1"/>
      </w:tblPr>
      <w:tblGrid>
        <w:gridCol w:w="3256"/>
        <w:gridCol w:w="708"/>
        <w:gridCol w:w="1276"/>
        <w:gridCol w:w="851"/>
        <w:gridCol w:w="1417"/>
        <w:gridCol w:w="719"/>
        <w:gridCol w:w="1331"/>
      </w:tblGrid>
      <w:tr w:rsidR="009A3E9E" w:rsidRPr="00180338" w14:paraId="480EAC9C" w14:textId="77777777" w:rsidTr="007F7326">
        <w:trPr>
          <w:trHeight w:val="397"/>
          <w:jc w:val="center"/>
        </w:trPr>
        <w:tc>
          <w:tcPr>
            <w:tcW w:w="3256" w:type="dxa"/>
            <w:vAlign w:val="center"/>
          </w:tcPr>
          <w:p w14:paraId="4EBF2700" w14:textId="77777777" w:rsidR="009A3E9E" w:rsidRPr="005E71AD" w:rsidRDefault="009A3E9E" w:rsidP="007F7326">
            <w:pPr>
              <w:pStyle w:val="Listenabsatz"/>
              <w:spacing w:before="0" w:after="0" w:line="240" w:lineRule="auto"/>
              <w:ind w:left="0"/>
              <w:contextualSpacing w:val="0"/>
              <w:jc w:val="center"/>
              <w:rPr>
                <w:rFonts w:ascii="Courier New" w:hAnsi="Courier New" w:cs="Courier New"/>
                <w:b/>
                <w:bCs/>
              </w:rPr>
            </w:pPr>
            <w:r w:rsidRPr="005E71AD">
              <w:rPr>
                <w:rFonts w:ascii="Courier New" w:hAnsi="Courier New" w:cs="Courier New"/>
                <w:b/>
                <w:bCs/>
              </w:rPr>
              <w:t>ausgabe</w:t>
            </w:r>
          </w:p>
        </w:tc>
        <w:tc>
          <w:tcPr>
            <w:tcW w:w="708" w:type="dxa"/>
            <w:vAlign w:val="center"/>
          </w:tcPr>
          <w:p w14:paraId="16480298" w14:textId="77777777" w:rsidR="009A3E9E" w:rsidRPr="005E71AD" w:rsidRDefault="009A3E9E" w:rsidP="007F7326">
            <w:pPr>
              <w:pStyle w:val="Listenabsatz"/>
              <w:spacing w:before="0" w:after="0" w:line="240" w:lineRule="auto"/>
              <w:ind w:left="0"/>
              <w:contextualSpacing w:val="0"/>
              <w:jc w:val="center"/>
              <w:rPr>
                <w:rFonts w:ascii="Courier New" w:hAnsi="Courier New" w:cs="Courier New"/>
                <w:b/>
                <w:bCs/>
              </w:rPr>
            </w:pPr>
            <w:r w:rsidRPr="005E71AD">
              <w:rPr>
                <w:rFonts w:ascii="Courier New" w:hAnsi="Courier New" w:cs="Courier New"/>
                <w:b/>
                <w:bCs/>
              </w:rPr>
              <w:t>i</w:t>
            </w:r>
          </w:p>
        </w:tc>
        <w:tc>
          <w:tcPr>
            <w:tcW w:w="1276" w:type="dxa"/>
            <w:vAlign w:val="center"/>
          </w:tcPr>
          <w:p w14:paraId="639841A8" w14:textId="77777777" w:rsidR="009A3E9E" w:rsidRPr="005E71AD" w:rsidRDefault="009A3E9E" w:rsidP="007F7326">
            <w:pPr>
              <w:pStyle w:val="Listenabsatz"/>
              <w:spacing w:before="0" w:after="0" w:line="240" w:lineRule="auto"/>
              <w:ind w:left="0"/>
              <w:contextualSpacing w:val="0"/>
              <w:jc w:val="center"/>
              <w:rPr>
                <w:rFonts w:ascii="Courier New" w:hAnsi="Courier New" w:cs="Courier New"/>
                <w:b/>
                <w:bCs/>
              </w:rPr>
            </w:pPr>
            <w:r w:rsidRPr="005E71AD">
              <w:rPr>
                <w:rFonts w:ascii="Courier New" w:hAnsi="Courier New" w:cs="Courier New"/>
                <w:b/>
                <w:bCs/>
              </w:rPr>
              <w:t>pAkt.id</w:t>
            </w:r>
          </w:p>
        </w:tc>
        <w:tc>
          <w:tcPr>
            <w:tcW w:w="851" w:type="dxa"/>
            <w:vAlign w:val="center"/>
          </w:tcPr>
          <w:p w14:paraId="631BABF6" w14:textId="77777777" w:rsidR="009A3E9E" w:rsidRPr="005E71AD" w:rsidRDefault="009A3E9E" w:rsidP="007F7326">
            <w:pPr>
              <w:pStyle w:val="Listenabsatz"/>
              <w:spacing w:before="0" w:after="0" w:line="240" w:lineRule="auto"/>
              <w:ind w:left="0"/>
              <w:contextualSpacing w:val="0"/>
              <w:jc w:val="center"/>
              <w:rPr>
                <w:rFonts w:ascii="Courier New" w:hAnsi="Courier New" w:cs="Courier New"/>
                <w:b/>
                <w:bCs/>
              </w:rPr>
            </w:pPr>
            <w:r w:rsidRPr="005E71AD">
              <w:rPr>
                <w:rFonts w:ascii="Courier New" w:hAnsi="Courier New" w:cs="Courier New"/>
                <w:b/>
                <w:bCs/>
              </w:rPr>
              <w:t>k</w:t>
            </w:r>
          </w:p>
        </w:tc>
        <w:tc>
          <w:tcPr>
            <w:tcW w:w="1417" w:type="dxa"/>
            <w:vAlign w:val="center"/>
          </w:tcPr>
          <w:p w14:paraId="37A0E5B8" w14:textId="77777777" w:rsidR="009A3E9E" w:rsidRPr="005E71AD" w:rsidRDefault="009A3E9E" w:rsidP="007F7326">
            <w:pPr>
              <w:pStyle w:val="Listenabsatz"/>
              <w:spacing w:before="0" w:after="0" w:line="240" w:lineRule="auto"/>
              <w:ind w:left="0"/>
              <w:contextualSpacing w:val="0"/>
              <w:jc w:val="center"/>
              <w:rPr>
                <w:rFonts w:ascii="Courier New" w:hAnsi="Courier New" w:cs="Courier New"/>
                <w:b/>
                <w:bCs/>
              </w:rPr>
            </w:pPr>
            <w:r w:rsidRPr="005E71AD">
              <w:rPr>
                <w:rFonts w:ascii="Courier New" w:hAnsi="Courier New" w:cs="Courier New"/>
                <w:b/>
                <w:bCs/>
              </w:rPr>
              <w:t>uAkt.id</w:t>
            </w:r>
          </w:p>
        </w:tc>
        <w:tc>
          <w:tcPr>
            <w:tcW w:w="719" w:type="dxa"/>
            <w:vAlign w:val="center"/>
          </w:tcPr>
          <w:p w14:paraId="32998628" w14:textId="77777777" w:rsidR="009A3E9E" w:rsidRPr="005E71AD" w:rsidRDefault="009A3E9E" w:rsidP="007F7326">
            <w:pPr>
              <w:pStyle w:val="Listenabsatz"/>
              <w:spacing w:before="0" w:after="0" w:line="240" w:lineRule="auto"/>
              <w:ind w:left="0"/>
              <w:contextualSpacing w:val="0"/>
              <w:jc w:val="center"/>
              <w:rPr>
                <w:rFonts w:ascii="Courier New" w:hAnsi="Courier New" w:cs="Courier New"/>
                <w:b/>
                <w:bCs/>
              </w:rPr>
            </w:pPr>
            <w:r w:rsidRPr="005E71AD">
              <w:rPr>
                <w:rFonts w:ascii="Courier New" w:hAnsi="Courier New" w:cs="Courier New"/>
                <w:b/>
                <w:bCs/>
              </w:rPr>
              <w:t>m</w:t>
            </w:r>
          </w:p>
        </w:tc>
        <w:tc>
          <w:tcPr>
            <w:tcW w:w="1331" w:type="dxa"/>
            <w:vAlign w:val="center"/>
          </w:tcPr>
          <w:p w14:paraId="46BC7CDB" w14:textId="77777777" w:rsidR="009A3E9E" w:rsidRPr="005E71AD" w:rsidRDefault="009A3E9E" w:rsidP="007F7326">
            <w:pPr>
              <w:pStyle w:val="Listenabsatz"/>
              <w:spacing w:before="0" w:after="0" w:line="240" w:lineRule="auto"/>
              <w:ind w:left="0"/>
              <w:contextualSpacing w:val="0"/>
              <w:jc w:val="center"/>
              <w:rPr>
                <w:rFonts w:ascii="Courier New" w:hAnsi="Courier New" w:cs="Courier New"/>
                <w:b/>
                <w:bCs/>
              </w:rPr>
            </w:pPr>
            <w:r w:rsidRPr="005E71AD">
              <w:rPr>
                <w:rFonts w:ascii="Courier New" w:hAnsi="Courier New" w:cs="Courier New"/>
                <w:b/>
                <w:bCs/>
              </w:rPr>
              <w:t>dAkt</w:t>
            </w:r>
          </w:p>
        </w:tc>
      </w:tr>
      <w:tr w:rsidR="009A3E9E" w14:paraId="5AA52B98" w14:textId="77777777" w:rsidTr="007F7326">
        <w:trPr>
          <w:trHeight w:val="397"/>
          <w:jc w:val="center"/>
        </w:trPr>
        <w:tc>
          <w:tcPr>
            <w:tcW w:w="3256" w:type="dxa"/>
            <w:vAlign w:val="center"/>
          </w:tcPr>
          <w:p w14:paraId="7600A859" w14:textId="77777777" w:rsidR="009A3E9E" w:rsidRPr="00180338" w:rsidRDefault="009A3E9E" w:rsidP="007F7326">
            <w:pPr>
              <w:pStyle w:val="Listenabsatz"/>
              <w:spacing w:before="0" w:after="0" w:line="240" w:lineRule="auto"/>
              <w:ind w:left="0"/>
              <w:contextualSpacing w:val="0"/>
              <w:jc w:val="center"/>
              <w:rPr>
                <w:rFonts w:ascii="Cavolini" w:hAnsi="Cavolini" w:cs="Cavolini"/>
              </w:rPr>
            </w:pPr>
            <w:bookmarkStart w:id="0" w:name="_Hlk153898769"/>
            <w:r w:rsidRPr="00452617">
              <w:rPr>
                <w:rFonts w:asciiTheme="minorHAnsi" w:hAnsiTheme="minorHAnsi" w:cstheme="minorHAnsi"/>
                <w:sz w:val="20"/>
                <w:szCs w:val="20"/>
              </w:rPr>
              <w:t>leer</w:t>
            </w:r>
          </w:p>
        </w:tc>
        <w:tc>
          <w:tcPr>
            <w:tcW w:w="708" w:type="dxa"/>
            <w:vAlign w:val="center"/>
          </w:tcPr>
          <w:p w14:paraId="124749B5" w14:textId="77777777" w:rsidR="009A3E9E" w:rsidRDefault="009A3E9E" w:rsidP="007F7326">
            <w:pPr>
              <w:pStyle w:val="Listenabsatz"/>
              <w:spacing w:before="0" w:after="0" w:line="240" w:lineRule="auto"/>
              <w:ind w:left="0"/>
              <w:contextualSpacing w:val="0"/>
              <w:jc w:val="center"/>
            </w:pPr>
            <w:r w:rsidRPr="00452617">
              <w:rPr>
                <w:rFonts w:asciiTheme="minorHAnsi" w:hAnsiTheme="minorHAnsi" w:cstheme="minorHAnsi"/>
                <w:sz w:val="20"/>
                <w:szCs w:val="20"/>
              </w:rPr>
              <w:t>0</w:t>
            </w:r>
          </w:p>
        </w:tc>
        <w:tc>
          <w:tcPr>
            <w:tcW w:w="1276" w:type="dxa"/>
            <w:vAlign w:val="center"/>
          </w:tcPr>
          <w:p w14:paraId="53E36378" w14:textId="77777777" w:rsidR="009A3E9E" w:rsidRDefault="009A3E9E" w:rsidP="007F7326">
            <w:pPr>
              <w:pStyle w:val="Listenabsatz"/>
              <w:spacing w:before="0" w:after="0" w:line="240" w:lineRule="auto"/>
              <w:ind w:left="0"/>
              <w:contextualSpacing w:val="0"/>
              <w:jc w:val="center"/>
            </w:pPr>
            <w:r w:rsidRPr="00452617">
              <w:rPr>
                <w:rFonts w:asciiTheme="minorHAnsi" w:hAnsiTheme="minorHAnsi" w:cstheme="minorHAnsi"/>
                <w:sz w:val="20"/>
                <w:szCs w:val="20"/>
              </w:rPr>
              <w:t>KM123</w:t>
            </w:r>
          </w:p>
        </w:tc>
        <w:tc>
          <w:tcPr>
            <w:tcW w:w="851" w:type="dxa"/>
            <w:vAlign w:val="center"/>
          </w:tcPr>
          <w:p w14:paraId="556BCDB5" w14:textId="77777777" w:rsidR="009A3E9E" w:rsidRDefault="009A3E9E" w:rsidP="007F7326">
            <w:pPr>
              <w:pStyle w:val="Listenabsatz"/>
              <w:spacing w:before="0" w:after="0" w:line="240" w:lineRule="auto"/>
              <w:ind w:left="0"/>
              <w:contextualSpacing w:val="0"/>
              <w:jc w:val="center"/>
            </w:pPr>
            <w:r w:rsidRPr="00452617">
              <w:rPr>
                <w:rFonts w:asciiTheme="minorHAnsi" w:hAnsiTheme="minorHAnsi" w:cstheme="minorHAnsi"/>
                <w:sz w:val="20"/>
                <w:szCs w:val="20"/>
              </w:rPr>
              <w:t>0</w:t>
            </w:r>
          </w:p>
        </w:tc>
        <w:tc>
          <w:tcPr>
            <w:tcW w:w="1417" w:type="dxa"/>
            <w:vAlign w:val="center"/>
          </w:tcPr>
          <w:p w14:paraId="23BF6DCD" w14:textId="77777777" w:rsidR="009A3E9E" w:rsidRDefault="009A3E9E" w:rsidP="007F7326">
            <w:pPr>
              <w:pStyle w:val="Listenabsatz"/>
              <w:spacing w:before="0" w:after="0" w:line="240" w:lineRule="auto"/>
              <w:ind w:left="0"/>
              <w:contextualSpacing w:val="0"/>
              <w:jc w:val="center"/>
            </w:pPr>
            <w:r w:rsidRPr="00452617">
              <w:rPr>
                <w:rFonts w:asciiTheme="minorHAnsi" w:hAnsiTheme="minorHAnsi" w:cstheme="minorHAnsi"/>
                <w:sz w:val="20"/>
                <w:szCs w:val="20"/>
              </w:rPr>
              <w:t>KP931</w:t>
            </w:r>
          </w:p>
        </w:tc>
        <w:tc>
          <w:tcPr>
            <w:tcW w:w="719" w:type="dxa"/>
            <w:vAlign w:val="center"/>
          </w:tcPr>
          <w:p w14:paraId="01E40B2C" w14:textId="6EC43A67" w:rsidR="009A3E9E" w:rsidRDefault="00826524" w:rsidP="007F7326">
            <w:pPr>
              <w:pStyle w:val="Listenabsatz"/>
              <w:spacing w:before="0" w:after="0" w:line="240" w:lineRule="auto"/>
              <w:ind w:left="0"/>
              <w:contextualSpacing w:val="0"/>
              <w:jc w:val="center"/>
            </w:pPr>
            <w:r>
              <w:t>0</w:t>
            </w:r>
          </w:p>
        </w:tc>
        <w:tc>
          <w:tcPr>
            <w:tcW w:w="1331" w:type="dxa"/>
            <w:vAlign w:val="center"/>
          </w:tcPr>
          <w:p w14:paraId="248D4538" w14:textId="77777777" w:rsidR="009A3E9E" w:rsidRDefault="009A3E9E" w:rsidP="007F7326">
            <w:pPr>
              <w:pStyle w:val="Listenabsatz"/>
              <w:spacing w:before="0" w:after="0" w:line="240" w:lineRule="auto"/>
              <w:ind w:left="0"/>
              <w:contextualSpacing w:val="0"/>
              <w:jc w:val="center"/>
            </w:pPr>
            <w:r w:rsidRPr="00452617">
              <w:rPr>
                <w:rFonts w:asciiTheme="minorHAnsi" w:hAnsiTheme="minorHAnsi" w:cstheme="minorHAnsi"/>
                <w:sz w:val="20"/>
                <w:szCs w:val="20"/>
              </w:rPr>
              <w:t>-</w:t>
            </w:r>
          </w:p>
        </w:tc>
      </w:tr>
      <w:tr w:rsidR="009A3E9E" w14:paraId="72963667" w14:textId="77777777" w:rsidTr="007F7326">
        <w:trPr>
          <w:trHeight w:val="397"/>
          <w:jc w:val="center"/>
        </w:trPr>
        <w:tc>
          <w:tcPr>
            <w:tcW w:w="3256" w:type="dxa"/>
            <w:vAlign w:val="center"/>
          </w:tcPr>
          <w:p w14:paraId="0D86442F" w14:textId="77777777" w:rsidR="009A3E9E" w:rsidRPr="00180338" w:rsidRDefault="009A3E9E" w:rsidP="007F7326">
            <w:pPr>
              <w:pStyle w:val="Listenabsatz"/>
              <w:spacing w:before="0" w:after="0" w:line="240" w:lineRule="auto"/>
              <w:ind w:left="0"/>
              <w:contextualSpacing w:val="0"/>
              <w:jc w:val="center"/>
              <w:rPr>
                <w:rFonts w:ascii="Cavolini" w:hAnsi="Cavolini" w:cs="Cavolini"/>
              </w:rPr>
            </w:pPr>
            <w:r w:rsidRPr="00452617">
              <w:rPr>
                <w:rFonts w:asciiTheme="minorHAnsi" w:hAnsiTheme="minorHAnsi" w:cstheme="minorHAnsi"/>
                <w:sz w:val="20"/>
                <w:szCs w:val="20"/>
              </w:rPr>
              <w:t>KM123</w:t>
            </w:r>
          </w:p>
        </w:tc>
        <w:tc>
          <w:tcPr>
            <w:tcW w:w="708" w:type="dxa"/>
            <w:vAlign w:val="center"/>
          </w:tcPr>
          <w:p w14:paraId="72F26A01" w14:textId="77777777" w:rsidR="009A3E9E" w:rsidRDefault="009A3E9E" w:rsidP="007F7326">
            <w:pPr>
              <w:pStyle w:val="Listenabsatz"/>
              <w:spacing w:before="0" w:after="0" w:line="240" w:lineRule="auto"/>
              <w:ind w:left="0"/>
              <w:contextualSpacing w:val="0"/>
              <w:jc w:val="center"/>
            </w:pPr>
            <w:r w:rsidRPr="00452617">
              <w:rPr>
                <w:rFonts w:asciiTheme="minorHAnsi" w:hAnsiTheme="minorHAnsi" w:cstheme="minorHAnsi"/>
                <w:sz w:val="20"/>
                <w:szCs w:val="20"/>
              </w:rPr>
              <w:t>0</w:t>
            </w:r>
          </w:p>
        </w:tc>
        <w:tc>
          <w:tcPr>
            <w:tcW w:w="1276" w:type="dxa"/>
            <w:vAlign w:val="center"/>
          </w:tcPr>
          <w:p w14:paraId="58D9ABA3" w14:textId="77777777" w:rsidR="009A3E9E" w:rsidRDefault="009A3E9E" w:rsidP="007F7326">
            <w:pPr>
              <w:pStyle w:val="Listenabsatz"/>
              <w:spacing w:before="0" w:after="0" w:line="240" w:lineRule="auto"/>
              <w:ind w:left="0"/>
              <w:contextualSpacing w:val="0"/>
              <w:jc w:val="center"/>
            </w:pPr>
            <w:r w:rsidRPr="00452617">
              <w:rPr>
                <w:rFonts w:asciiTheme="minorHAnsi" w:hAnsiTheme="minorHAnsi" w:cstheme="minorHAnsi"/>
                <w:sz w:val="20"/>
                <w:szCs w:val="20"/>
              </w:rPr>
              <w:t>KM123</w:t>
            </w:r>
          </w:p>
        </w:tc>
        <w:tc>
          <w:tcPr>
            <w:tcW w:w="851" w:type="dxa"/>
            <w:vAlign w:val="center"/>
          </w:tcPr>
          <w:p w14:paraId="319A6F0C" w14:textId="77777777" w:rsidR="009A3E9E" w:rsidRDefault="009A3E9E" w:rsidP="007F7326">
            <w:pPr>
              <w:pStyle w:val="Listenabsatz"/>
              <w:spacing w:before="0" w:after="0" w:line="240" w:lineRule="auto"/>
              <w:ind w:left="0"/>
              <w:contextualSpacing w:val="0"/>
              <w:jc w:val="center"/>
            </w:pPr>
            <w:r>
              <w:t>0</w:t>
            </w:r>
          </w:p>
        </w:tc>
        <w:tc>
          <w:tcPr>
            <w:tcW w:w="1417" w:type="dxa"/>
            <w:vAlign w:val="center"/>
          </w:tcPr>
          <w:p w14:paraId="0CA2E93E" w14:textId="77777777" w:rsidR="009A3E9E" w:rsidRDefault="009A3E9E" w:rsidP="007F7326">
            <w:pPr>
              <w:pStyle w:val="Listenabsatz"/>
              <w:spacing w:before="0" w:after="0" w:line="240" w:lineRule="auto"/>
              <w:ind w:left="0"/>
              <w:contextualSpacing w:val="0"/>
              <w:jc w:val="center"/>
            </w:pPr>
            <w:r w:rsidRPr="00452617">
              <w:rPr>
                <w:rFonts w:asciiTheme="minorHAnsi" w:hAnsiTheme="minorHAnsi" w:cstheme="minorHAnsi"/>
                <w:sz w:val="20"/>
                <w:szCs w:val="20"/>
              </w:rPr>
              <w:t>KP931</w:t>
            </w:r>
          </w:p>
        </w:tc>
        <w:tc>
          <w:tcPr>
            <w:tcW w:w="719" w:type="dxa"/>
            <w:vAlign w:val="center"/>
          </w:tcPr>
          <w:p w14:paraId="60DAA6BE" w14:textId="77777777" w:rsidR="009A3E9E" w:rsidRDefault="009A3E9E" w:rsidP="007F7326">
            <w:pPr>
              <w:pStyle w:val="Listenabsatz"/>
              <w:spacing w:before="0" w:after="0" w:line="240" w:lineRule="auto"/>
              <w:ind w:left="0"/>
              <w:contextualSpacing w:val="0"/>
              <w:jc w:val="center"/>
            </w:pPr>
            <w:r>
              <w:rPr>
                <w:rFonts w:asciiTheme="minorHAnsi" w:hAnsiTheme="minorHAnsi" w:cstheme="minorHAnsi"/>
                <w:sz w:val="20"/>
                <w:szCs w:val="20"/>
              </w:rPr>
              <w:t>1</w:t>
            </w:r>
          </w:p>
        </w:tc>
        <w:tc>
          <w:tcPr>
            <w:tcW w:w="1331" w:type="dxa"/>
            <w:vAlign w:val="center"/>
          </w:tcPr>
          <w:p w14:paraId="3F3BC235" w14:textId="77777777" w:rsidR="009A3E9E" w:rsidRDefault="009A3E9E" w:rsidP="007F7326">
            <w:pPr>
              <w:pStyle w:val="Listenabsatz"/>
              <w:spacing w:before="0" w:after="0" w:line="240" w:lineRule="auto"/>
              <w:ind w:left="0"/>
              <w:contextualSpacing w:val="0"/>
              <w:jc w:val="center"/>
            </w:pPr>
            <w:r w:rsidRPr="00452617">
              <w:rPr>
                <w:rFonts w:asciiTheme="minorHAnsi" w:hAnsiTheme="minorHAnsi" w:cstheme="minorHAnsi"/>
                <w:sz w:val="20"/>
                <w:szCs w:val="20"/>
              </w:rPr>
              <w:t>X42</w:t>
            </w:r>
          </w:p>
        </w:tc>
      </w:tr>
      <w:tr w:rsidR="009A3E9E" w14:paraId="053CE854" w14:textId="77777777" w:rsidTr="007F7326">
        <w:trPr>
          <w:trHeight w:val="510"/>
          <w:jc w:val="center"/>
        </w:trPr>
        <w:tc>
          <w:tcPr>
            <w:tcW w:w="3256" w:type="dxa"/>
            <w:vAlign w:val="center"/>
          </w:tcPr>
          <w:p w14:paraId="07B214BE" w14:textId="77777777" w:rsidR="009A3E9E" w:rsidRPr="00180338" w:rsidRDefault="009A3E9E" w:rsidP="007F7326">
            <w:pPr>
              <w:pStyle w:val="Listenabsatz"/>
              <w:spacing w:before="0" w:after="0" w:line="240" w:lineRule="auto"/>
              <w:ind w:left="0"/>
              <w:contextualSpacing w:val="0"/>
              <w:jc w:val="center"/>
              <w:rPr>
                <w:rFonts w:ascii="Cavolini" w:hAnsi="Cavolini" w:cs="Cavolini"/>
              </w:rPr>
            </w:pPr>
          </w:p>
        </w:tc>
        <w:tc>
          <w:tcPr>
            <w:tcW w:w="708" w:type="dxa"/>
            <w:vAlign w:val="center"/>
          </w:tcPr>
          <w:p w14:paraId="55D2724C" w14:textId="77777777" w:rsidR="009A3E9E" w:rsidRDefault="009A3E9E" w:rsidP="007F7326">
            <w:pPr>
              <w:pStyle w:val="Listenabsatz"/>
              <w:spacing w:before="0" w:after="0" w:line="240" w:lineRule="auto"/>
              <w:ind w:left="0"/>
              <w:contextualSpacing w:val="0"/>
              <w:jc w:val="center"/>
            </w:pPr>
          </w:p>
        </w:tc>
        <w:tc>
          <w:tcPr>
            <w:tcW w:w="1276" w:type="dxa"/>
            <w:vAlign w:val="center"/>
          </w:tcPr>
          <w:p w14:paraId="0577AD12" w14:textId="77777777" w:rsidR="009A3E9E" w:rsidRDefault="009A3E9E" w:rsidP="007F7326">
            <w:pPr>
              <w:pStyle w:val="Listenabsatz"/>
              <w:spacing w:before="0" w:after="0" w:line="240" w:lineRule="auto"/>
              <w:ind w:left="0"/>
              <w:contextualSpacing w:val="0"/>
              <w:jc w:val="center"/>
            </w:pPr>
          </w:p>
        </w:tc>
        <w:tc>
          <w:tcPr>
            <w:tcW w:w="851" w:type="dxa"/>
            <w:vAlign w:val="center"/>
          </w:tcPr>
          <w:p w14:paraId="5B374EC0" w14:textId="77777777" w:rsidR="009A3E9E" w:rsidRDefault="009A3E9E" w:rsidP="007F7326">
            <w:pPr>
              <w:pStyle w:val="Listenabsatz"/>
              <w:spacing w:before="0" w:after="0" w:line="240" w:lineRule="auto"/>
              <w:ind w:left="0"/>
              <w:contextualSpacing w:val="0"/>
              <w:jc w:val="center"/>
            </w:pPr>
          </w:p>
        </w:tc>
        <w:tc>
          <w:tcPr>
            <w:tcW w:w="1417" w:type="dxa"/>
            <w:vAlign w:val="center"/>
          </w:tcPr>
          <w:p w14:paraId="73D4F2F7" w14:textId="77777777" w:rsidR="009A3E9E" w:rsidRDefault="009A3E9E" w:rsidP="007F7326">
            <w:pPr>
              <w:pStyle w:val="Listenabsatz"/>
              <w:spacing w:before="0" w:after="0" w:line="240" w:lineRule="auto"/>
              <w:ind w:left="0"/>
              <w:contextualSpacing w:val="0"/>
              <w:jc w:val="center"/>
            </w:pPr>
          </w:p>
        </w:tc>
        <w:tc>
          <w:tcPr>
            <w:tcW w:w="719" w:type="dxa"/>
            <w:vAlign w:val="center"/>
          </w:tcPr>
          <w:p w14:paraId="4B79D80E" w14:textId="77777777" w:rsidR="009A3E9E" w:rsidRDefault="009A3E9E" w:rsidP="007F7326">
            <w:pPr>
              <w:pStyle w:val="Listenabsatz"/>
              <w:spacing w:before="0" w:after="0" w:line="240" w:lineRule="auto"/>
              <w:ind w:left="0"/>
              <w:contextualSpacing w:val="0"/>
              <w:jc w:val="center"/>
            </w:pPr>
          </w:p>
        </w:tc>
        <w:tc>
          <w:tcPr>
            <w:tcW w:w="1331" w:type="dxa"/>
            <w:vAlign w:val="center"/>
          </w:tcPr>
          <w:p w14:paraId="1C626156" w14:textId="77777777" w:rsidR="009A3E9E" w:rsidRDefault="009A3E9E" w:rsidP="007F7326">
            <w:pPr>
              <w:pStyle w:val="Listenabsatz"/>
              <w:spacing w:before="0" w:after="0" w:line="240" w:lineRule="auto"/>
              <w:ind w:left="0"/>
              <w:contextualSpacing w:val="0"/>
              <w:jc w:val="center"/>
            </w:pPr>
          </w:p>
        </w:tc>
      </w:tr>
      <w:tr w:rsidR="009A3E9E" w14:paraId="1AB205A0" w14:textId="77777777" w:rsidTr="007F7326">
        <w:trPr>
          <w:trHeight w:val="510"/>
          <w:jc w:val="center"/>
        </w:trPr>
        <w:tc>
          <w:tcPr>
            <w:tcW w:w="3256" w:type="dxa"/>
            <w:vAlign w:val="center"/>
          </w:tcPr>
          <w:p w14:paraId="0CA987F4" w14:textId="77777777" w:rsidR="009A3E9E" w:rsidRPr="00180338" w:rsidRDefault="009A3E9E" w:rsidP="007F7326">
            <w:pPr>
              <w:pStyle w:val="Listenabsatz"/>
              <w:spacing w:before="0" w:after="0" w:line="240" w:lineRule="auto"/>
              <w:ind w:left="0"/>
              <w:contextualSpacing w:val="0"/>
              <w:jc w:val="center"/>
              <w:rPr>
                <w:rFonts w:ascii="Cavolini" w:hAnsi="Cavolini" w:cs="Cavolini"/>
              </w:rPr>
            </w:pPr>
          </w:p>
        </w:tc>
        <w:tc>
          <w:tcPr>
            <w:tcW w:w="708" w:type="dxa"/>
            <w:vAlign w:val="center"/>
          </w:tcPr>
          <w:p w14:paraId="5ED16046" w14:textId="77777777" w:rsidR="009A3E9E" w:rsidRDefault="009A3E9E" w:rsidP="007F7326">
            <w:pPr>
              <w:pStyle w:val="Listenabsatz"/>
              <w:spacing w:before="0" w:after="0" w:line="240" w:lineRule="auto"/>
              <w:ind w:left="0"/>
              <w:contextualSpacing w:val="0"/>
              <w:jc w:val="center"/>
            </w:pPr>
          </w:p>
        </w:tc>
        <w:tc>
          <w:tcPr>
            <w:tcW w:w="1276" w:type="dxa"/>
            <w:vAlign w:val="center"/>
          </w:tcPr>
          <w:p w14:paraId="216745F5" w14:textId="77777777" w:rsidR="009A3E9E" w:rsidRDefault="009A3E9E" w:rsidP="007F7326">
            <w:pPr>
              <w:pStyle w:val="Listenabsatz"/>
              <w:spacing w:before="0" w:after="0" w:line="240" w:lineRule="auto"/>
              <w:ind w:left="0"/>
              <w:contextualSpacing w:val="0"/>
              <w:jc w:val="center"/>
            </w:pPr>
          </w:p>
        </w:tc>
        <w:tc>
          <w:tcPr>
            <w:tcW w:w="851" w:type="dxa"/>
            <w:vAlign w:val="center"/>
          </w:tcPr>
          <w:p w14:paraId="11F38A65" w14:textId="77777777" w:rsidR="009A3E9E" w:rsidRDefault="009A3E9E" w:rsidP="007F7326">
            <w:pPr>
              <w:pStyle w:val="Listenabsatz"/>
              <w:spacing w:before="0" w:after="0" w:line="240" w:lineRule="auto"/>
              <w:ind w:left="0"/>
              <w:contextualSpacing w:val="0"/>
              <w:jc w:val="center"/>
            </w:pPr>
          </w:p>
        </w:tc>
        <w:tc>
          <w:tcPr>
            <w:tcW w:w="1417" w:type="dxa"/>
            <w:vAlign w:val="center"/>
          </w:tcPr>
          <w:p w14:paraId="4710F59F" w14:textId="77777777" w:rsidR="009A3E9E" w:rsidRDefault="009A3E9E" w:rsidP="007F7326">
            <w:pPr>
              <w:pStyle w:val="Listenabsatz"/>
              <w:spacing w:before="0" w:after="0" w:line="240" w:lineRule="auto"/>
              <w:ind w:left="0"/>
              <w:contextualSpacing w:val="0"/>
              <w:jc w:val="center"/>
            </w:pPr>
          </w:p>
        </w:tc>
        <w:tc>
          <w:tcPr>
            <w:tcW w:w="719" w:type="dxa"/>
            <w:vAlign w:val="center"/>
          </w:tcPr>
          <w:p w14:paraId="70AB9FB0" w14:textId="77777777" w:rsidR="009A3E9E" w:rsidRDefault="009A3E9E" w:rsidP="007F7326">
            <w:pPr>
              <w:pStyle w:val="Listenabsatz"/>
              <w:spacing w:before="0" w:after="0" w:line="240" w:lineRule="auto"/>
              <w:ind w:left="0"/>
              <w:contextualSpacing w:val="0"/>
              <w:jc w:val="center"/>
            </w:pPr>
          </w:p>
        </w:tc>
        <w:tc>
          <w:tcPr>
            <w:tcW w:w="1331" w:type="dxa"/>
            <w:vAlign w:val="center"/>
          </w:tcPr>
          <w:p w14:paraId="031A155B" w14:textId="77777777" w:rsidR="009A3E9E" w:rsidRDefault="009A3E9E" w:rsidP="007F7326">
            <w:pPr>
              <w:pStyle w:val="Listenabsatz"/>
              <w:spacing w:before="0" w:after="0" w:line="240" w:lineRule="auto"/>
              <w:ind w:left="0"/>
              <w:contextualSpacing w:val="0"/>
              <w:jc w:val="center"/>
            </w:pPr>
          </w:p>
        </w:tc>
      </w:tr>
      <w:tr w:rsidR="009A3E9E" w14:paraId="048F3B13" w14:textId="77777777" w:rsidTr="007F7326">
        <w:trPr>
          <w:trHeight w:val="510"/>
          <w:jc w:val="center"/>
        </w:trPr>
        <w:tc>
          <w:tcPr>
            <w:tcW w:w="3256" w:type="dxa"/>
            <w:vAlign w:val="center"/>
          </w:tcPr>
          <w:p w14:paraId="3A8E7C22" w14:textId="77777777" w:rsidR="009A3E9E" w:rsidRPr="00180338" w:rsidRDefault="009A3E9E" w:rsidP="007F7326">
            <w:pPr>
              <w:pStyle w:val="Listenabsatz"/>
              <w:spacing w:before="0" w:after="0" w:line="240" w:lineRule="auto"/>
              <w:ind w:left="0"/>
              <w:contextualSpacing w:val="0"/>
              <w:jc w:val="center"/>
              <w:rPr>
                <w:rFonts w:ascii="Cavolini" w:hAnsi="Cavolini" w:cs="Cavolini"/>
              </w:rPr>
            </w:pPr>
          </w:p>
        </w:tc>
        <w:tc>
          <w:tcPr>
            <w:tcW w:w="708" w:type="dxa"/>
            <w:vAlign w:val="center"/>
          </w:tcPr>
          <w:p w14:paraId="073CE6E4" w14:textId="77777777" w:rsidR="009A3E9E" w:rsidRDefault="009A3E9E" w:rsidP="007F7326">
            <w:pPr>
              <w:pStyle w:val="Listenabsatz"/>
              <w:spacing w:before="0" w:after="0" w:line="240" w:lineRule="auto"/>
              <w:ind w:left="0"/>
              <w:contextualSpacing w:val="0"/>
              <w:jc w:val="center"/>
            </w:pPr>
          </w:p>
        </w:tc>
        <w:tc>
          <w:tcPr>
            <w:tcW w:w="1276" w:type="dxa"/>
            <w:vAlign w:val="center"/>
          </w:tcPr>
          <w:p w14:paraId="467277B1" w14:textId="77777777" w:rsidR="009A3E9E" w:rsidRDefault="009A3E9E" w:rsidP="007F7326">
            <w:pPr>
              <w:pStyle w:val="Listenabsatz"/>
              <w:spacing w:before="0" w:after="0" w:line="240" w:lineRule="auto"/>
              <w:ind w:left="0"/>
              <w:contextualSpacing w:val="0"/>
              <w:jc w:val="center"/>
            </w:pPr>
          </w:p>
        </w:tc>
        <w:tc>
          <w:tcPr>
            <w:tcW w:w="851" w:type="dxa"/>
            <w:vAlign w:val="center"/>
          </w:tcPr>
          <w:p w14:paraId="3066AA5A" w14:textId="77777777" w:rsidR="009A3E9E" w:rsidRDefault="009A3E9E" w:rsidP="007F7326">
            <w:pPr>
              <w:pStyle w:val="Listenabsatz"/>
              <w:spacing w:before="0" w:after="0" w:line="240" w:lineRule="auto"/>
              <w:ind w:left="0"/>
              <w:contextualSpacing w:val="0"/>
              <w:jc w:val="center"/>
            </w:pPr>
          </w:p>
        </w:tc>
        <w:tc>
          <w:tcPr>
            <w:tcW w:w="1417" w:type="dxa"/>
            <w:vAlign w:val="center"/>
          </w:tcPr>
          <w:p w14:paraId="6DA20B7F" w14:textId="77777777" w:rsidR="009A3E9E" w:rsidRDefault="009A3E9E" w:rsidP="007F7326">
            <w:pPr>
              <w:pStyle w:val="Listenabsatz"/>
              <w:spacing w:before="0" w:after="0" w:line="240" w:lineRule="auto"/>
              <w:ind w:left="0"/>
              <w:contextualSpacing w:val="0"/>
              <w:jc w:val="center"/>
            </w:pPr>
          </w:p>
        </w:tc>
        <w:tc>
          <w:tcPr>
            <w:tcW w:w="719" w:type="dxa"/>
            <w:vAlign w:val="center"/>
          </w:tcPr>
          <w:p w14:paraId="7C9FE7F1" w14:textId="77777777" w:rsidR="009A3E9E" w:rsidRDefault="009A3E9E" w:rsidP="007F7326">
            <w:pPr>
              <w:pStyle w:val="Listenabsatz"/>
              <w:spacing w:before="0" w:after="0" w:line="240" w:lineRule="auto"/>
              <w:ind w:left="0"/>
              <w:contextualSpacing w:val="0"/>
              <w:jc w:val="center"/>
            </w:pPr>
          </w:p>
        </w:tc>
        <w:tc>
          <w:tcPr>
            <w:tcW w:w="1331" w:type="dxa"/>
            <w:vAlign w:val="center"/>
          </w:tcPr>
          <w:p w14:paraId="1D91FC78" w14:textId="77777777" w:rsidR="009A3E9E" w:rsidRDefault="009A3E9E" w:rsidP="007F7326">
            <w:pPr>
              <w:pStyle w:val="Listenabsatz"/>
              <w:spacing w:before="0" w:after="0" w:line="240" w:lineRule="auto"/>
              <w:ind w:left="0"/>
              <w:contextualSpacing w:val="0"/>
              <w:jc w:val="center"/>
            </w:pPr>
          </w:p>
        </w:tc>
      </w:tr>
      <w:tr w:rsidR="009A3E9E" w14:paraId="5D3AFA9D" w14:textId="77777777" w:rsidTr="007F7326">
        <w:trPr>
          <w:trHeight w:val="510"/>
          <w:jc w:val="center"/>
        </w:trPr>
        <w:tc>
          <w:tcPr>
            <w:tcW w:w="3256" w:type="dxa"/>
            <w:vAlign w:val="center"/>
          </w:tcPr>
          <w:p w14:paraId="05D9F337" w14:textId="77777777" w:rsidR="009A3E9E" w:rsidRPr="00180338" w:rsidRDefault="009A3E9E" w:rsidP="007F7326">
            <w:pPr>
              <w:pStyle w:val="Listenabsatz"/>
              <w:spacing w:before="0" w:after="0" w:line="240" w:lineRule="auto"/>
              <w:ind w:left="0"/>
              <w:contextualSpacing w:val="0"/>
              <w:jc w:val="center"/>
              <w:rPr>
                <w:rFonts w:ascii="Cavolini" w:hAnsi="Cavolini" w:cs="Cavolini"/>
              </w:rPr>
            </w:pPr>
          </w:p>
        </w:tc>
        <w:tc>
          <w:tcPr>
            <w:tcW w:w="708" w:type="dxa"/>
            <w:vAlign w:val="center"/>
          </w:tcPr>
          <w:p w14:paraId="15543802" w14:textId="77777777" w:rsidR="009A3E9E" w:rsidRDefault="009A3E9E" w:rsidP="007F7326">
            <w:pPr>
              <w:pStyle w:val="Listenabsatz"/>
              <w:spacing w:before="0" w:after="0" w:line="240" w:lineRule="auto"/>
              <w:ind w:left="0"/>
              <w:contextualSpacing w:val="0"/>
              <w:jc w:val="center"/>
            </w:pPr>
          </w:p>
        </w:tc>
        <w:tc>
          <w:tcPr>
            <w:tcW w:w="1276" w:type="dxa"/>
            <w:vAlign w:val="center"/>
          </w:tcPr>
          <w:p w14:paraId="5AF572F3" w14:textId="77777777" w:rsidR="009A3E9E" w:rsidRDefault="009A3E9E" w:rsidP="007F7326">
            <w:pPr>
              <w:pStyle w:val="Listenabsatz"/>
              <w:spacing w:before="0" w:after="0" w:line="240" w:lineRule="auto"/>
              <w:ind w:left="0"/>
              <w:contextualSpacing w:val="0"/>
              <w:jc w:val="center"/>
            </w:pPr>
          </w:p>
        </w:tc>
        <w:tc>
          <w:tcPr>
            <w:tcW w:w="851" w:type="dxa"/>
            <w:vAlign w:val="center"/>
          </w:tcPr>
          <w:p w14:paraId="1547C665" w14:textId="77777777" w:rsidR="009A3E9E" w:rsidRDefault="009A3E9E" w:rsidP="007F7326">
            <w:pPr>
              <w:pStyle w:val="Listenabsatz"/>
              <w:spacing w:before="0" w:after="0" w:line="240" w:lineRule="auto"/>
              <w:ind w:left="0"/>
              <w:contextualSpacing w:val="0"/>
              <w:jc w:val="center"/>
            </w:pPr>
          </w:p>
        </w:tc>
        <w:tc>
          <w:tcPr>
            <w:tcW w:w="1417" w:type="dxa"/>
            <w:vAlign w:val="center"/>
          </w:tcPr>
          <w:p w14:paraId="7D92DCAA" w14:textId="77777777" w:rsidR="009A3E9E" w:rsidRDefault="009A3E9E" w:rsidP="007F7326">
            <w:pPr>
              <w:pStyle w:val="Listenabsatz"/>
              <w:spacing w:before="0" w:after="0" w:line="240" w:lineRule="auto"/>
              <w:ind w:left="0"/>
              <w:contextualSpacing w:val="0"/>
              <w:jc w:val="center"/>
            </w:pPr>
          </w:p>
        </w:tc>
        <w:tc>
          <w:tcPr>
            <w:tcW w:w="719" w:type="dxa"/>
            <w:vAlign w:val="center"/>
          </w:tcPr>
          <w:p w14:paraId="06286D02" w14:textId="77777777" w:rsidR="009A3E9E" w:rsidRDefault="009A3E9E" w:rsidP="007F7326">
            <w:pPr>
              <w:pStyle w:val="Listenabsatz"/>
              <w:spacing w:before="0" w:after="0" w:line="240" w:lineRule="auto"/>
              <w:ind w:left="0"/>
              <w:contextualSpacing w:val="0"/>
              <w:jc w:val="center"/>
            </w:pPr>
          </w:p>
        </w:tc>
        <w:tc>
          <w:tcPr>
            <w:tcW w:w="1331" w:type="dxa"/>
            <w:vAlign w:val="center"/>
          </w:tcPr>
          <w:p w14:paraId="57EA93F5" w14:textId="77777777" w:rsidR="009A3E9E" w:rsidRDefault="009A3E9E" w:rsidP="007F7326">
            <w:pPr>
              <w:pStyle w:val="Listenabsatz"/>
              <w:spacing w:before="0" w:after="0" w:line="240" w:lineRule="auto"/>
              <w:ind w:left="0"/>
              <w:contextualSpacing w:val="0"/>
              <w:jc w:val="center"/>
            </w:pPr>
          </w:p>
        </w:tc>
      </w:tr>
      <w:tr w:rsidR="009A3E9E" w14:paraId="28C419CA" w14:textId="77777777" w:rsidTr="007F7326">
        <w:trPr>
          <w:trHeight w:val="510"/>
          <w:jc w:val="center"/>
        </w:trPr>
        <w:tc>
          <w:tcPr>
            <w:tcW w:w="3256" w:type="dxa"/>
            <w:vAlign w:val="center"/>
          </w:tcPr>
          <w:p w14:paraId="3AAD465B" w14:textId="77777777" w:rsidR="009A3E9E" w:rsidRPr="00180338" w:rsidRDefault="009A3E9E" w:rsidP="007F7326">
            <w:pPr>
              <w:pStyle w:val="Listenabsatz"/>
              <w:spacing w:before="0" w:after="0" w:line="240" w:lineRule="auto"/>
              <w:ind w:left="0"/>
              <w:contextualSpacing w:val="0"/>
              <w:jc w:val="center"/>
              <w:rPr>
                <w:rFonts w:ascii="Cavolini" w:hAnsi="Cavolini" w:cs="Cavolini"/>
              </w:rPr>
            </w:pPr>
          </w:p>
        </w:tc>
        <w:tc>
          <w:tcPr>
            <w:tcW w:w="708" w:type="dxa"/>
            <w:vAlign w:val="center"/>
          </w:tcPr>
          <w:p w14:paraId="2470EB6D" w14:textId="77777777" w:rsidR="009A3E9E" w:rsidRDefault="009A3E9E" w:rsidP="007F7326">
            <w:pPr>
              <w:pStyle w:val="Listenabsatz"/>
              <w:spacing w:before="0" w:after="0" w:line="240" w:lineRule="auto"/>
              <w:ind w:left="0"/>
              <w:contextualSpacing w:val="0"/>
              <w:jc w:val="center"/>
            </w:pPr>
          </w:p>
        </w:tc>
        <w:tc>
          <w:tcPr>
            <w:tcW w:w="1276" w:type="dxa"/>
            <w:vAlign w:val="center"/>
          </w:tcPr>
          <w:p w14:paraId="1B046A53" w14:textId="77777777" w:rsidR="009A3E9E" w:rsidRDefault="009A3E9E" w:rsidP="007F7326">
            <w:pPr>
              <w:pStyle w:val="Listenabsatz"/>
              <w:spacing w:before="0" w:after="0" w:line="240" w:lineRule="auto"/>
              <w:ind w:left="0"/>
              <w:contextualSpacing w:val="0"/>
              <w:jc w:val="center"/>
            </w:pPr>
          </w:p>
        </w:tc>
        <w:tc>
          <w:tcPr>
            <w:tcW w:w="851" w:type="dxa"/>
            <w:vAlign w:val="center"/>
          </w:tcPr>
          <w:p w14:paraId="136FAEB3" w14:textId="77777777" w:rsidR="009A3E9E" w:rsidRDefault="009A3E9E" w:rsidP="007F7326">
            <w:pPr>
              <w:pStyle w:val="Listenabsatz"/>
              <w:spacing w:before="0" w:after="0" w:line="240" w:lineRule="auto"/>
              <w:ind w:left="0"/>
              <w:contextualSpacing w:val="0"/>
              <w:jc w:val="center"/>
            </w:pPr>
          </w:p>
        </w:tc>
        <w:tc>
          <w:tcPr>
            <w:tcW w:w="1417" w:type="dxa"/>
            <w:vAlign w:val="center"/>
          </w:tcPr>
          <w:p w14:paraId="3E8DB383" w14:textId="77777777" w:rsidR="009A3E9E" w:rsidRDefault="009A3E9E" w:rsidP="007F7326">
            <w:pPr>
              <w:pStyle w:val="Listenabsatz"/>
              <w:spacing w:before="0" w:after="0" w:line="240" w:lineRule="auto"/>
              <w:ind w:left="0"/>
              <w:contextualSpacing w:val="0"/>
              <w:jc w:val="center"/>
            </w:pPr>
          </w:p>
        </w:tc>
        <w:tc>
          <w:tcPr>
            <w:tcW w:w="719" w:type="dxa"/>
            <w:vAlign w:val="center"/>
          </w:tcPr>
          <w:p w14:paraId="5D2C820E" w14:textId="77777777" w:rsidR="009A3E9E" w:rsidRDefault="009A3E9E" w:rsidP="007F7326">
            <w:pPr>
              <w:pStyle w:val="Listenabsatz"/>
              <w:spacing w:before="0" w:after="0" w:line="240" w:lineRule="auto"/>
              <w:ind w:left="0"/>
              <w:contextualSpacing w:val="0"/>
              <w:jc w:val="center"/>
            </w:pPr>
          </w:p>
        </w:tc>
        <w:tc>
          <w:tcPr>
            <w:tcW w:w="1331" w:type="dxa"/>
            <w:vAlign w:val="center"/>
          </w:tcPr>
          <w:p w14:paraId="0F862848" w14:textId="77777777" w:rsidR="009A3E9E" w:rsidRDefault="009A3E9E" w:rsidP="007F7326">
            <w:pPr>
              <w:pStyle w:val="Listenabsatz"/>
              <w:spacing w:before="0" w:after="0" w:line="240" w:lineRule="auto"/>
              <w:ind w:left="0"/>
              <w:contextualSpacing w:val="0"/>
              <w:jc w:val="center"/>
            </w:pPr>
          </w:p>
        </w:tc>
      </w:tr>
      <w:tr w:rsidR="009A3E9E" w14:paraId="1148E0D1" w14:textId="77777777" w:rsidTr="007F7326">
        <w:trPr>
          <w:trHeight w:val="510"/>
          <w:jc w:val="center"/>
        </w:trPr>
        <w:tc>
          <w:tcPr>
            <w:tcW w:w="3256" w:type="dxa"/>
            <w:vAlign w:val="center"/>
          </w:tcPr>
          <w:p w14:paraId="061E26BD" w14:textId="77777777" w:rsidR="009A3E9E" w:rsidRPr="00180338" w:rsidRDefault="009A3E9E" w:rsidP="007F7326">
            <w:pPr>
              <w:pStyle w:val="Listenabsatz"/>
              <w:spacing w:before="0" w:after="0" w:line="240" w:lineRule="auto"/>
              <w:ind w:left="0"/>
              <w:contextualSpacing w:val="0"/>
              <w:jc w:val="center"/>
              <w:rPr>
                <w:rFonts w:ascii="Cavolini" w:hAnsi="Cavolini" w:cs="Cavolini"/>
              </w:rPr>
            </w:pPr>
          </w:p>
        </w:tc>
        <w:tc>
          <w:tcPr>
            <w:tcW w:w="708" w:type="dxa"/>
            <w:vAlign w:val="center"/>
          </w:tcPr>
          <w:p w14:paraId="4DC0D7A8" w14:textId="77777777" w:rsidR="009A3E9E" w:rsidRDefault="009A3E9E" w:rsidP="007F7326">
            <w:pPr>
              <w:pStyle w:val="Listenabsatz"/>
              <w:spacing w:before="0" w:after="0" w:line="240" w:lineRule="auto"/>
              <w:ind w:left="0"/>
              <w:contextualSpacing w:val="0"/>
              <w:jc w:val="center"/>
            </w:pPr>
          </w:p>
        </w:tc>
        <w:tc>
          <w:tcPr>
            <w:tcW w:w="1276" w:type="dxa"/>
            <w:vAlign w:val="center"/>
          </w:tcPr>
          <w:p w14:paraId="7A1E2E4E" w14:textId="77777777" w:rsidR="009A3E9E" w:rsidRDefault="009A3E9E" w:rsidP="007F7326">
            <w:pPr>
              <w:pStyle w:val="Listenabsatz"/>
              <w:spacing w:before="0" w:after="0" w:line="240" w:lineRule="auto"/>
              <w:ind w:left="0"/>
              <w:contextualSpacing w:val="0"/>
              <w:jc w:val="center"/>
            </w:pPr>
          </w:p>
        </w:tc>
        <w:tc>
          <w:tcPr>
            <w:tcW w:w="851" w:type="dxa"/>
            <w:vAlign w:val="center"/>
          </w:tcPr>
          <w:p w14:paraId="72E36436" w14:textId="77777777" w:rsidR="009A3E9E" w:rsidRDefault="009A3E9E" w:rsidP="007F7326">
            <w:pPr>
              <w:pStyle w:val="Listenabsatz"/>
              <w:spacing w:before="0" w:after="0" w:line="240" w:lineRule="auto"/>
              <w:ind w:left="0"/>
              <w:contextualSpacing w:val="0"/>
              <w:jc w:val="center"/>
            </w:pPr>
          </w:p>
        </w:tc>
        <w:tc>
          <w:tcPr>
            <w:tcW w:w="1417" w:type="dxa"/>
            <w:vAlign w:val="center"/>
          </w:tcPr>
          <w:p w14:paraId="188871D1" w14:textId="77777777" w:rsidR="009A3E9E" w:rsidRDefault="009A3E9E" w:rsidP="007F7326">
            <w:pPr>
              <w:pStyle w:val="Listenabsatz"/>
              <w:spacing w:before="0" w:after="0" w:line="240" w:lineRule="auto"/>
              <w:ind w:left="0"/>
              <w:contextualSpacing w:val="0"/>
              <w:jc w:val="center"/>
            </w:pPr>
          </w:p>
        </w:tc>
        <w:tc>
          <w:tcPr>
            <w:tcW w:w="719" w:type="dxa"/>
            <w:vAlign w:val="center"/>
          </w:tcPr>
          <w:p w14:paraId="45831EB1" w14:textId="77777777" w:rsidR="009A3E9E" w:rsidRDefault="009A3E9E" w:rsidP="007F7326">
            <w:pPr>
              <w:pStyle w:val="Listenabsatz"/>
              <w:spacing w:before="0" w:after="0" w:line="240" w:lineRule="auto"/>
              <w:ind w:left="0"/>
              <w:contextualSpacing w:val="0"/>
              <w:jc w:val="center"/>
            </w:pPr>
          </w:p>
        </w:tc>
        <w:tc>
          <w:tcPr>
            <w:tcW w:w="1331" w:type="dxa"/>
            <w:vAlign w:val="center"/>
          </w:tcPr>
          <w:p w14:paraId="523D35E1" w14:textId="77777777" w:rsidR="009A3E9E" w:rsidRDefault="009A3E9E" w:rsidP="007F7326">
            <w:pPr>
              <w:pStyle w:val="Listenabsatz"/>
              <w:spacing w:before="0" w:after="0" w:line="240" w:lineRule="auto"/>
              <w:ind w:left="0"/>
              <w:contextualSpacing w:val="0"/>
              <w:jc w:val="center"/>
            </w:pPr>
          </w:p>
        </w:tc>
      </w:tr>
    </w:tbl>
    <w:bookmarkEnd w:id="0"/>
    <w:p w14:paraId="33E570DE" w14:textId="7538540B" w:rsidR="009A3E9E" w:rsidRDefault="009A3E9E" w:rsidP="009A3E9E">
      <w:pPr>
        <w:pStyle w:val="06Abbildung"/>
        <w:spacing w:before="240" w:after="120"/>
        <w:contextualSpacing w:val="0"/>
      </w:pPr>
      <w:r w:rsidRPr="00D45F2E">
        <w:t xml:space="preserve">Abbildung </w:t>
      </w:r>
      <w:r>
        <w:t>4</w:t>
      </w:r>
      <w:r w:rsidRPr="00D45F2E">
        <w:t>: Tracetabelle</w:t>
      </w:r>
      <w:r>
        <w:t xml:space="preserve"> zur Vervollständigung</w:t>
      </w:r>
      <w:r>
        <w:br/>
        <w:t xml:space="preserve">Die Belegung im Stapel </w:t>
      </w:r>
      <w:r w:rsidRPr="00150900">
        <w:rPr>
          <w:rStyle w:val="07Code"/>
        </w:rPr>
        <w:t>ausgabe</w:t>
      </w:r>
      <w:r>
        <w:t xml:space="preserve"> können Sie jeweils durch ein Komma abgetrennt notieren.</w:t>
      </w:r>
    </w:p>
    <w:p w14:paraId="2ECA6BEF" w14:textId="51DB6CF4" w:rsidR="00FB3F43" w:rsidRDefault="00FB3F43" w:rsidP="00E518EE">
      <w:pPr>
        <w:pStyle w:val="02klberschrift"/>
        <w:spacing w:before="360" w:after="120"/>
      </w:pPr>
      <w:r>
        <w:t xml:space="preserve">zu den Aufgabenteilen </w:t>
      </w:r>
      <w:r w:rsidR="00850EC5">
        <w:t>h</w:t>
      </w:r>
      <w:r>
        <w:t xml:space="preserve">) – </w:t>
      </w:r>
      <w:r w:rsidR="00850EC5">
        <w:t>i</w:t>
      </w:r>
      <w:r>
        <w:t>)</w:t>
      </w:r>
    </w:p>
    <w:p w14:paraId="20FD2449" w14:textId="51D6963C" w:rsidR="005E541F" w:rsidRDefault="005E541F" w:rsidP="00E518EE">
      <w:pPr>
        <w:pStyle w:val="02klberschrift"/>
        <w:spacing w:before="120" w:after="0" w:line="240" w:lineRule="atLeast"/>
        <w:jc w:val="center"/>
      </w:pPr>
      <w:r>
        <w:rPr>
          <w:noProof/>
        </w:rPr>
        <w:drawing>
          <wp:inline distT="0" distB="0" distL="0" distR="0" wp14:anchorId="304E54BD" wp14:editId="04FBF6CA">
            <wp:extent cx="5419223" cy="4012442"/>
            <wp:effectExtent l="0" t="0" r="0" b="0"/>
            <wp:docPr id="1601164459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01164459" name="Grafik 1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29554" cy="402009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98F7A2E" w14:textId="2A5C8826" w:rsidR="003713C3" w:rsidRDefault="005E541F" w:rsidP="003713C3">
      <w:pPr>
        <w:pStyle w:val="06Abbildung"/>
        <w:spacing w:after="480"/>
        <w:contextualSpacing w:val="0"/>
      </w:pPr>
      <w:r w:rsidRPr="005E541F">
        <w:t xml:space="preserve">Abbildung </w:t>
      </w:r>
      <w:r w:rsidR="002C5DEC">
        <w:t>5</w:t>
      </w:r>
      <w:r w:rsidRPr="005E541F">
        <w:t>: Struktogramm der Operation zum Sortieren</w:t>
      </w:r>
      <w:r w:rsidR="003713C3">
        <w:br w:type="page"/>
      </w:r>
    </w:p>
    <w:p w14:paraId="69040C0B" w14:textId="79B7B85A" w:rsidR="00A72E7D" w:rsidRPr="005E541F" w:rsidRDefault="003713C3" w:rsidP="003713C3">
      <w:pPr>
        <w:pStyle w:val="02klberschrift"/>
      </w:pPr>
      <w:r>
        <w:lastRenderedPageBreak/>
        <w:t>zu den Aufgabenteilen h) – i)</w:t>
      </w:r>
    </w:p>
    <w:tbl>
      <w:tblPr>
        <w:tblStyle w:val="Tabellenraster"/>
        <w:tblW w:w="0" w:type="auto"/>
        <w:jc w:val="center"/>
        <w:tblLook w:val="04A0" w:firstRow="1" w:lastRow="0" w:firstColumn="1" w:lastColumn="0" w:noHBand="0" w:noVBand="1"/>
      </w:tblPr>
      <w:tblGrid>
        <w:gridCol w:w="1248"/>
        <w:gridCol w:w="1091"/>
        <w:gridCol w:w="1091"/>
        <w:gridCol w:w="1091"/>
        <w:gridCol w:w="1091"/>
        <w:gridCol w:w="1091"/>
        <w:gridCol w:w="1091"/>
      </w:tblGrid>
      <w:tr w:rsidR="002C5DEC" w14:paraId="47B4C95E" w14:textId="77777777" w:rsidTr="00B60F26">
        <w:trPr>
          <w:jc w:val="center"/>
        </w:trPr>
        <w:tc>
          <w:tcPr>
            <w:tcW w:w="1248" w:type="dxa"/>
            <w:vAlign w:val="center"/>
          </w:tcPr>
          <w:p w14:paraId="4B7314D4" w14:textId="77777777" w:rsidR="002C5DEC" w:rsidRPr="00FB3F43" w:rsidRDefault="002C5DEC" w:rsidP="00B60F26">
            <w:pPr>
              <w:pStyle w:val="03Text"/>
              <w:spacing w:before="0"/>
              <w:jc w:val="center"/>
              <w:rPr>
                <w:b/>
                <w:bCs/>
              </w:rPr>
            </w:pPr>
            <w:r w:rsidRPr="00FB3F43">
              <w:rPr>
                <w:b/>
                <w:bCs/>
              </w:rPr>
              <w:t>Index</w:t>
            </w:r>
          </w:p>
        </w:tc>
        <w:tc>
          <w:tcPr>
            <w:tcW w:w="1091" w:type="dxa"/>
            <w:tcMar>
              <w:left w:w="57" w:type="dxa"/>
              <w:right w:w="57" w:type="dxa"/>
            </w:tcMar>
            <w:vAlign w:val="center"/>
          </w:tcPr>
          <w:p w14:paraId="18F2F25E" w14:textId="77777777" w:rsidR="002C5DEC" w:rsidRPr="00FB3F43" w:rsidRDefault="002C5DEC" w:rsidP="00B60F26">
            <w:pPr>
              <w:pStyle w:val="03Text"/>
              <w:spacing w:before="0"/>
              <w:jc w:val="center"/>
            </w:pPr>
            <w:r w:rsidRPr="00FB3F43">
              <w:t>0</w:t>
            </w:r>
          </w:p>
        </w:tc>
        <w:tc>
          <w:tcPr>
            <w:tcW w:w="1091" w:type="dxa"/>
            <w:tcMar>
              <w:left w:w="57" w:type="dxa"/>
              <w:right w:w="57" w:type="dxa"/>
            </w:tcMar>
            <w:vAlign w:val="center"/>
          </w:tcPr>
          <w:p w14:paraId="3B48C276" w14:textId="77777777" w:rsidR="002C5DEC" w:rsidRPr="00FB3F43" w:rsidRDefault="002C5DEC" w:rsidP="00B60F26">
            <w:pPr>
              <w:pStyle w:val="03Text"/>
              <w:spacing w:before="0"/>
              <w:jc w:val="center"/>
            </w:pPr>
            <w:r w:rsidRPr="00FB3F43">
              <w:t>1</w:t>
            </w:r>
          </w:p>
        </w:tc>
        <w:tc>
          <w:tcPr>
            <w:tcW w:w="1091" w:type="dxa"/>
            <w:tcMar>
              <w:left w:w="57" w:type="dxa"/>
              <w:right w:w="57" w:type="dxa"/>
            </w:tcMar>
            <w:vAlign w:val="center"/>
          </w:tcPr>
          <w:p w14:paraId="7158F930" w14:textId="77777777" w:rsidR="002C5DEC" w:rsidRPr="00FB3F43" w:rsidRDefault="002C5DEC" w:rsidP="00B60F26">
            <w:pPr>
              <w:pStyle w:val="03Text"/>
              <w:spacing w:before="0"/>
              <w:jc w:val="center"/>
            </w:pPr>
            <w:r w:rsidRPr="00FB3F43">
              <w:t>2</w:t>
            </w:r>
          </w:p>
        </w:tc>
        <w:tc>
          <w:tcPr>
            <w:tcW w:w="1091" w:type="dxa"/>
            <w:tcMar>
              <w:left w:w="57" w:type="dxa"/>
              <w:right w:w="57" w:type="dxa"/>
            </w:tcMar>
            <w:vAlign w:val="center"/>
          </w:tcPr>
          <w:p w14:paraId="7D5C9BD9" w14:textId="77777777" w:rsidR="002C5DEC" w:rsidRPr="00FB3F43" w:rsidRDefault="002C5DEC" w:rsidP="00B60F26">
            <w:pPr>
              <w:pStyle w:val="03Text"/>
              <w:spacing w:before="0"/>
              <w:jc w:val="center"/>
            </w:pPr>
            <w:r w:rsidRPr="00FB3F43">
              <w:t>3</w:t>
            </w:r>
          </w:p>
        </w:tc>
        <w:tc>
          <w:tcPr>
            <w:tcW w:w="1091" w:type="dxa"/>
            <w:tcMar>
              <w:left w:w="57" w:type="dxa"/>
              <w:right w:w="57" w:type="dxa"/>
            </w:tcMar>
            <w:vAlign w:val="center"/>
          </w:tcPr>
          <w:p w14:paraId="64D3C5F2" w14:textId="77777777" w:rsidR="002C5DEC" w:rsidRPr="00FB3F43" w:rsidRDefault="002C5DEC" w:rsidP="00B60F26">
            <w:pPr>
              <w:pStyle w:val="03Text"/>
              <w:spacing w:before="0"/>
              <w:jc w:val="center"/>
            </w:pPr>
            <w:r w:rsidRPr="00FB3F43">
              <w:t>4</w:t>
            </w:r>
          </w:p>
        </w:tc>
        <w:tc>
          <w:tcPr>
            <w:tcW w:w="1091" w:type="dxa"/>
            <w:tcMar>
              <w:left w:w="57" w:type="dxa"/>
              <w:right w:w="57" w:type="dxa"/>
            </w:tcMar>
            <w:vAlign w:val="center"/>
          </w:tcPr>
          <w:p w14:paraId="2B5DC755" w14:textId="77777777" w:rsidR="002C5DEC" w:rsidRPr="00FB3F43" w:rsidRDefault="002C5DEC" w:rsidP="00B60F26">
            <w:pPr>
              <w:pStyle w:val="03Text"/>
              <w:spacing w:before="0"/>
              <w:jc w:val="center"/>
            </w:pPr>
            <w:r w:rsidRPr="00FB3F43">
              <w:t>5</w:t>
            </w:r>
          </w:p>
        </w:tc>
      </w:tr>
      <w:tr w:rsidR="002C5DEC" w14:paraId="78483CD8" w14:textId="77777777" w:rsidTr="00B60F26">
        <w:trPr>
          <w:jc w:val="center"/>
        </w:trPr>
        <w:tc>
          <w:tcPr>
            <w:tcW w:w="1248" w:type="dxa"/>
            <w:vAlign w:val="center"/>
          </w:tcPr>
          <w:p w14:paraId="7D9DEB8B" w14:textId="15BDAA22" w:rsidR="002C5DEC" w:rsidRPr="00FB3F43" w:rsidRDefault="00803862" w:rsidP="00B60F26">
            <w:pPr>
              <w:pStyle w:val="03Text"/>
              <w:spacing w:before="0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Patienten-</w:t>
            </w:r>
            <w:r w:rsidR="002C5DEC">
              <w:rPr>
                <w:b/>
                <w:bCs/>
                <w:sz w:val="20"/>
                <w:szCs w:val="20"/>
              </w:rPr>
              <w:t>I</w:t>
            </w:r>
            <w:r w:rsidR="002C5DEC" w:rsidRPr="00FB3F43">
              <w:rPr>
                <w:b/>
                <w:bCs/>
                <w:sz w:val="20"/>
                <w:szCs w:val="20"/>
              </w:rPr>
              <w:t>D</w:t>
            </w:r>
          </w:p>
        </w:tc>
        <w:tc>
          <w:tcPr>
            <w:tcW w:w="1091" w:type="dxa"/>
            <w:tcMar>
              <w:left w:w="57" w:type="dxa"/>
              <w:right w:w="57" w:type="dxa"/>
            </w:tcMar>
            <w:vAlign w:val="center"/>
          </w:tcPr>
          <w:p w14:paraId="2E622FE1" w14:textId="77777777" w:rsidR="002C5DEC" w:rsidRPr="00FB3F43" w:rsidRDefault="002C5DEC" w:rsidP="00B60F26">
            <w:pPr>
              <w:pStyle w:val="03Text"/>
              <w:spacing w:before="0"/>
              <w:jc w:val="center"/>
              <w:rPr>
                <w:sz w:val="20"/>
                <w:szCs w:val="20"/>
              </w:rPr>
            </w:pPr>
            <w:r w:rsidRPr="00FB3F43">
              <w:rPr>
                <w:sz w:val="20"/>
                <w:szCs w:val="20"/>
              </w:rPr>
              <w:t>KM123</w:t>
            </w:r>
          </w:p>
        </w:tc>
        <w:tc>
          <w:tcPr>
            <w:tcW w:w="1091" w:type="dxa"/>
            <w:tcMar>
              <w:left w:w="57" w:type="dxa"/>
              <w:right w:w="57" w:type="dxa"/>
            </w:tcMar>
            <w:vAlign w:val="center"/>
          </w:tcPr>
          <w:p w14:paraId="07D3924C" w14:textId="77777777" w:rsidR="002C5DEC" w:rsidRPr="00FB3F43" w:rsidRDefault="002C5DEC" w:rsidP="00B60F26">
            <w:pPr>
              <w:pStyle w:val="03Text"/>
              <w:spacing w:before="0"/>
              <w:jc w:val="center"/>
              <w:rPr>
                <w:sz w:val="20"/>
                <w:szCs w:val="20"/>
              </w:rPr>
            </w:pPr>
            <w:r w:rsidRPr="00FB3F43">
              <w:rPr>
                <w:sz w:val="20"/>
                <w:szCs w:val="20"/>
              </w:rPr>
              <w:t>OL213</w:t>
            </w:r>
          </w:p>
        </w:tc>
        <w:tc>
          <w:tcPr>
            <w:tcW w:w="1091" w:type="dxa"/>
            <w:tcMar>
              <w:left w:w="57" w:type="dxa"/>
              <w:right w:w="57" w:type="dxa"/>
            </w:tcMar>
            <w:vAlign w:val="center"/>
          </w:tcPr>
          <w:p w14:paraId="5AA032FE" w14:textId="77777777" w:rsidR="002C5DEC" w:rsidRPr="00FB3F43" w:rsidRDefault="002C5DEC" w:rsidP="00B60F26">
            <w:pPr>
              <w:pStyle w:val="03Text"/>
              <w:spacing w:before="0"/>
              <w:jc w:val="center"/>
              <w:rPr>
                <w:sz w:val="20"/>
                <w:szCs w:val="20"/>
              </w:rPr>
            </w:pPr>
            <w:r w:rsidRPr="00FB3F43">
              <w:rPr>
                <w:sz w:val="20"/>
                <w:szCs w:val="20"/>
              </w:rPr>
              <w:t>BG241</w:t>
            </w:r>
          </w:p>
        </w:tc>
        <w:tc>
          <w:tcPr>
            <w:tcW w:w="1091" w:type="dxa"/>
            <w:tcMar>
              <w:left w:w="57" w:type="dxa"/>
              <w:right w:w="57" w:type="dxa"/>
            </w:tcMar>
            <w:vAlign w:val="center"/>
          </w:tcPr>
          <w:p w14:paraId="4ED11BC1" w14:textId="77777777" w:rsidR="002C5DEC" w:rsidRPr="00FB3F43" w:rsidRDefault="002C5DEC" w:rsidP="00B60F26">
            <w:pPr>
              <w:pStyle w:val="03Text"/>
              <w:spacing w:befor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N</w:t>
            </w:r>
            <w:r w:rsidRPr="00FB3F43">
              <w:rPr>
                <w:sz w:val="20"/>
                <w:szCs w:val="20"/>
              </w:rPr>
              <w:t>R427</w:t>
            </w:r>
          </w:p>
        </w:tc>
        <w:tc>
          <w:tcPr>
            <w:tcW w:w="1091" w:type="dxa"/>
            <w:tcMar>
              <w:left w:w="57" w:type="dxa"/>
              <w:right w:w="57" w:type="dxa"/>
            </w:tcMar>
            <w:vAlign w:val="center"/>
          </w:tcPr>
          <w:p w14:paraId="4722A104" w14:textId="77777777" w:rsidR="002C5DEC" w:rsidRPr="00FB3F43" w:rsidRDefault="002C5DEC" w:rsidP="00B60F26">
            <w:pPr>
              <w:pStyle w:val="03Text"/>
              <w:spacing w:before="0"/>
              <w:jc w:val="center"/>
              <w:rPr>
                <w:sz w:val="20"/>
                <w:szCs w:val="20"/>
              </w:rPr>
            </w:pPr>
            <w:r w:rsidRPr="00FB3F43">
              <w:rPr>
                <w:sz w:val="20"/>
                <w:szCs w:val="20"/>
              </w:rPr>
              <w:t>AB815</w:t>
            </w:r>
          </w:p>
        </w:tc>
        <w:tc>
          <w:tcPr>
            <w:tcW w:w="1091" w:type="dxa"/>
            <w:tcMar>
              <w:left w:w="57" w:type="dxa"/>
              <w:right w:w="57" w:type="dxa"/>
            </w:tcMar>
            <w:vAlign w:val="center"/>
          </w:tcPr>
          <w:p w14:paraId="1687F17E" w14:textId="77777777" w:rsidR="002C5DEC" w:rsidRPr="00FB3F43" w:rsidRDefault="002C5DEC" w:rsidP="00B60F26">
            <w:pPr>
              <w:pStyle w:val="03Text"/>
              <w:spacing w:before="0"/>
              <w:jc w:val="center"/>
              <w:rPr>
                <w:sz w:val="20"/>
                <w:szCs w:val="20"/>
              </w:rPr>
            </w:pPr>
            <w:r w:rsidRPr="00FB3F43">
              <w:rPr>
                <w:sz w:val="20"/>
                <w:szCs w:val="20"/>
              </w:rPr>
              <w:t>IB632</w:t>
            </w:r>
          </w:p>
        </w:tc>
      </w:tr>
      <w:tr w:rsidR="004A63E2" w14:paraId="5C75B90E" w14:textId="77777777" w:rsidTr="00B60F26">
        <w:trPr>
          <w:jc w:val="center"/>
        </w:trPr>
        <w:tc>
          <w:tcPr>
            <w:tcW w:w="1248" w:type="dxa"/>
            <w:vAlign w:val="center"/>
          </w:tcPr>
          <w:p w14:paraId="06533504" w14:textId="77777777" w:rsidR="004A63E2" w:rsidRPr="00FB3F43" w:rsidRDefault="004A63E2" w:rsidP="004A63E2">
            <w:pPr>
              <w:pStyle w:val="03Text"/>
              <w:spacing w:before="0"/>
              <w:jc w:val="center"/>
              <w:rPr>
                <w:b/>
                <w:bCs/>
                <w:sz w:val="20"/>
                <w:szCs w:val="20"/>
              </w:rPr>
            </w:pPr>
            <w:bookmarkStart w:id="1" w:name="_Hlk146911610"/>
            <w:r w:rsidRPr="00FB3F43">
              <w:rPr>
                <w:b/>
                <w:bCs/>
                <w:sz w:val="20"/>
                <w:szCs w:val="20"/>
              </w:rPr>
              <w:t>Geburts</w:t>
            </w:r>
            <w:r>
              <w:rPr>
                <w:b/>
                <w:bCs/>
                <w:sz w:val="20"/>
                <w:szCs w:val="20"/>
              </w:rPr>
              <w:t>-</w:t>
            </w:r>
            <w:r w:rsidRPr="00FB3F43">
              <w:rPr>
                <w:b/>
                <w:bCs/>
                <w:sz w:val="20"/>
                <w:szCs w:val="20"/>
              </w:rPr>
              <w:t>datum</w:t>
            </w:r>
          </w:p>
        </w:tc>
        <w:tc>
          <w:tcPr>
            <w:tcW w:w="1091" w:type="dxa"/>
            <w:tcMar>
              <w:left w:w="57" w:type="dxa"/>
              <w:right w:w="57" w:type="dxa"/>
            </w:tcMar>
            <w:vAlign w:val="center"/>
          </w:tcPr>
          <w:p w14:paraId="41258862" w14:textId="093020FE" w:rsidR="004A63E2" w:rsidRPr="00FB3F43" w:rsidRDefault="004A63E2" w:rsidP="004A63E2">
            <w:pPr>
              <w:pStyle w:val="03Text"/>
              <w:spacing w:befor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19750315</w:t>
            </w:r>
          </w:p>
        </w:tc>
        <w:tc>
          <w:tcPr>
            <w:tcW w:w="1091" w:type="dxa"/>
            <w:tcMar>
              <w:left w:w="57" w:type="dxa"/>
              <w:right w:w="57" w:type="dxa"/>
            </w:tcMar>
            <w:vAlign w:val="center"/>
          </w:tcPr>
          <w:p w14:paraId="57EDFEB4" w14:textId="23B09187" w:rsidR="004A63E2" w:rsidRPr="00FB3F43" w:rsidRDefault="004A63E2" w:rsidP="004A63E2">
            <w:pPr>
              <w:pStyle w:val="03Text"/>
              <w:spacing w:befor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19630419</w:t>
            </w:r>
          </w:p>
        </w:tc>
        <w:tc>
          <w:tcPr>
            <w:tcW w:w="1091" w:type="dxa"/>
            <w:tcMar>
              <w:left w:w="57" w:type="dxa"/>
              <w:right w:w="57" w:type="dxa"/>
            </w:tcMar>
            <w:vAlign w:val="center"/>
          </w:tcPr>
          <w:p w14:paraId="605116D5" w14:textId="6C5BA97B" w:rsidR="004A63E2" w:rsidRPr="00FB3F43" w:rsidRDefault="004A63E2" w:rsidP="004A63E2">
            <w:pPr>
              <w:pStyle w:val="03Text"/>
              <w:spacing w:befor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20221202</w:t>
            </w:r>
          </w:p>
        </w:tc>
        <w:tc>
          <w:tcPr>
            <w:tcW w:w="1091" w:type="dxa"/>
            <w:tcMar>
              <w:left w:w="57" w:type="dxa"/>
              <w:right w:w="57" w:type="dxa"/>
            </w:tcMar>
            <w:vAlign w:val="center"/>
          </w:tcPr>
          <w:p w14:paraId="21E5C23F" w14:textId="75B90812" w:rsidR="004A63E2" w:rsidRPr="00FB3F43" w:rsidRDefault="004A63E2" w:rsidP="004A63E2">
            <w:pPr>
              <w:pStyle w:val="03Text"/>
              <w:spacing w:befor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19430608</w:t>
            </w:r>
          </w:p>
        </w:tc>
        <w:tc>
          <w:tcPr>
            <w:tcW w:w="1091" w:type="dxa"/>
            <w:tcMar>
              <w:left w:w="57" w:type="dxa"/>
              <w:right w:w="57" w:type="dxa"/>
            </w:tcMar>
            <w:vAlign w:val="center"/>
          </w:tcPr>
          <w:p w14:paraId="0659AEB3" w14:textId="4694D00B" w:rsidR="004A63E2" w:rsidRPr="00FB3F43" w:rsidRDefault="004A63E2" w:rsidP="004A63E2">
            <w:pPr>
              <w:pStyle w:val="03Text"/>
              <w:spacing w:befor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19761019</w:t>
            </w:r>
          </w:p>
        </w:tc>
        <w:tc>
          <w:tcPr>
            <w:tcW w:w="1091" w:type="dxa"/>
            <w:tcMar>
              <w:left w:w="57" w:type="dxa"/>
              <w:right w:w="57" w:type="dxa"/>
            </w:tcMar>
            <w:vAlign w:val="center"/>
          </w:tcPr>
          <w:p w14:paraId="398FCB44" w14:textId="0D11892B" w:rsidR="004A63E2" w:rsidRPr="00FB3F43" w:rsidRDefault="004A63E2" w:rsidP="004A63E2">
            <w:pPr>
              <w:pStyle w:val="03Text"/>
              <w:spacing w:befor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20110208</w:t>
            </w:r>
          </w:p>
        </w:tc>
      </w:tr>
    </w:tbl>
    <w:bookmarkEnd w:id="1"/>
    <w:p w14:paraId="2B49479F" w14:textId="624E6BA6" w:rsidR="002C5DEC" w:rsidRDefault="002C5DEC" w:rsidP="002C5DEC">
      <w:pPr>
        <w:pStyle w:val="06Abbildung"/>
        <w:spacing w:before="120"/>
      </w:pPr>
      <w:r w:rsidRPr="005E541F">
        <w:t xml:space="preserve">Abbildung </w:t>
      </w:r>
      <w:r>
        <w:t>6</w:t>
      </w:r>
      <w:r w:rsidRPr="005E541F">
        <w:t>: Beispieldaten zur Betrachtung des Sortiervorgangs</w:t>
      </w:r>
    </w:p>
    <w:p w14:paraId="2FBA2EBE" w14:textId="656C851D" w:rsidR="00812BC9" w:rsidRDefault="00812BC9" w:rsidP="00812BC9">
      <w:pPr>
        <w:pStyle w:val="02klberschrift"/>
      </w:pPr>
      <w:r>
        <w:t xml:space="preserve">zu den Aufgabenteilen </w:t>
      </w:r>
      <w:r w:rsidR="00A64B79">
        <w:t>j</w:t>
      </w:r>
      <w:r>
        <w:t>) – k)</w:t>
      </w:r>
    </w:p>
    <w:tbl>
      <w:tblPr>
        <w:tblStyle w:val="Tabellenraster"/>
        <w:tblW w:w="0" w:type="auto"/>
        <w:tblInd w:w="27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134"/>
        <w:gridCol w:w="1405"/>
        <w:gridCol w:w="1417"/>
        <w:gridCol w:w="1548"/>
      </w:tblGrid>
      <w:tr w:rsidR="00150900" w:rsidRPr="0023517A" w14:paraId="624B123E" w14:textId="77777777" w:rsidTr="00150900">
        <w:tc>
          <w:tcPr>
            <w:tcW w:w="5375" w:type="dxa"/>
            <w:gridSpan w:val="4"/>
            <w:tcBorders>
              <w:bottom w:val="single" w:sz="4" w:space="0" w:color="auto"/>
            </w:tcBorders>
          </w:tcPr>
          <w:p w14:paraId="080FD42A" w14:textId="056B4043" w:rsidR="00150900" w:rsidRPr="0023517A" w:rsidRDefault="00150900" w:rsidP="00150900">
            <w:pPr>
              <w:pStyle w:val="03Text"/>
              <w:spacing w:before="0" w:after="60" w:line="240" w:lineRule="auto"/>
              <w:rPr>
                <w:b/>
                <w:bCs/>
              </w:rPr>
            </w:pPr>
            <w:r>
              <w:rPr>
                <w:b/>
                <w:bCs/>
              </w:rPr>
              <w:t>Arzt</w:t>
            </w:r>
          </w:p>
        </w:tc>
      </w:tr>
      <w:tr w:rsidR="00014D18" w:rsidRPr="0023517A" w14:paraId="796C5B25" w14:textId="77777777" w:rsidTr="00150900"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CFC3A88" w14:textId="77777777" w:rsidR="00014D18" w:rsidRPr="0023517A" w:rsidRDefault="00014D18" w:rsidP="00C10DE4">
            <w:pPr>
              <w:pStyle w:val="03Text"/>
              <w:spacing w:before="0" w:line="240" w:lineRule="auto"/>
              <w:rPr>
                <w:b/>
                <w:bCs/>
                <w:u w:val="single"/>
              </w:rPr>
            </w:pPr>
            <w:r w:rsidRPr="0023517A">
              <w:rPr>
                <w:b/>
                <w:bCs/>
                <w:u w:val="single"/>
              </w:rPr>
              <w:t>Kuerzel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35E5663" w14:textId="77777777" w:rsidR="00014D18" w:rsidRPr="0023517A" w:rsidRDefault="00014D18" w:rsidP="00C10DE4">
            <w:pPr>
              <w:pStyle w:val="03Text"/>
              <w:spacing w:before="0" w:line="240" w:lineRule="auto"/>
              <w:rPr>
                <w:b/>
                <w:bCs/>
              </w:rPr>
            </w:pPr>
            <w:r w:rsidRPr="0023517A">
              <w:rPr>
                <w:b/>
                <w:bCs/>
              </w:rPr>
              <w:t>Name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524EBC7" w14:textId="77777777" w:rsidR="00014D18" w:rsidRPr="0023517A" w:rsidRDefault="00014D18" w:rsidP="00C10DE4">
            <w:pPr>
              <w:pStyle w:val="03Text"/>
              <w:spacing w:before="0" w:line="240" w:lineRule="auto"/>
              <w:rPr>
                <w:b/>
                <w:bCs/>
              </w:rPr>
            </w:pPr>
            <w:r w:rsidRPr="0023517A">
              <w:rPr>
                <w:b/>
                <w:bCs/>
              </w:rPr>
              <w:t>Vorname</w:t>
            </w:r>
          </w:p>
        </w:tc>
        <w:tc>
          <w:tcPr>
            <w:tcW w:w="15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4762D00" w14:textId="77777777" w:rsidR="00014D18" w:rsidRPr="0023517A" w:rsidRDefault="00014D18" w:rsidP="00C10DE4">
            <w:pPr>
              <w:pStyle w:val="03Text"/>
              <w:spacing w:before="0" w:line="240" w:lineRule="auto"/>
              <w:rPr>
                <w:b/>
                <w:bCs/>
              </w:rPr>
            </w:pPr>
            <w:r w:rsidRPr="0023517A">
              <w:rPr>
                <w:b/>
                <w:bCs/>
              </w:rPr>
              <w:t>Fachgebiet</w:t>
            </w:r>
          </w:p>
        </w:tc>
      </w:tr>
      <w:tr w:rsidR="00014D18" w:rsidRPr="00724580" w14:paraId="03110536" w14:textId="77777777" w:rsidTr="00014D18"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CF19EEA" w14:textId="77777777" w:rsidR="00014D18" w:rsidRPr="00724580" w:rsidRDefault="00014D18" w:rsidP="00C10DE4">
            <w:pPr>
              <w:pStyle w:val="03Text"/>
              <w:spacing w:before="0" w:line="240" w:lineRule="auto"/>
              <w:rPr>
                <w:rStyle w:val="07Code"/>
              </w:rPr>
            </w:pPr>
            <w:r w:rsidRPr="00724580">
              <w:rPr>
                <w:rStyle w:val="07Code"/>
              </w:rPr>
              <w:t>KMC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C6A563D" w14:textId="77777777" w:rsidR="00014D18" w:rsidRPr="00724580" w:rsidRDefault="00014D18" w:rsidP="00C10DE4">
            <w:pPr>
              <w:pStyle w:val="03Text"/>
              <w:spacing w:before="0" w:line="240" w:lineRule="auto"/>
              <w:rPr>
                <w:rStyle w:val="07Code"/>
              </w:rPr>
            </w:pPr>
            <w:r w:rsidRPr="00724580">
              <w:rPr>
                <w:rStyle w:val="07Code"/>
              </w:rPr>
              <w:t>Meier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67B5D31" w14:textId="77777777" w:rsidR="00014D18" w:rsidRPr="00724580" w:rsidRDefault="00014D18" w:rsidP="00C10DE4">
            <w:pPr>
              <w:pStyle w:val="03Text"/>
              <w:spacing w:before="0" w:line="240" w:lineRule="auto"/>
              <w:rPr>
                <w:rStyle w:val="07Code"/>
              </w:rPr>
            </w:pPr>
            <w:r w:rsidRPr="00724580">
              <w:rPr>
                <w:rStyle w:val="07Code"/>
              </w:rPr>
              <w:t>Klaus</w:t>
            </w:r>
          </w:p>
        </w:tc>
        <w:tc>
          <w:tcPr>
            <w:tcW w:w="15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5B30489" w14:textId="77777777" w:rsidR="00014D18" w:rsidRPr="00724580" w:rsidRDefault="00014D18" w:rsidP="00C10DE4">
            <w:pPr>
              <w:pStyle w:val="03Text"/>
              <w:spacing w:before="0" w:line="240" w:lineRule="auto"/>
              <w:rPr>
                <w:rStyle w:val="07Code"/>
              </w:rPr>
            </w:pPr>
            <w:r w:rsidRPr="00724580">
              <w:rPr>
                <w:rStyle w:val="07Code"/>
              </w:rPr>
              <w:t>Chirurgie</w:t>
            </w:r>
          </w:p>
        </w:tc>
      </w:tr>
      <w:tr w:rsidR="00014D18" w:rsidRPr="00724580" w14:paraId="0A837122" w14:textId="77777777" w:rsidTr="00014D18"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F019B92" w14:textId="0ADB682D" w:rsidR="00014D18" w:rsidRPr="00724580" w:rsidRDefault="002F33D0" w:rsidP="00C10DE4">
            <w:pPr>
              <w:pStyle w:val="03Text"/>
              <w:spacing w:before="0" w:line="240" w:lineRule="auto"/>
              <w:rPr>
                <w:rStyle w:val="07Code"/>
              </w:rPr>
            </w:pPr>
            <w:r>
              <w:rPr>
                <w:rStyle w:val="07Code"/>
              </w:rPr>
              <w:t>MSO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BB9F74C" w14:textId="77CB489B" w:rsidR="00014D18" w:rsidRPr="00724580" w:rsidRDefault="002F33D0" w:rsidP="00C10DE4">
            <w:pPr>
              <w:pStyle w:val="03Text"/>
              <w:spacing w:before="0" w:line="240" w:lineRule="auto"/>
              <w:rPr>
                <w:rStyle w:val="07Code"/>
              </w:rPr>
            </w:pPr>
            <w:r>
              <w:rPr>
                <w:rStyle w:val="07Code"/>
              </w:rPr>
              <w:t>Schneider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851057C" w14:textId="219F63DA" w:rsidR="00014D18" w:rsidRPr="00724580" w:rsidRDefault="002F33D0" w:rsidP="00C10DE4">
            <w:pPr>
              <w:pStyle w:val="03Text"/>
              <w:spacing w:before="0" w:line="240" w:lineRule="auto"/>
              <w:rPr>
                <w:rStyle w:val="07Code"/>
              </w:rPr>
            </w:pPr>
            <w:r>
              <w:rPr>
                <w:rStyle w:val="07Code"/>
              </w:rPr>
              <w:t>Melanie</w:t>
            </w:r>
          </w:p>
        </w:tc>
        <w:tc>
          <w:tcPr>
            <w:tcW w:w="15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74C4EF3" w14:textId="77777777" w:rsidR="00014D18" w:rsidRPr="00724580" w:rsidRDefault="00014D18" w:rsidP="00C10DE4">
            <w:pPr>
              <w:pStyle w:val="03Text"/>
              <w:spacing w:before="0" w:line="240" w:lineRule="auto"/>
              <w:rPr>
                <w:rStyle w:val="07Code"/>
              </w:rPr>
            </w:pPr>
            <w:r w:rsidRPr="00724580">
              <w:rPr>
                <w:rStyle w:val="07Code"/>
              </w:rPr>
              <w:t>Orthopädie</w:t>
            </w:r>
          </w:p>
        </w:tc>
      </w:tr>
      <w:tr w:rsidR="00014D18" w14:paraId="2D71E531" w14:textId="77777777" w:rsidTr="00014D18">
        <w:tc>
          <w:tcPr>
            <w:tcW w:w="537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84BB8D1" w14:textId="134ECF93" w:rsidR="00014D18" w:rsidRDefault="00014D18" w:rsidP="00C10DE4">
            <w:pPr>
              <w:pStyle w:val="03Text"/>
              <w:spacing w:before="0" w:line="240" w:lineRule="auto"/>
              <w:jc w:val="center"/>
            </w:pPr>
            <w:r>
              <w:t>…</w:t>
            </w:r>
          </w:p>
        </w:tc>
      </w:tr>
    </w:tbl>
    <w:p w14:paraId="0572565B" w14:textId="77777777" w:rsidR="00812BC9" w:rsidRDefault="00812BC9" w:rsidP="00812BC9">
      <w:pPr>
        <w:pStyle w:val="03Text"/>
        <w:spacing w:before="0" w:line="240" w:lineRule="auto"/>
        <w:ind w:left="284"/>
      </w:pPr>
    </w:p>
    <w:tbl>
      <w:tblPr>
        <w:tblStyle w:val="Tabellenraster"/>
        <w:tblW w:w="0" w:type="auto"/>
        <w:tblInd w:w="284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009"/>
        <w:gridCol w:w="1559"/>
        <w:gridCol w:w="1418"/>
        <w:gridCol w:w="1559"/>
        <w:gridCol w:w="1449"/>
      </w:tblGrid>
      <w:tr w:rsidR="00812BC9" w:rsidRPr="0023517A" w14:paraId="36B73D92" w14:textId="77777777" w:rsidTr="00C10DE4">
        <w:tc>
          <w:tcPr>
            <w:tcW w:w="6977" w:type="dxa"/>
            <w:gridSpan w:val="5"/>
            <w:tcBorders>
              <w:bottom w:val="single" w:sz="4" w:space="0" w:color="auto"/>
            </w:tcBorders>
          </w:tcPr>
          <w:p w14:paraId="0E679476" w14:textId="77777777" w:rsidR="00812BC9" w:rsidRPr="0023517A" w:rsidRDefault="00812BC9" w:rsidP="00724580">
            <w:pPr>
              <w:pStyle w:val="03Text"/>
              <w:spacing w:before="0" w:after="60" w:line="240" w:lineRule="auto"/>
              <w:rPr>
                <w:b/>
                <w:bCs/>
              </w:rPr>
            </w:pPr>
            <w:r w:rsidRPr="0023517A">
              <w:rPr>
                <w:b/>
                <w:bCs/>
              </w:rPr>
              <w:t>Patient</w:t>
            </w:r>
          </w:p>
        </w:tc>
      </w:tr>
      <w:tr w:rsidR="00812BC9" w:rsidRPr="0023517A" w14:paraId="69B5F6B8" w14:textId="77777777" w:rsidTr="00C10DE4"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EC1E78D" w14:textId="77777777" w:rsidR="00812BC9" w:rsidRPr="0023517A" w:rsidRDefault="00812BC9" w:rsidP="00C10DE4">
            <w:pPr>
              <w:pStyle w:val="03Text"/>
              <w:spacing w:before="0" w:line="240" w:lineRule="auto"/>
              <w:rPr>
                <w:b/>
                <w:bCs/>
                <w:u w:val="single"/>
              </w:rPr>
            </w:pPr>
            <w:r w:rsidRPr="0023517A">
              <w:rPr>
                <w:b/>
                <w:bCs/>
                <w:u w:val="single"/>
              </w:rPr>
              <w:t>ID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FDCDA12" w14:textId="77777777" w:rsidR="00812BC9" w:rsidRPr="0023517A" w:rsidRDefault="00812BC9" w:rsidP="00C10DE4">
            <w:pPr>
              <w:pStyle w:val="03Text"/>
              <w:spacing w:before="0" w:line="240" w:lineRule="auto"/>
              <w:rPr>
                <w:b/>
                <w:bCs/>
              </w:rPr>
            </w:pPr>
            <w:r w:rsidRPr="0023517A">
              <w:rPr>
                <w:b/>
                <w:bCs/>
              </w:rPr>
              <w:t>Name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6A6DA2D" w14:textId="77777777" w:rsidR="00812BC9" w:rsidRPr="0023517A" w:rsidRDefault="00812BC9" w:rsidP="00C10DE4">
            <w:pPr>
              <w:pStyle w:val="03Text"/>
              <w:spacing w:before="0" w:line="240" w:lineRule="auto"/>
              <w:rPr>
                <w:b/>
                <w:bCs/>
              </w:rPr>
            </w:pPr>
            <w:r w:rsidRPr="0023517A">
              <w:rPr>
                <w:b/>
                <w:bCs/>
              </w:rPr>
              <w:t>Vorname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A0CD0EE" w14:textId="77777777" w:rsidR="00812BC9" w:rsidRPr="0023517A" w:rsidRDefault="00812BC9" w:rsidP="00C10DE4">
            <w:pPr>
              <w:pStyle w:val="03Text"/>
              <w:spacing w:before="0" w:line="240" w:lineRule="auto"/>
              <w:rPr>
                <w:b/>
                <w:bCs/>
              </w:rPr>
            </w:pPr>
            <w:r w:rsidRPr="0023517A">
              <w:rPr>
                <w:b/>
                <w:bCs/>
              </w:rPr>
              <w:t>GebDatum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8B81979" w14:textId="77777777" w:rsidR="00812BC9" w:rsidRPr="0023517A" w:rsidRDefault="00812BC9" w:rsidP="00C10DE4">
            <w:pPr>
              <w:pStyle w:val="03Text"/>
              <w:spacing w:before="0" w:line="240" w:lineRule="auto"/>
              <w:rPr>
                <w:b/>
                <w:bCs/>
              </w:rPr>
            </w:pPr>
            <w:r>
              <w:rPr>
                <w:b/>
                <w:bCs/>
              </w:rPr>
              <w:t>Ort</w:t>
            </w:r>
          </w:p>
        </w:tc>
      </w:tr>
      <w:tr w:rsidR="00812BC9" w:rsidRPr="00724580" w14:paraId="6607366A" w14:textId="77777777" w:rsidTr="00C10DE4"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4C6E0CA" w14:textId="77777777" w:rsidR="00812BC9" w:rsidRPr="00724580" w:rsidRDefault="00812BC9" w:rsidP="00C10DE4">
            <w:pPr>
              <w:pStyle w:val="03Text"/>
              <w:spacing w:before="0" w:line="240" w:lineRule="auto"/>
              <w:rPr>
                <w:rStyle w:val="07Code"/>
              </w:rPr>
            </w:pPr>
            <w:r w:rsidRPr="00724580">
              <w:rPr>
                <w:rStyle w:val="07Code"/>
              </w:rPr>
              <w:t>1241GH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CAA6718" w14:textId="77777777" w:rsidR="00812BC9" w:rsidRPr="00724580" w:rsidRDefault="00812BC9" w:rsidP="00C10DE4">
            <w:pPr>
              <w:pStyle w:val="03Text"/>
              <w:spacing w:before="0" w:line="240" w:lineRule="auto"/>
              <w:rPr>
                <w:rStyle w:val="07Code"/>
              </w:rPr>
            </w:pPr>
            <w:r w:rsidRPr="00724580">
              <w:rPr>
                <w:rStyle w:val="07Code"/>
              </w:rPr>
              <w:t>Schmidt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041E906" w14:textId="77777777" w:rsidR="00812BC9" w:rsidRPr="00724580" w:rsidRDefault="00812BC9" w:rsidP="00C10DE4">
            <w:pPr>
              <w:pStyle w:val="03Text"/>
              <w:spacing w:before="0" w:line="240" w:lineRule="auto"/>
              <w:rPr>
                <w:rStyle w:val="07Code"/>
              </w:rPr>
            </w:pPr>
            <w:r w:rsidRPr="00724580">
              <w:rPr>
                <w:rStyle w:val="07Code"/>
              </w:rPr>
              <w:t>Josefine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B9554D5" w14:textId="783D6E49" w:rsidR="00812BC9" w:rsidRPr="00724580" w:rsidRDefault="00812BC9" w:rsidP="00C10DE4">
            <w:pPr>
              <w:pStyle w:val="03Text"/>
              <w:spacing w:before="0" w:line="240" w:lineRule="auto"/>
              <w:rPr>
                <w:rStyle w:val="07Code"/>
              </w:rPr>
            </w:pPr>
            <w:r w:rsidRPr="00724580">
              <w:rPr>
                <w:rStyle w:val="07Code"/>
              </w:rPr>
              <w:t>19870508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AE45E6C" w14:textId="77777777" w:rsidR="00812BC9" w:rsidRPr="00724580" w:rsidRDefault="00812BC9" w:rsidP="00C10DE4">
            <w:pPr>
              <w:pStyle w:val="03Text"/>
              <w:spacing w:before="0" w:line="240" w:lineRule="auto"/>
              <w:rPr>
                <w:rStyle w:val="07Code"/>
              </w:rPr>
            </w:pPr>
            <w:r w:rsidRPr="00724580">
              <w:rPr>
                <w:rStyle w:val="07Code"/>
              </w:rPr>
              <w:t>Hannover</w:t>
            </w:r>
          </w:p>
        </w:tc>
      </w:tr>
      <w:tr w:rsidR="00812BC9" w:rsidRPr="00724580" w14:paraId="0C237406" w14:textId="77777777" w:rsidTr="00C10DE4"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DBF70E7" w14:textId="77777777" w:rsidR="00812BC9" w:rsidRPr="00724580" w:rsidRDefault="00812BC9" w:rsidP="00C10DE4">
            <w:pPr>
              <w:pStyle w:val="03Text"/>
              <w:spacing w:before="0" w:line="240" w:lineRule="auto"/>
              <w:rPr>
                <w:rStyle w:val="07Code"/>
              </w:rPr>
            </w:pPr>
            <w:r w:rsidRPr="00724580">
              <w:rPr>
                <w:rStyle w:val="07Code"/>
              </w:rPr>
              <w:t>2561LP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45B1313" w14:textId="77777777" w:rsidR="00812BC9" w:rsidRPr="00724580" w:rsidRDefault="00812BC9" w:rsidP="00C10DE4">
            <w:pPr>
              <w:pStyle w:val="03Text"/>
              <w:spacing w:before="0" w:line="240" w:lineRule="auto"/>
              <w:rPr>
                <w:rStyle w:val="07Code"/>
              </w:rPr>
            </w:pPr>
            <w:r w:rsidRPr="00724580">
              <w:rPr>
                <w:rStyle w:val="07Code"/>
              </w:rPr>
              <w:t>Beckmann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4F7B2D7" w14:textId="77777777" w:rsidR="00812BC9" w:rsidRPr="00724580" w:rsidRDefault="00812BC9" w:rsidP="00C10DE4">
            <w:pPr>
              <w:pStyle w:val="03Text"/>
              <w:spacing w:before="0" w:line="240" w:lineRule="auto"/>
              <w:rPr>
                <w:rStyle w:val="07Code"/>
              </w:rPr>
            </w:pPr>
            <w:r w:rsidRPr="00724580">
              <w:rPr>
                <w:rStyle w:val="07Code"/>
              </w:rPr>
              <w:t>Hermann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D94D486" w14:textId="67BCE239" w:rsidR="00812BC9" w:rsidRPr="00724580" w:rsidRDefault="00812BC9" w:rsidP="00C10DE4">
            <w:pPr>
              <w:pStyle w:val="03Text"/>
              <w:spacing w:before="0" w:line="240" w:lineRule="auto"/>
              <w:rPr>
                <w:rStyle w:val="07Code"/>
              </w:rPr>
            </w:pPr>
            <w:r w:rsidRPr="00724580">
              <w:rPr>
                <w:rStyle w:val="07Code"/>
              </w:rPr>
              <w:t>19521207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1A9DA2B" w14:textId="77777777" w:rsidR="00812BC9" w:rsidRPr="00724580" w:rsidRDefault="00812BC9" w:rsidP="00C10DE4">
            <w:pPr>
              <w:pStyle w:val="03Text"/>
              <w:spacing w:before="0" w:line="240" w:lineRule="auto"/>
              <w:rPr>
                <w:rStyle w:val="07Code"/>
              </w:rPr>
            </w:pPr>
            <w:r w:rsidRPr="00724580">
              <w:rPr>
                <w:rStyle w:val="07Code"/>
              </w:rPr>
              <w:t>Oldenburg</w:t>
            </w:r>
          </w:p>
        </w:tc>
      </w:tr>
      <w:tr w:rsidR="00812BC9" w14:paraId="33B40E4D" w14:textId="77777777" w:rsidTr="00C10DE4">
        <w:tc>
          <w:tcPr>
            <w:tcW w:w="6977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726B9D5" w14:textId="77777777" w:rsidR="00812BC9" w:rsidRDefault="00812BC9" w:rsidP="00C10DE4">
            <w:pPr>
              <w:pStyle w:val="03Text"/>
              <w:spacing w:before="0" w:line="240" w:lineRule="auto"/>
              <w:jc w:val="center"/>
            </w:pPr>
            <w:r>
              <w:t>…</w:t>
            </w:r>
          </w:p>
        </w:tc>
      </w:tr>
    </w:tbl>
    <w:p w14:paraId="1D95655C" w14:textId="77777777" w:rsidR="00812BC9" w:rsidRDefault="00812BC9" w:rsidP="00812BC9">
      <w:pPr>
        <w:pStyle w:val="03Text"/>
        <w:spacing w:before="0" w:line="240" w:lineRule="auto"/>
        <w:ind w:left="284"/>
      </w:pPr>
    </w:p>
    <w:tbl>
      <w:tblPr>
        <w:tblStyle w:val="Tabellenraster"/>
        <w:tblW w:w="0" w:type="auto"/>
        <w:tblInd w:w="284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009"/>
        <w:gridCol w:w="741"/>
        <w:gridCol w:w="899"/>
        <w:gridCol w:w="1745"/>
        <w:gridCol w:w="809"/>
        <w:gridCol w:w="1339"/>
        <w:gridCol w:w="1632"/>
        <w:gridCol w:w="992"/>
      </w:tblGrid>
      <w:tr w:rsidR="00812BC9" w14:paraId="5351954E" w14:textId="77777777" w:rsidTr="00724580">
        <w:tc>
          <w:tcPr>
            <w:tcW w:w="8174" w:type="dxa"/>
            <w:gridSpan w:val="7"/>
            <w:tcBorders>
              <w:bottom w:val="single" w:sz="4" w:space="0" w:color="auto"/>
            </w:tcBorders>
          </w:tcPr>
          <w:p w14:paraId="075E358B" w14:textId="77777777" w:rsidR="00812BC9" w:rsidRDefault="00812BC9" w:rsidP="00724580">
            <w:pPr>
              <w:pStyle w:val="03Text"/>
              <w:spacing w:before="0" w:after="60" w:line="240" w:lineRule="auto"/>
            </w:pPr>
            <w:r>
              <w:rPr>
                <w:b/>
                <w:bCs/>
              </w:rPr>
              <w:t>Operation</w:t>
            </w:r>
          </w:p>
        </w:tc>
        <w:tc>
          <w:tcPr>
            <w:tcW w:w="992" w:type="dxa"/>
            <w:tcBorders>
              <w:bottom w:val="single" w:sz="4" w:space="0" w:color="auto"/>
            </w:tcBorders>
          </w:tcPr>
          <w:p w14:paraId="4438D509" w14:textId="77777777" w:rsidR="00812BC9" w:rsidRDefault="00812BC9" w:rsidP="00C10DE4">
            <w:pPr>
              <w:pStyle w:val="03Text"/>
              <w:spacing w:before="0" w:line="240" w:lineRule="auto"/>
              <w:rPr>
                <w:b/>
                <w:bCs/>
              </w:rPr>
            </w:pPr>
          </w:p>
        </w:tc>
      </w:tr>
      <w:tr w:rsidR="00812BC9" w:rsidRPr="0023517A" w14:paraId="7C55D0C1" w14:textId="77777777" w:rsidTr="00724580">
        <w:tc>
          <w:tcPr>
            <w:tcW w:w="10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BD9C5C5" w14:textId="77777777" w:rsidR="00812BC9" w:rsidRPr="0023517A" w:rsidRDefault="00812BC9" w:rsidP="00C10DE4">
            <w:pPr>
              <w:pStyle w:val="03Text"/>
              <w:spacing w:before="0" w:line="240" w:lineRule="auto"/>
              <w:rPr>
                <w:b/>
                <w:bCs/>
                <w:u w:val="single"/>
              </w:rPr>
            </w:pPr>
            <w:r w:rsidRPr="0023517A">
              <w:rPr>
                <w:b/>
                <w:bCs/>
                <w:u w:val="single"/>
              </w:rPr>
              <w:t>ID</w:t>
            </w:r>
          </w:p>
        </w:tc>
        <w:tc>
          <w:tcPr>
            <w:tcW w:w="7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C85211B" w14:textId="77777777" w:rsidR="00812BC9" w:rsidRPr="0023517A" w:rsidRDefault="00812BC9" w:rsidP="00C10DE4">
            <w:pPr>
              <w:pStyle w:val="03Text"/>
              <w:spacing w:before="0" w:line="240" w:lineRule="auto"/>
              <w:rPr>
                <w:b/>
                <w:bCs/>
              </w:rPr>
            </w:pPr>
            <w:r>
              <w:rPr>
                <w:b/>
                <w:bCs/>
              </w:rPr>
              <w:t>Saal</w:t>
            </w:r>
          </w:p>
        </w:tc>
        <w:tc>
          <w:tcPr>
            <w:tcW w:w="8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A540377" w14:textId="77777777" w:rsidR="00812BC9" w:rsidRPr="0023517A" w:rsidRDefault="00812BC9" w:rsidP="00C10DE4">
            <w:pPr>
              <w:pStyle w:val="03Text"/>
              <w:spacing w:before="0" w:line="240" w:lineRule="auto"/>
              <w:rPr>
                <w:b/>
                <w:bCs/>
              </w:rPr>
            </w:pPr>
            <w:r>
              <w:rPr>
                <w:b/>
                <w:bCs/>
              </w:rPr>
              <w:t>Art</w:t>
            </w:r>
          </w:p>
        </w:tc>
        <w:tc>
          <w:tcPr>
            <w:tcW w:w="17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415D369" w14:textId="77777777" w:rsidR="00812BC9" w:rsidRPr="0023517A" w:rsidRDefault="00812BC9" w:rsidP="00C10DE4">
            <w:pPr>
              <w:pStyle w:val="03Text"/>
              <w:spacing w:before="0" w:line="240" w:lineRule="auto"/>
              <w:rPr>
                <w:b/>
                <w:bCs/>
              </w:rPr>
            </w:pPr>
            <w:r w:rsidRPr="0023517A">
              <w:rPr>
                <w:b/>
                <w:bCs/>
              </w:rPr>
              <w:t>Datum</w:t>
            </w:r>
          </w:p>
        </w:tc>
        <w:tc>
          <w:tcPr>
            <w:tcW w:w="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45C1B31" w14:textId="77777777" w:rsidR="00812BC9" w:rsidRPr="0023517A" w:rsidRDefault="00812BC9" w:rsidP="00C10DE4">
            <w:pPr>
              <w:pStyle w:val="03Text"/>
              <w:spacing w:before="0" w:line="240" w:lineRule="auto"/>
              <w:rPr>
                <w:b/>
                <w:bCs/>
              </w:rPr>
            </w:pPr>
            <w:r w:rsidRPr="00AD0ED8">
              <w:rPr>
                <w:rFonts w:ascii="Consolas" w:hAnsi="Consolas" w:cs="Calibri"/>
                <w:b/>
                <w:bCs/>
              </w:rPr>
              <w:t>↑</w:t>
            </w:r>
            <w:r w:rsidRPr="0023517A">
              <w:rPr>
                <w:b/>
                <w:bCs/>
              </w:rPr>
              <w:t>Arzt</w:t>
            </w:r>
          </w:p>
        </w:tc>
        <w:tc>
          <w:tcPr>
            <w:tcW w:w="13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C8BFB8B" w14:textId="77777777" w:rsidR="00812BC9" w:rsidRPr="0023517A" w:rsidRDefault="00812BC9" w:rsidP="00C10DE4">
            <w:pPr>
              <w:pStyle w:val="03Text"/>
              <w:spacing w:before="0" w:line="240" w:lineRule="auto"/>
              <w:rPr>
                <w:b/>
                <w:bCs/>
              </w:rPr>
            </w:pPr>
            <w:r w:rsidRPr="00AD0ED8">
              <w:rPr>
                <w:rFonts w:ascii="Consolas" w:hAnsi="Consolas" w:cs="Calibri"/>
                <w:b/>
                <w:bCs/>
              </w:rPr>
              <w:t>↑</w:t>
            </w:r>
            <w:r w:rsidRPr="0023517A">
              <w:rPr>
                <w:b/>
                <w:bCs/>
              </w:rPr>
              <w:t>Patient</w:t>
            </w:r>
          </w:p>
        </w:tc>
        <w:tc>
          <w:tcPr>
            <w:tcW w:w="16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13DEE0C" w14:textId="31109833" w:rsidR="00812BC9" w:rsidRPr="0023517A" w:rsidRDefault="00812BC9" w:rsidP="00C10DE4">
            <w:pPr>
              <w:pStyle w:val="03Text"/>
              <w:spacing w:before="0" w:line="240" w:lineRule="auto"/>
              <w:rPr>
                <w:b/>
                <w:bCs/>
              </w:rPr>
            </w:pPr>
            <w:r>
              <w:rPr>
                <w:b/>
                <w:bCs/>
              </w:rPr>
              <w:t>durchgef</w:t>
            </w:r>
            <w:r w:rsidR="00412AD8">
              <w:rPr>
                <w:b/>
                <w:bCs/>
              </w:rPr>
              <w:t>u</w:t>
            </w:r>
            <w:r w:rsidR="00412AD8">
              <w:rPr>
                <w:b/>
              </w:rPr>
              <w:t>e</w:t>
            </w:r>
            <w:r>
              <w:rPr>
                <w:b/>
                <w:bCs/>
              </w:rPr>
              <w:t>hrt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FE20139" w14:textId="77777777" w:rsidR="00812BC9" w:rsidRDefault="00812BC9" w:rsidP="00C10DE4">
            <w:pPr>
              <w:pStyle w:val="03Text"/>
              <w:spacing w:before="0" w:line="240" w:lineRule="auto"/>
              <w:rPr>
                <w:b/>
                <w:bCs/>
              </w:rPr>
            </w:pPr>
            <w:r>
              <w:rPr>
                <w:b/>
                <w:bCs/>
              </w:rPr>
              <w:t>Dauer</w:t>
            </w:r>
          </w:p>
        </w:tc>
      </w:tr>
      <w:tr w:rsidR="00812BC9" w:rsidRPr="00724580" w14:paraId="6BBB6622" w14:textId="77777777" w:rsidTr="00724580">
        <w:tc>
          <w:tcPr>
            <w:tcW w:w="10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3366F48" w14:textId="77777777" w:rsidR="00812BC9" w:rsidRPr="00724580" w:rsidRDefault="00812BC9" w:rsidP="00C10DE4">
            <w:pPr>
              <w:pStyle w:val="03Text"/>
              <w:spacing w:before="0" w:line="240" w:lineRule="auto"/>
              <w:rPr>
                <w:rStyle w:val="07Code"/>
              </w:rPr>
            </w:pPr>
            <w:r w:rsidRPr="00724580">
              <w:rPr>
                <w:rStyle w:val="07Code"/>
              </w:rPr>
              <w:t>U32983</w:t>
            </w:r>
          </w:p>
        </w:tc>
        <w:tc>
          <w:tcPr>
            <w:tcW w:w="7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A57D7AD" w14:textId="77777777" w:rsidR="00812BC9" w:rsidRPr="00724580" w:rsidRDefault="00812BC9" w:rsidP="00C10DE4">
            <w:pPr>
              <w:pStyle w:val="03Text"/>
              <w:spacing w:before="0" w:line="240" w:lineRule="auto"/>
              <w:rPr>
                <w:rStyle w:val="07Code"/>
              </w:rPr>
            </w:pPr>
            <w:r w:rsidRPr="00724580">
              <w:rPr>
                <w:rStyle w:val="07Code"/>
              </w:rPr>
              <w:t>2</w:t>
            </w:r>
          </w:p>
        </w:tc>
        <w:tc>
          <w:tcPr>
            <w:tcW w:w="8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6F9DC5E" w14:textId="77777777" w:rsidR="00812BC9" w:rsidRPr="00724580" w:rsidRDefault="00812BC9" w:rsidP="00C10DE4">
            <w:pPr>
              <w:pStyle w:val="03Text"/>
              <w:spacing w:before="0" w:line="240" w:lineRule="auto"/>
              <w:rPr>
                <w:rStyle w:val="07Code"/>
              </w:rPr>
            </w:pPr>
            <w:r w:rsidRPr="00724580">
              <w:rPr>
                <w:rStyle w:val="07Code"/>
              </w:rPr>
              <w:t>BDR</w:t>
            </w:r>
          </w:p>
        </w:tc>
        <w:tc>
          <w:tcPr>
            <w:tcW w:w="17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A87EECB" w14:textId="539AF0CC" w:rsidR="00812BC9" w:rsidRPr="00724580" w:rsidRDefault="00812BC9" w:rsidP="00C10DE4">
            <w:pPr>
              <w:pStyle w:val="03Text"/>
              <w:spacing w:before="0" w:line="240" w:lineRule="auto"/>
              <w:rPr>
                <w:rStyle w:val="07Code"/>
              </w:rPr>
            </w:pPr>
            <w:r w:rsidRPr="00724580">
              <w:rPr>
                <w:rStyle w:val="07Code"/>
              </w:rPr>
              <w:t>20240305</w:t>
            </w:r>
          </w:p>
        </w:tc>
        <w:tc>
          <w:tcPr>
            <w:tcW w:w="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BE0CA45" w14:textId="68A3D843" w:rsidR="00812BC9" w:rsidRPr="00724580" w:rsidRDefault="00812BC9" w:rsidP="00C10DE4">
            <w:pPr>
              <w:pStyle w:val="03Text"/>
              <w:spacing w:before="0" w:line="240" w:lineRule="auto"/>
              <w:rPr>
                <w:rStyle w:val="07Code"/>
              </w:rPr>
            </w:pPr>
            <w:r w:rsidRPr="00724580">
              <w:rPr>
                <w:rStyle w:val="07Code"/>
              </w:rPr>
              <w:t>KM</w:t>
            </w:r>
            <w:r w:rsidR="00345E15">
              <w:rPr>
                <w:rStyle w:val="07Code"/>
              </w:rPr>
              <w:t>C</w:t>
            </w:r>
          </w:p>
        </w:tc>
        <w:tc>
          <w:tcPr>
            <w:tcW w:w="13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9BCA1D0" w14:textId="77777777" w:rsidR="00812BC9" w:rsidRPr="00724580" w:rsidRDefault="00812BC9" w:rsidP="00C10DE4">
            <w:pPr>
              <w:pStyle w:val="03Text"/>
              <w:spacing w:before="0" w:line="240" w:lineRule="auto"/>
              <w:rPr>
                <w:rStyle w:val="07Code"/>
              </w:rPr>
            </w:pPr>
            <w:r w:rsidRPr="00724580">
              <w:rPr>
                <w:rStyle w:val="07Code"/>
              </w:rPr>
              <w:t>2561LP</w:t>
            </w:r>
          </w:p>
        </w:tc>
        <w:tc>
          <w:tcPr>
            <w:tcW w:w="16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498A65E" w14:textId="4D284951" w:rsidR="00812BC9" w:rsidRPr="00724580" w:rsidRDefault="008C3D9E" w:rsidP="00C10DE4">
            <w:pPr>
              <w:pStyle w:val="03Text"/>
              <w:spacing w:before="0" w:line="240" w:lineRule="auto"/>
              <w:rPr>
                <w:rStyle w:val="07Code"/>
              </w:rPr>
            </w:pPr>
            <w:r>
              <w:rPr>
                <w:rStyle w:val="07Code"/>
              </w:rPr>
              <w:t>TRUE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F333D16" w14:textId="77777777" w:rsidR="00812BC9" w:rsidRPr="00724580" w:rsidRDefault="00812BC9" w:rsidP="00C10DE4">
            <w:pPr>
              <w:pStyle w:val="03Text"/>
              <w:spacing w:before="0" w:line="240" w:lineRule="auto"/>
              <w:rPr>
                <w:rStyle w:val="07Code"/>
              </w:rPr>
            </w:pPr>
            <w:r w:rsidRPr="00724580">
              <w:rPr>
                <w:rStyle w:val="07Code"/>
              </w:rPr>
              <w:t>80</w:t>
            </w:r>
          </w:p>
        </w:tc>
      </w:tr>
      <w:tr w:rsidR="00812BC9" w:rsidRPr="00724580" w14:paraId="7B182B1F" w14:textId="77777777" w:rsidTr="00724580">
        <w:tc>
          <w:tcPr>
            <w:tcW w:w="10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F4A0AFC" w14:textId="77777777" w:rsidR="00812BC9" w:rsidRPr="00724580" w:rsidRDefault="00812BC9" w:rsidP="00C10DE4">
            <w:pPr>
              <w:pStyle w:val="03Text"/>
              <w:spacing w:before="0" w:line="240" w:lineRule="auto"/>
              <w:rPr>
                <w:rStyle w:val="07Code"/>
              </w:rPr>
            </w:pPr>
            <w:r w:rsidRPr="00724580">
              <w:rPr>
                <w:rStyle w:val="07Code"/>
              </w:rPr>
              <w:t>U12417</w:t>
            </w:r>
          </w:p>
        </w:tc>
        <w:tc>
          <w:tcPr>
            <w:tcW w:w="7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69416ED" w14:textId="77777777" w:rsidR="00812BC9" w:rsidRPr="00724580" w:rsidRDefault="00812BC9" w:rsidP="00C10DE4">
            <w:pPr>
              <w:pStyle w:val="03Text"/>
              <w:spacing w:before="0" w:line="240" w:lineRule="auto"/>
              <w:rPr>
                <w:rStyle w:val="07Code"/>
              </w:rPr>
            </w:pPr>
            <w:r w:rsidRPr="00724580">
              <w:rPr>
                <w:rStyle w:val="07Code"/>
              </w:rPr>
              <w:t>4</w:t>
            </w:r>
          </w:p>
        </w:tc>
        <w:tc>
          <w:tcPr>
            <w:tcW w:w="8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A40507A" w14:textId="77777777" w:rsidR="00812BC9" w:rsidRPr="00724580" w:rsidRDefault="00812BC9" w:rsidP="00C10DE4">
            <w:pPr>
              <w:pStyle w:val="03Text"/>
              <w:spacing w:before="0" w:line="240" w:lineRule="auto"/>
              <w:rPr>
                <w:rStyle w:val="07Code"/>
              </w:rPr>
            </w:pPr>
            <w:r w:rsidRPr="00724580">
              <w:rPr>
                <w:rStyle w:val="07Code"/>
              </w:rPr>
              <w:t>AFR</w:t>
            </w:r>
          </w:p>
        </w:tc>
        <w:tc>
          <w:tcPr>
            <w:tcW w:w="17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05C0BA6" w14:textId="7A149341" w:rsidR="00812BC9" w:rsidRPr="00724580" w:rsidRDefault="00812BC9" w:rsidP="00C10DE4">
            <w:pPr>
              <w:pStyle w:val="03Text"/>
              <w:spacing w:before="0" w:line="240" w:lineRule="auto"/>
              <w:rPr>
                <w:rStyle w:val="07Code"/>
              </w:rPr>
            </w:pPr>
            <w:r w:rsidRPr="00724580">
              <w:rPr>
                <w:rStyle w:val="07Code"/>
              </w:rPr>
              <w:t>20240401</w:t>
            </w:r>
          </w:p>
        </w:tc>
        <w:tc>
          <w:tcPr>
            <w:tcW w:w="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637A30A" w14:textId="77777777" w:rsidR="00812BC9" w:rsidRPr="00724580" w:rsidRDefault="00812BC9" w:rsidP="00C10DE4">
            <w:pPr>
              <w:pStyle w:val="03Text"/>
              <w:spacing w:before="0" w:line="240" w:lineRule="auto"/>
              <w:rPr>
                <w:rStyle w:val="07Code"/>
              </w:rPr>
            </w:pPr>
            <w:r w:rsidRPr="00724580">
              <w:rPr>
                <w:rStyle w:val="07Code"/>
              </w:rPr>
              <w:t>SKO</w:t>
            </w:r>
          </w:p>
        </w:tc>
        <w:tc>
          <w:tcPr>
            <w:tcW w:w="13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F769844" w14:textId="77777777" w:rsidR="00812BC9" w:rsidRPr="00724580" w:rsidRDefault="00812BC9" w:rsidP="00C10DE4">
            <w:pPr>
              <w:pStyle w:val="03Text"/>
              <w:spacing w:before="0" w:line="240" w:lineRule="auto"/>
              <w:rPr>
                <w:rStyle w:val="07Code"/>
              </w:rPr>
            </w:pPr>
            <w:r w:rsidRPr="00724580">
              <w:rPr>
                <w:rStyle w:val="07Code"/>
              </w:rPr>
              <w:t>1241GH</w:t>
            </w:r>
          </w:p>
        </w:tc>
        <w:tc>
          <w:tcPr>
            <w:tcW w:w="16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3BC362D" w14:textId="1D60DCA6" w:rsidR="00812BC9" w:rsidRPr="00724580" w:rsidRDefault="008C3D9E" w:rsidP="00C10DE4">
            <w:pPr>
              <w:pStyle w:val="03Text"/>
              <w:spacing w:before="0" w:line="240" w:lineRule="auto"/>
              <w:rPr>
                <w:rStyle w:val="07Code"/>
              </w:rPr>
            </w:pPr>
            <w:r>
              <w:rPr>
                <w:rStyle w:val="07Code"/>
              </w:rPr>
              <w:t>FALSE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6775582" w14:textId="77777777" w:rsidR="00812BC9" w:rsidRPr="00724580" w:rsidRDefault="00812BC9" w:rsidP="00C10DE4">
            <w:pPr>
              <w:pStyle w:val="03Text"/>
              <w:spacing w:before="0" w:line="240" w:lineRule="auto"/>
              <w:rPr>
                <w:rStyle w:val="07Code"/>
              </w:rPr>
            </w:pPr>
            <w:r w:rsidRPr="00724580">
              <w:rPr>
                <w:rStyle w:val="07Code"/>
              </w:rPr>
              <w:t>0</w:t>
            </w:r>
          </w:p>
        </w:tc>
      </w:tr>
      <w:tr w:rsidR="00812BC9" w:rsidRPr="00724580" w14:paraId="5E2B3591" w14:textId="77777777" w:rsidTr="00724580">
        <w:tc>
          <w:tcPr>
            <w:tcW w:w="10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93B4EBA" w14:textId="77777777" w:rsidR="00812BC9" w:rsidRPr="00724580" w:rsidRDefault="00812BC9" w:rsidP="00C10DE4">
            <w:pPr>
              <w:pStyle w:val="03Text"/>
              <w:spacing w:before="0" w:line="240" w:lineRule="auto"/>
              <w:rPr>
                <w:rStyle w:val="07Code"/>
              </w:rPr>
            </w:pPr>
            <w:r w:rsidRPr="00724580">
              <w:rPr>
                <w:rStyle w:val="07Code"/>
              </w:rPr>
              <w:t>U78212</w:t>
            </w:r>
          </w:p>
        </w:tc>
        <w:tc>
          <w:tcPr>
            <w:tcW w:w="7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3482930" w14:textId="77777777" w:rsidR="00812BC9" w:rsidRPr="00724580" w:rsidRDefault="00812BC9" w:rsidP="00C10DE4">
            <w:pPr>
              <w:pStyle w:val="03Text"/>
              <w:spacing w:before="0" w:line="240" w:lineRule="auto"/>
              <w:rPr>
                <w:rStyle w:val="07Code"/>
              </w:rPr>
            </w:pPr>
            <w:r w:rsidRPr="00724580">
              <w:rPr>
                <w:rStyle w:val="07Code"/>
              </w:rPr>
              <w:t>4</w:t>
            </w:r>
          </w:p>
        </w:tc>
        <w:tc>
          <w:tcPr>
            <w:tcW w:w="8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260D455" w14:textId="77777777" w:rsidR="00812BC9" w:rsidRPr="00724580" w:rsidRDefault="00812BC9" w:rsidP="00C10DE4">
            <w:pPr>
              <w:pStyle w:val="03Text"/>
              <w:spacing w:before="0" w:line="240" w:lineRule="auto"/>
              <w:rPr>
                <w:rStyle w:val="07Code"/>
              </w:rPr>
            </w:pPr>
            <w:r w:rsidRPr="00724580">
              <w:rPr>
                <w:rStyle w:val="07Code"/>
              </w:rPr>
              <w:t>AFR</w:t>
            </w:r>
          </w:p>
        </w:tc>
        <w:tc>
          <w:tcPr>
            <w:tcW w:w="17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7BE75B3" w14:textId="026219F5" w:rsidR="00812BC9" w:rsidRPr="00724580" w:rsidRDefault="00812BC9" w:rsidP="00C10DE4">
            <w:pPr>
              <w:pStyle w:val="03Text"/>
              <w:spacing w:before="0" w:line="240" w:lineRule="auto"/>
              <w:rPr>
                <w:rStyle w:val="07Code"/>
              </w:rPr>
            </w:pPr>
            <w:r w:rsidRPr="00724580">
              <w:rPr>
                <w:rStyle w:val="07Code"/>
              </w:rPr>
              <w:t>20240406</w:t>
            </w:r>
          </w:p>
        </w:tc>
        <w:tc>
          <w:tcPr>
            <w:tcW w:w="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0B65667" w14:textId="77777777" w:rsidR="00812BC9" w:rsidRPr="00724580" w:rsidRDefault="00812BC9" w:rsidP="00C10DE4">
            <w:pPr>
              <w:pStyle w:val="03Text"/>
              <w:spacing w:before="0" w:line="240" w:lineRule="auto"/>
              <w:rPr>
                <w:rStyle w:val="07Code"/>
              </w:rPr>
            </w:pPr>
            <w:r w:rsidRPr="00724580">
              <w:rPr>
                <w:rStyle w:val="07Code"/>
              </w:rPr>
              <w:t>SKO</w:t>
            </w:r>
          </w:p>
        </w:tc>
        <w:tc>
          <w:tcPr>
            <w:tcW w:w="13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E1D895B" w14:textId="77777777" w:rsidR="00812BC9" w:rsidRPr="00724580" w:rsidRDefault="00812BC9" w:rsidP="00C10DE4">
            <w:pPr>
              <w:pStyle w:val="03Text"/>
              <w:spacing w:before="0" w:line="240" w:lineRule="auto"/>
              <w:rPr>
                <w:rStyle w:val="07Code"/>
              </w:rPr>
            </w:pPr>
            <w:r w:rsidRPr="00724580">
              <w:rPr>
                <w:rStyle w:val="07Code"/>
              </w:rPr>
              <w:t>5714PE</w:t>
            </w:r>
          </w:p>
        </w:tc>
        <w:tc>
          <w:tcPr>
            <w:tcW w:w="16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E2B3D07" w14:textId="1370E61A" w:rsidR="00812BC9" w:rsidRPr="00724580" w:rsidRDefault="00CE6BF1" w:rsidP="00C10DE4">
            <w:pPr>
              <w:pStyle w:val="03Text"/>
              <w:spacing w:before="0" w:line="240" w:lineRule="auto"/>
              <w:rPr>
                <w:rStyle w:val="07Code"/>
              </w:rPr>
            </w:pPr>
            <w:r>
              <w:rPr>
                <w:rStyle w:val="07Code"/>
              </w:rPr>
              <w:t>T</w:t>
            </w:r>
            <w:r w:rsidR="008C3D9E">
              <w:rPr>
                <w:rStyle w:val="07Code"/>
              </w:rPr>
              <w:t>RUE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BD10EA2" w14:textId="77777777" w:rsidR="00812BC9" w:rsidRPr="00724580" w:rsidRDefault="00812BC9" w:rsidP="00C10DE4">
            <w:pPr>
              <w:pStyle w:val="03Text"/>
              <w:spacing w:before="0" w:line="240" w:lineRule="auto"/>
              <w:rPr>
                <w:rStyle w:val="07Code"/>
              </w:rPr>
            </w:pPr>
            <w:r w:rsidRPr="00724580">
              <w:rPr>
                <w:rStyle w:val="07Code"/>
              </w:rPr>
              <w:t>45</w:t>
            </w:r>
          </w:p>
        </w:tc>
      </w:tr>
      <w:tr w:rsidR="00812BC9" w14:paraId="7A11F67C" w14:textId="77777777" w:rsidTr="00724580">
        <w:tc>
          <w:tcPr>
            <w:tcW w:w="9166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AB2D7EA" w14:textId="77777777" w:rsidR="00812BC9" w:rsidRDefault="00812BC9" w:rsidP="00C10DE4">
            <w:pPr>
              <w:pStyle w:val="03Text"/>
              <w:spacing w:before="0" w:line="240" w:lineRule="auto"/>
              <w:jc w:val="center"/>
            </w:pPr>
            <w:r>
              <w:t>…</w:t>
            </w:r>
          </w:p>
        </w:tc>
      </w:tr>
    </w:tbl>
    <w:p w14:paraId="1E29E205" w14:textId="77777777" w:rsidR="00812BC9" w:rsidRDefault="00812BC9" w:rsidP="00812BC9">
      <w:pPr>
        <w:pStyle w:val="03Text"/>
        <w:spacing w:before="0" w:line="240" w:lineRule="auto"/>
        <w:ind w:left="284"/>
      </w:pPr>
    </w:p>
    <w:tbl>
      <w:tblPr>
        <w:tblStyle w:val="Tabellenraster"/>
        <w:tblW w:w="0" w:type="auto"/>
        <w:tblInd w:w="284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83"/>
        <w:gridCol w:w="1260"/>
        <w:gridCol w:w="992"/>
        <w:gridCol w:w="1559"/>
        <w:gridCol w:w="1276"/>
      </w:tblGrid>
      <w:tr w:rsidR="00B01040" w:rsidRPr="00C12BC2" w14:paraId="26DA8725" w14:textId="5D6BDF02" w:rsidTr="00BE6E49">
        <w:tc>
          <w:tcPr>
            <w:tcW w:w="4394" w:type="dxa"/>
            <w:gridSpan w:val="4"/>
            <w:tcBorders>
              <w:bottom w:val="single" w:sz="4" w:space="0" w:color="auto"/>
            </w:tcBorders>
          </w:tcPr>
          <w:p w14:paraId="47D08DBE" w14:textId="77777777" w:rsidR="00B01040" w:rsidRPr="00C12BC2" w:rsidRDefault="00B01040" w:rsidP="00724580">
            <w:pPr>
              <w:pStyle w:val="03Text"/>
              <w:spacing w:before="0" w:after="60" w:line="240" w:lineRule="auto"/>
              <w:rPr>
                <w:b/>
                <w:bCs/>
              </w:rPr>
            </w:pPr>
            <w:r w:rsidRPr="00C12BC2">
              <w:rPr>
                <w:b/>
                <w:bCs/>
              </w:rPr>
              <w:t>Station</w:t>
            </w:r>
          </w:p>
        </w:tc>
        <w:tc>
          <w:tcPr>
            <w:tcW w:w="1276" w:type="dxa"/>
            <w:tcBorders>
              <w:bottom w:val="single" w:sz="4" w:space="0" w:color="auto"/>
            </w:tcBorders>
          </w:tcPr>
          <w:p w14:paraId="0E5749F0" w14:textId="77777777" w:rsidR="00B01040" w:rsidRPr="00C12BC2" w:rsidRDefault="00B01040" w:rsidP="00724580">
            <w:pPr>
              <w:pStyle w:val="03Text"/>
              <w:spacing w:before="0" w:after="60" w:line="240" w:lineRule="auto"/>
              <w:rPr>
                <w:b/>
                <w:bCs/>
              </w:rPr>
            </w:pPr>
          </w:p>
        </w:tc>
      </w:tr>
      <w:tr w:rsidR="00B01040" w:rsidRPr="0023517A" w14:paraId="3071457F" w14:textId="45BC397B" w:rsidTr="00BE6E49">
        <w:tc>
          <w:tcPr>
            <w:tcW w:w="5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87F571B" w14:textId="77777777" w:rsidR="00B01040" w:rsidRPr="0023517A" w:rsidRDefault="00B01040" w:rsidP="00C10DE4">
            <w:pPr>
              <w:pStyle w:val="03Text"/>
              <w:spacing w:before="0" w:line="240" w:lineRule="auto"/>
              <w:rPr>
                <w:b/>
                <w:bCs/>
                <w:u w:val="single"/>
              </w:rPr>
            </w:pPr>
            <w:r>
              <w:rPr>
                <w:b/>
                <w:bCs/>
                <w:u w:val="single"/>
              </w:rPr>
              <w:t>Nr</w:t>
            </w:r>
          </w:p>
        </w:tc>
        <w:tc>
          <w:tcPr>
            <w:tcW w:w="1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83D7748" w14:textId="54EA4BEA" w:rsidR="00B01040" w:rsidRPr="0023517A" w:rsidRDefault="00B01040" w:rsidP="00C10DE4">
            <w:pPr>
              <w:pStyle w:val="03Text"/>
              <w:spacing w:before="0" w:line="240" w:lineRule="auto"/>
              <w:rPr>
                <w:b/>
                <w:bCs/>
              </w:rPr>
            </w:pPr>
            <w:r>
              <w:rPr>
                <w:b/>
                <w:bCs/>
              </w:rPr>
              <w:t>Geb</w:t>
            </w:r>
            <w:r w:rsidR="00BE6E49">
              <w:rPr>
                <w:b/>
                <w:bCs/>
              </w:rPr>
              <w:t>a</w:t>
            </w:r>
            <w:r w:rsidR="00BE6E49">
              <w:rPr>
                <w:b/>
              </w:rPr>
              <w:t>e</w:t>
            </w:r>
            <w:r>
              <w:rPr>
                <w:b/>
                <w:bCs/>
              </w:rPr>
              <w:t>ude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915E225" w14:textId="77777777" w:rsidR="00B01040" w:rsidRPr="0023517A" w:rsidRDefault="00B01040" w:rsidP="00C10DE4">
            <w:pPr>
              <w:pStyle w:val="03Text"/>
              <w:spacing w:before="0" w:line="240" w:lineRule="auto"/>
              <w:rPr>
                <w:b/>
                <w:bCs/>
              </w:rPr>
            </w:pPr>
            <w:r>
              <w:rPr>
                <w:b/>
                <w:bCs/>
              </w:rPr>
              <w:t>Etage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79168E0" w14:textId="77777777" w:rsidR="00B01040" w:rsidRPr="0023517A" w:rsidRDefault="00B01040" w:rsidP="00C10DE4">
            <w:pPr>
              <w:pStyle w:val="03Text"/>
              <w:spacing w:before="0" w:line="240" w:lineRule="auto"/>
              <w:rPr>
                <w:b/>
                <w:bCs/>
              </w:rPr>
            </w:pPr>
            <w:r>
              <w:rPr>
                <w:b/>
                <w:bCs/>
              </w:rPr>
              <w:t>Bettenanzahl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0F5ED7C" w14:textId="09A6AFD5" w:rsidR="00B01040" w:rsidRDefault="00B01040" w:rsidP="00C10DE4">
            <w:pPr>
              <w:pStyle w:val="03Text"/>
              <w:spacing w:before="0" w:line="240" w:lineRule="auto"/>
              <w:rPr>
                <w:b/>
                <w:bCs/>
              </w:rPr>
            </w:pPr>
            <w:r w:rsidRPr="00AD0ED8">
              <w:rPr>
                <w:rFonts w:ascii="Consolas" w:hAnsi="Consolas" w:cs="Calibri"/>
                <w:b/>
                <w:bCs/>
              </w:rPr>
              <w:t>↑</w:t>
            </w:r>
            <w:r w:rsidR="00AD0ED8">
              <w:rPr>
                <w:rFonts w:cs="Calibri"/>
                <w:b/>
                <w:bCs/>
              </w:rPr>
              <w:t>Leitung</w:t>
            </w:r>
          </w:p>
        </w:tc>
      </w:tr>
      <w:tr w:rsidR="00B01040" w:rsidRPr="004A621F" w14:paraId="5B845984" w14:textId="55A4AB07" w:rsidTr="00BE6E49">
        <w:tc>
          <w:tcPr>
            <w:tcW w:w="5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59F0368" w14:textId="677AEBE2" w:rsidR="00B01040" w:rsidRPr="004A621F" w:rsidRDefault="00B01040" w:rsidP="00C10DE4">
            <w:pPr>
              <w:pStyle w:val="03Text"/>
              <w:spacing w:before="0" w:line="240" w:lineRule="auto"/>
              <w:rPr>
                <w:rFonts w:ascii="Courier New" w:hAnsi="Courier New" w:cs="Courier New"/>
              </w:rPr>
            </w:pPr>
            <w:r w:rsidRPr="004A621F">
              <w:rPr>
                <w:rFonts w:ascii="Courier New" w:hAnsi="Courier New" w:cs="Courier New"/>
              </w:rPr>
              <w:t>2</w:t>
            </w:r>
          </w:p>
        </w:tc>
        <w:tc>
          <w:tcPr>
            <w:tcW w:w="1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05276A9" w14:textId="469BAF22" w:rsidR="00B01040" w:rsidRPr="004A621F" w:rsidRDefault="00B01040" w:rsidP="00C10DE4">
            <w:pPr>
              <w:pStyle w:val="03Text"/>
              <w:spacing w:before="0" w:line="240" w:lineRule="auto"/>
              <w:rPr>
                <w:rFonts w:ascii="Courier New" w:hAnsi="Courier New" w:cs="Courier New"/>
              </w:rPr>
            </w:pPr>
            <w:r w:rsidRPr="004A621F">
              <w:rPr>
                <w:rFonts w:ascii="Courier New" w:hAnsi="Courier New" w:cs="Courier New"/>
              </w:rPr>
              <w:t>H3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69F0EFB" w14:textId="5AC9CD5F" w:rsidR="00B01040" w:rsidRPr="004A621F" w:rsidRDefault="00B01040" w:rsidP="00C10DE4">
            <w:pPr>
              <w:pStyle w:val="03Text"/>
              <w:spacing w:before="0" w:line="240" w:lineRule="auto"/>
              <w:rPr>
                <w:rFonts w:ascii="Courier New" w:hAnsi="Courier New" w:cs="Courier New"/>
              </w:rPr>
            </w:pPr>
            <w:r w:rsidRPr="004A621F">
              <w:rPr>
                <w:rFonts w:ascii="Courier New" w:hAnsi="Courier New" w:cs="Courier New"/>
              </w:rPr>
              <w:t>3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F0E8801" w14:textId="37AC490B" w:rsidR="00B01040" w:rsidRPr="004A621F" w:rsidRDefault="00B01040" w:rsidP="00C10DE4">
            <w:pPr>
              <w:pStyle w:val="03Text"/>
              <w:spacing w:before="0" w:line="240" w:lineRule="auto"/>
              <w:rPr>
                <w:rFonts w:ascii="Courier New" w:hAnsi="Courier New" w:cs="Courier New"/>
              </w:rPr>
            </w:pPr>
            <w:r w:rsidRPr="004A621F">
              <w:rPr>
                <w:rFonts w:ascii="Courier New" w:hAnsi="Courier New" w:cs="Courier New"/>
              </w:rPr>
              <w:t>14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942047C" w14:textId="1C5F04F2" w:rsidR="00B01040" w:rsidRPr="004A621F" w:rsidRDefault="00B01040" w:rsidP="00C10DE4">
            <w:pPr>
              <w:pStyle w:val="03Text"/>
              <w:spacing w:before="0" w:line="240" w:lineRule="auto"/>
              <w:rPr>
                <w:rFonts w:ascii="Courier New" w:hAnsi="Courier New" w:cs="Courier New"/>
              </w:rPr>
            </w:pPr>
            <w:r>
              <w:rPr>
                <w:rFonts w:ascii="Courier New" w:hAnsi="Courier New" w:cs="Courier New"/>
              </w:rPr>
              <w:t>KPL</w:t>
            </w:r>
          </w:p>
        </w:tc>
      </w:tr>
      <w:tr w:rsidR="00B01040" w:rsidRPr="00724580" w14:paraId="1F9E8819" w14:textId="64B2D3D3" w:rsidTr="00BE6E49">
        <w:tc>
          <w:tcPr>
            <w:tcW w:w="5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483F71A" w14:textId="77777777" w:rsidR="00B01040" w:rsidRPr="00724580" w:rsidRDefault="00B01040" w:rsidP="00C10DE4">
            <w:pPr>
              <w:pStyle w:val="03Text"/>
              <w:spacing w:before="0" w:line="240" w:lineRule="auto"/>
              <w:rPr>
                <w:rStyle w:val="07Code"/>
              </w:rPr>
            </w:pPr>
            <w:r w:rsidRPr="00724580">
              <w:rPr>
                <w:rStyle w:val="07Code"/>
              </w:rPr>
              <w:t>3</w:t>
            </w:r>
          </w:p>
        </w:tc>
        <w:tc>
          <w:tcPr>
            <w:tcW w:w="1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5AB4B61" w14:textId="77777777" w:rsidR="00B01040" w:rsidRPr="00724580" w:rsidRDefault="00B01040" w:rsidP="00C10DE4">
            <w:pPr>
              <w:pStyle w:val="03Text"/>
              <w:spacing w:before="0" w:line="240" w:lineRule="auto"/>
              <w:rPr>
                <w:rStyle w:val="07Code"/>
              </w:rPr>
            </w:pPr>
            <w:r w:rsidRPr="00724580">
              <w:rPr>
                <w:rStyle w:val="07Code"/>
              </w:rPr>
              <w:t>N2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777A527" w14:textId="77777777" w:rsidR="00B01040" w:rsidRPr="00724580" w:rsidRDefault="00B01040" w:rsidP="00C10DE4">
            <w:pPr>
              <w:pStyle w:val="03Text"/>
              <w:spacing w:before="0" w:line="240" w:lineRule="auto"/>
              <w:rPr>
                <w:rStyle w:val="07Code"/>
              </w:rPr>
            </w:pPr>
            <w:r w:rsidRPr="00724580">
              <w:rPr>
                <w:rStyle w:val="07Code"/>
              </w:rPr>
              <w:t>2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40785A3" w14:textId="77777777" w:rsidR="00B01040" w:rsidRPr="00724580" w:rsidRDefault="00B01040" w:rsidP="00C10DE4">
            <w:pPr>
              <w:pStyle w:val="03Text"/>
              <w:spacing w:before="0" w:line="240" w:lineRule="auto"/>
              <w:rPr>
                <w:rStyle w:val="07Code"/>
              </w:rPr>
            </w:pPr>
            <w:r w:rsidRPr="00724580">
              <w:rPr>
                <w:rStyle w:val="07Code"/>
              </w:rPr>
              <w:t>24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B752A22" w14:textId="6BC620ED" w:rsidR="00B01040" w:rsidRPr="00724580" w:rsidRDefault="00B01040" w:rsidP="00C10DE4">
            <w:pPr>
              <w:pStyle w:val="03Text"/>
              <w:spacing w:before="0" w:line="240" w:lineRule="auto"/>
              <w:rPr>
                <w:rStyle w:val="07Code"/>
              </w:rPr>
            </w:pPr>
            <w:r>
              <w:rPr>
                <w:rStyle w:val="07Code"/>
              </w:rPr>
              <w:t>KMC</w:t>
            </w:r>
          </w:p>
        </w:tc>
      </w:tr>
      <w:tr w:rsidR="00BE6E49" w:rsidRPr="00724580" w14:paraId="4E5C6FB8" w14:textId="77777777" w:rsidTr="00BE6E49">
        <w:tc>
          <w:tcPr>
            <w:tcW w:w="5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38D3274" w14:textId="065DD3DC" w:rsidR="00BE6E49" w:rsidRPr="00724580" w:rsidRDefault="00BE6E49" w:rsidP="00C10DE4">
            <w:pPr>
              <w:pStyle w:val="03Text"/>
              <w:spacing w:before="0" w:line="240" w:lineRule="auto"/>
              <w:rPr>
                <w:rStyle w:val="07Code"/>
              </w:rPr>
            </w:pPr>
            <w:r>
              <w:rPr>
                <w:rStyle w:val="07Code"/>
              </w:rPr>
              <w:t>6</w:t>
            </w:r>
          </w:p>
        </w:tc>
        <w:tc>
          <w:tcPr>
            <w:tcW w:w="1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AD54A2E" w14:textId="75F0E8EB" w:rsidR="00BE6E49" w:rsidRPr="00724580" w:rsidRDefault="00BE6E49" w:rsidP="00C10DE4">
            <w:pPr>
              <w:pStyle w:val="03Text"/>
              <w:spacing w:before="0" w:line="240" w:lineRule="auto"/>
              <w:rPr>
                <w:rStyle w:val="07Code"/>
              </w:rPr>
            </w:pPr>
            <w:r>
              <w:rPr>
                <w:rStyle w:val="07Code"/>
              </w:rPr>
              <w:t>N1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38BAFD6" w14:textId="36247B74" w:rsidR="00BE6E49" w:rsidRPr="00724580" w:rsidRDefault="00BE6E49" w:rsidP="00C10DE4">
            <w:pPr>
              <w:pStyle w:val="03Text"/>
              <w:spacing w:before="0" w:line="240" w:lineRule="auto"/>
              <w:rPr>
                <w:rStyle w:val="07Code"/>
              </w:rPr>
            </w:pPr>
            <w:r>
              <w:rPr>
                <w:rStyle w:val="07Code"/>
              </w:rPr>
              <w:t>0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0E57883" w14:textId="27387E4F" w:rsidR="00BE6E49" w:rsidRPr="00724580" w:rsidRDefault="00BE6E49" w:rsidP="00C10DE4">
            <w:pPr>
              <w:pStyle w:val="03Text"/>
              <w:spacing w:before="0" w:line="240" w:lineRule="auto"/>
              <w:rPr>
                <w:rStyle w:val="07Code"/>
              </w:rPr>
            </w:pPr>
            <w:r>
              <w:rPr>
                <w:rStyle w:val="07Code"/>
              </w:rPr>
              <w:t>32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E4D1646" w14:textId="45C7A43D" w:rsidR="00BE6E49" w:rsidRDefault="00BE6E49" w:rsidP="00C10DE4">
            <w:pPr>
              <w:pStyle w:val="03Text"/>
              <w:spacing w:before="0" w:line="240" w:lineRule="auto"/>
              <w:rPr>
                <w:rStyle w:val="07Code"/>
              </w:rPr>
            </w:pPr>
            <w:r>
              <w:rPr>
                <w:rStyle w:val="07Code"/>
              </w:rPr>
              <w:t>KMC</w:t>
            </w:r>
          </w:p>
        </w:tc>
      </w:tr>
      <w:tr w:rsidR="00B01040" w:rsidRPr="00724580" w14:paraId="454756E5" w14:textId="18DE2415" w:rsidTr="00BE6E49">
        <w:tc>
          <w:tcPr>
            <w:tcW w:w="5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FD7DE4E" w14:textId="77777777" w:rsidR="00B01040" w:rsidRPr="00724580" w:rsidRDefault="00B01040" w:rsidP="00C10DE4">
            <w:pPr>
              <w:pStyle w:val="03Text"/>
              <w:spacing w:before="0" w:line="240" w:lineRule="auto"/>
              <w:rPr>
                <w:rStyle w:val="07Code"/>
              </w:rPr>
            </w:pPr>
            <w:r w:rsidRPr="00724580">
              <w:rPr>
                <w:rStyle w:val="07Code"/>
              </w:rPr>
              <w:t>7</w:t>
            </w:r>
          </w:p>
        </w:tc>
        <w:tc>
          <w:tcPr>
            <w:tcW w:w="1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7782B28" w14:textId="77777777" w:rsidR="00B01040" w:rsidRPr="00724580" w:rsidRDefault="00B01040" w:rsidP="00C10DE4">
            <w:pPr>
              <w:pStyle w:val="03Text"/>
              <w:spacing w:before="0" w:line="240" w:lineRule="auto"/>
              <w:rPr>
                <w:rStyle w:val="07Code"/>
              </w:rPr>
            </w:pPr>
            <w:r w:rsidRPr="00724580">
              <w:rPr>
                <w:rStyle w:val="07Code"/>
              </w:rPr>
              <w:t>H3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81C68B0" w14:textId="3495381D" w:rsidR="00B01040" w:rsidRPr="00724580" w:rsidRDefault="00B01040" w:rsidP="00C10DE4">
            <w:pPr>
              <w:pStyle w:val="03Text"/>
              <w:spacing w:before="0" w:line="240" w:lineRule="auto"/>
              <w:rPr>
                <w:rStyle w:val="07Code"/>
              </w:rPr>
            </w:pPr>
            <w:r>
              <w:rPr>
                <w:rStyle w:val="07Code"/>
              </w:rPr>
              <w:t>3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4E8E289" w14:textId="77777777" w:rsidR="00B01040" w:rsidRPr="00724580" w:rsidRDefault="00B01040" w:rsidP="00C10DE4">
            <w:pPr>
              <w:pStyle w:val="03Text"/>
              <w:spacing w:before="0" w:line="240" w:lineRule="auto"/>
              <w:rPr>
                <w:rStyle w:val="07Code"/>
              </w:rPr>
            </w:pPr>
            <w:r w:rsidRPr="00724580">
              <w:rPr>
                <w:rStyle w:val="07Code"/>
              </w:rPr>
              <w:t>8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D1B0948" w14:textId="3461E537" w:rsidR="00B01040" w:rsidRPr="00724580" w:rsidRDefault="00B01040" w:rsidP="00C10DE4">
            <w:pPr>
              <w:pStyle w:val="03Text"/>
              <w:spacing w:before="0" w:line="240" w:lineRule="auto"/>
              <w:rPr>
                <w:rStyle w:val="07Code"/>
              </w:rPr>
            </w:pPr>
            <w:r>
              <w:rPr>
                <w:rStyle w:val="07Code"/>
              </w:rPr>
              <w:t>SKO</w:t>
            </w:r>
          </w:p>
        </w:tc>
      </w:tr>
      <w:tr w:rsidR="00BE6E49" w14:paraId="33D417EF" w14:textId="313FC5DB" w:rsidTr="00065637">
        <w:tc>
          <w:tcPr>
            <w:tcW w:w="567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6962CF6" w14:textId="3A7B5B37" w:rsidR="00BE6E49" w:rsidRDefault="00BE6E49" w:rsidP="00C10DE4">
            <w:pPr>
              <w:pStyle w:val="03Text"/>
              <w:spacing w:before="0" w:line="240" w:lineRule="auto"/>
              <w:jc w:val="center"/>
            </w:pPr>
            <w:r>
              <w:t>...</w:t>
            </w:r>
          </w:p>
        </w:tc>
      </w:tr>
    </w:tbl>
    <w:p w14:paraId="379A5F25" w14:textId="18285DE4" w:rsidR="0061041B" w:rsidRDefault="00812BC9" w:rsidP="00724580">
      <w:pPr>
        <w:pStyle w:val="06Abbildung"/>
        <w:spacing w:before="120"/>
      </w:pPr>
      <w:r>
        <w:t xml:space="preserve">Abbildung </w:t>
      </w:r>
      <w:r w:rsidR="0061041B">
        <w:t>7</w:t>
      </w:r>
      <w:r>
        <w:t>: Relationales Tabellenschema zur Krankenhaus</w:t>
      </w:r>
      <w:r w:rsidR="00724580">
        <w:t>d</w:t>
      </w:r>
      <w:r>
        <w:t>atenbank</w:t>
      </w:r>
      <w:r w:rsidR="00B34FE4">
        <w:t xml:space="preserve"> mit einigen Beispieldaten</w:t>
      </w:r>
    </w:p>
    <w:tbl>
      <w:tblPr>
        <w:tblStyle w:val="Tabellenraster"/>
        <w:tblW w:w="0" w:type="auto"/>
        <w:jc w:val="center"/>
        <w:tblLook w:val="04A0" w:firstRow="1" w:lastRow="0" w:firstColumn="1" w:lastColumn="0" w:noHBand="0" w:noVBand="1"/>
      </w:tblPr>
      <w:tblGrid>
        <w:gridCol w:w="7083"/>
      </w:tblGrid>
      <w:tr w:rsidR="0061041B" w14:paraId="76ACA983" w14:textId="77777777" w:rsidTr="00D51B01">
        <w:trPr>
          <w:jc w:val="center"/>
        </w:trPr>
        <w:tc>
          <w:tcPr>
            <w:tcW w:w="7083" w:type="dxa"/>
          </w:tcPr>
          <w:p w14:paraId="03F7C53E" w14:textId="37478BE4" w:rsidR="00412AD8" w:rsidRPr="00D51B01" w:rsidRDefault="00412AD8" w:rsidP="00412AD8">
            <w:pPr>
              <w:pStyle w:val="04Teilaufgabe"/>
              <w:numPr>
                <w:ilvl w:val="0"/>
                <w:numId w:val="0"/>
              </w:numPr>
              <w:spacing w:before="240" w:after="240" w:line="240" w:lineRule="auto"/>
              <w:ind w:left="357" w:hanging="357"/>
              <w:contextualSpacing/>
              <w:rPr>
                <w:rStyle w:val="07Code"/>
                <w:lang w:val="en-US"/>
              </w:rPr>
            </w:pPr>
            <w:r w:rsidRPr="00D51B01">
              <w:rPr>
                <w:rStyle w:val="07Code"/>
                <w:lang w:val="en-US"/>
              </w:rPr>
              <w:t>SELECT Arzt.Kuerzel, COUNT(*) AS Anzahl</w:t>
            </w:r>
          </w:p>
          <w:p w14:paraId="1A54BC07" w14:textId="77777777" w:rsidR="00412AD8" w:rsidRPr="00D51B01" w:rsidRDefault="00412AD8" w:rsidP="00412AD8">
            <w:pPr>
              <w:pStyle w:val="04Teilaufgabe"/>
              <w:numPr>
                <w:ilvl w:val="0"/>
                <w:numId w:val="0"/>
              </w:numPr>
              <w:spacing w:before="240" w:after="240" w:line="240" w:lineRule="auto"/>
              <w:ind w:left="357" w:hanging="357"/>
              <w:contextualSpacing/>
              <w:rPr>
                <w:rStyle w:val="07Code"/>
                <w:lang w:val="en-US"/>
              </w:rPr>
            </w:pPr>
            <w:r w:rsidRPr="00D51B01">
              <w:rPr>
                <w:rStyle w:val="07Code"/>
                <w:lang w:val="en-US"/>
              </w:rPr>
              <w:t>FROM Operation, Arzt</w:t>
            </w:r>
          </w:p>
          <w:p w14:paraId="622BD570" w14:textId="7B309714" w:rsidR="00412AD8" w:rsidRPr="00D51B01" w:rsidRDefault="00412AD8" w:rsidP="00412AD8">
            <w:pPr>
              <w:pStyle w:val="04Teilaufgabe"/>
              <w:numPr>
                <w:ilvl w:val="0"/>
                <w:numId w:val="0"/>
              </w:numPr>
              <w:spacing w:before="240" w:after="240" w:line="240" w:lineRule="auto"/>
              <w:ind w:left="357" w:hanging="357"/>
              <w:contextualSpacing/>
              <w:rPr>
                <w:rStyle w:val="07Code"/>
                <w:lang w:val="en-US"/>
              </w:rPr>
            </w:pPr>
            <w:r w:rsidRPr="00D51B01">
              <w:rPr>
                <w:rStyle w:val="07Code"/>
                <w:lang w:val="en-US"/>
              </w:rPr>
              <w:t>WHERE Arzt.Kuerzel = Operation.</w:t>
            </w:r>
            <w:r w:rsidR="00821CF8" w:rsidRPr="00D51B01">
              <w:rPr>
                <w:rStyle w:val="07Code"/>
                <w:lang w:val="en-US"/>
              </w:rPr>
              <w:t>Arzt</w:t>
            </w:r>
          </w:p>
          <w:p w14:paraId="07EDE1BE" w14:textId="34AAC381" w:rsidR="00412AD8" w:rsidRPr="00D51B01" w:rsidRDefault="00412AD8" w:rsidP="00412AD8">
            <w:pPr>
              <w:pStyle w:val="04Teilaufgabe"/>
              <w:numPr>
                <w:ilvl w:val="0"/>
                <w:numId w:val="0"/>
              </w:numPr>
              <w:spacing w:before="240" w:after="240" w:line="240" w:lineRule="auto"/>
              <w:ind w:left="357" w:hanging="357"/>
              <w:contextualSpacing/>
              <w:rPr>
                <w:rStyle w:val="07Code"/>
                <w:lang w:val="en-US"/>
              </w:rPr>
            </w:pPr>
            <w:r w:rsidRPr="00D51B01">
              <w:rPr>
                <w:rStyle w:val="07Code"/>
                <w:lang w:val="en-US"/>
              </w:rPr>
              <w:t xml:space="preserve">  AND durchgefuehrt</w:t>
            </w:r>
            <w:r w:rsidR="00CE6BF1" w:rsidRPr="00D51B01">
              <w:rPr>
                <w:rStyle w:val="07Code"/>
                <w:lang w:val="en-US"/>
              </w:rPr>
              <w:t xml:space="preserve"> </w:t>
            </w:r>
            <w:r w:rsidRPr="00D51B01">
              <w:rPr>
                <w:rStyle w:val="07Code"/>
                <w:lang w:val="en-US"/>
              </w:rPr>
              <w:t>=</w:t>
            </w:r>
            <w:r w:rsidR="00CE6BF1" w:rsidRPr="00D51B01">
              <w:rPr>
                <w:rStyle w:val="07Code"/>
                <w:lang w:val="en-US"/>
              </w:rPr>
              <w:t xml:space="preserve"> </w:t>
            </w:r>
            <w:r w:rsidR="008C3D9E" w:rsidRPr="00D51B01">
              <w:rPr>
                <w:rStyle w:val="07Code"/>
                <w:lang w:val="en-US"/>
              </w:rPr>
              <w:t>FALSE</w:t>
            </w:r>
          </w:p>
          <w:p w14:paraId="3D596669" w14:textId="5EBF2D7C" w:rsidR="00412AD8" w:rsidRPr="00D51B01" w:rsidRDefault="00412AD8" w:rsidP="00412AD8">
            <w:pPr>
              <w:pStyle w:val="04Teilaufgabe"/>
              <w:numPr>
                <w:ilvl w:val="0"/>
                <w:numId w:val="0"/>
              </w:numPr>
              <w:spacing w:before="240" w:after="240" w:line="240" w:lineRule="auto"/>
              <w:ind w:left="357" w:hanging="357"/>
              <w:contextualSpacing/>
              <w:rPr>
                <w:rStyle w:val="07Code"/>
                <w:lang w:val="en-US"/>
              </w:rPr>
            </w:pPr>
            <w:r w:rsidRPr="00D51B01">
              <w:rPr>
                <w:rStyle w:val="07Code"/>
                <w:lang w:val="en-US"/>
              </w:rPr>
              <w:t xml:space="preserve">  AND Operation.Datum BETWEEN 20230101 AND 202312</w:t>
            </w:r>
            <w:r w:rsidR="002C1055">
              <w:rPr>
                <w:rStyle w:val="07Code"/>
                <w:lang w:val="en-US"/>
              </w:rPr>
              <w:t>31</w:t>
            </w:r>
          </w:p>
          <w:p w14:paraId="29BA9E4A" w14:textId="54DB88EE" w:rsidR="00412AD8" w:rsidRPr="00D51B01" w:rsidRDefault="00412AD8" w:rsidP="00412AD8">
            <w:pPr>
              <w:pStyle w:val="04Teilaufgabe"/>
              <w:numPr>
                <w:ilvl w:val="0"/>
                <w:numId w:val="0"/>
              </w:numPr>
              <w:spacing w:before="240" w:after="240" w:line="240" w:lineRule="auto"/>
              <w:contextualSpacing/>
              <w:rPr>
                <w:rStyle w:val="07Code"/>
                <w:lang w:val="en-US"/>
              </w:rPr>
            </w:pPr>
            <w:r w:rsidRPr="00D51B01">
              <w:rPr>
                <w:rStyle w:val="07Code"/>
                <w:lang w:val="en-US"/>
              </w:rPr>
              <w:t>GROUP BY Arzt.Kuerzel</w:t>
            </w:r>
          </w:p>
          <w:p w14:paraId="38E2FA64" w14:textId="2C435112" w:rsidR="00B46D27" w:rsidRPr="009D5DD6" w:rsidRDefault="00412AD8" w:rsidP="00412AD8">
            <w:pPr>
              <w:pStyle w:val="04Teilaufgabe"/>
              <w:numPr>
                <w:ilvl w:val="0"/>
                <w:numId w:val="0"/>
              </w:numPr>
              <w:spacing w:before="240" w:after="240" w:line="240" w:lineRule="auto"/>
              <w:ind w:left="357" w:hanging="357"/>
              <w:contextualSpacing/>
              <w:rPr>
                <w:rFonts w:ascii="Courier New" w:hAnsi="Courier New" w:cs="Arial"/>
                <w:bCs/>
                <w:szCs w:val="26"/>
              </w:rPr>
            </w:pPr>
            <w:r w:rsidRPr="00412AD8">
              <w:rPr>
                <w:rStyle w:val="07Code"/>
              </w:rPr>
              <w:t>H</w:t>
            </w:r>
            <w:r>
              <w:rPr>
                <w:rStyle w:val="07Code"/>
              </w:rPr>
              <w:t>AVING</w:t>
            </w:r>
            <w:r w:rsidRPr="00412AD8">
              <w:rPr>
                <w:rStyle w:val="07Code"/>
              </w:rPr>
              <w:t xml:space="preserve"> </w:t>
            </w:r>
            <w:r w:rsidR="00F51732">
              <w:rPr>
                <w:rStyle w:val="07Code"/>
              </w:rPr>
              <w:t>COUNT(*)</w:t>
            </w:r>
            <w:r w:rsidRPr="00412AD8">
              <w:rPr>
                <w:rStyle w:val="07Code"/>
              </w:rPr>
              <w:t xml:space="preserve"> &gt; 5</w:t>
            </w:r>
          </w:p>
        </w:tc>
      </w:tr>
    </w:tbl>
    <w:p w14:paraId="2BFF50A2" w14:textId="6426AABE" w:rsidR="0061041B" w:rsidRDefault="0061041B" w:rsidP="00724580">
      <w:pPr>
        <w:pStyle w:val="06Abbildung"/>
        <w:spacing w:before="120"/>
      </w:pPr>
      <w:r>
        <w:t>Abbildung 8: SQL-Abfrage zur Analyse</w:t>
      </w:r>
    </w:p>
    <w:sectPr w:rsidR="0061041B" w:rsidSect="00B16F64">
      <w:headerReference w:type="default" r:id="rId10"/>
      <w:footerReference w:type="even" r:id="rId11"/>
      <w:footerReference w:type="default" r:id="rId12"/>
      <w:headerReference w:type="first" r:id="rId13"/>
      <w:footerReference w:type="first" r:id="rId14"/>
      <w:type w:val="continuous"/>
      <w:pgSz w:w="11906" w:h="16838" w:code="9"/>
      <w:pgMar w:top="1701" w:right="851" w:bottom="1134" w:left="1134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D231B94" w14:textId="77777777" w:rsidR="00B16F64" w:rsidRDefault="00B16F64">
      <w:r>
        <w:separator/>
      </w:r>
    </w:p>
    <w:p w14:paraId="66E5BDE0" w14:textId="77777777" w:rsidR="00B16F64" w:rsidRDefault="00B16F64"/>
    <w:p w14:paraId="16B234A9" w14:textId="77777777" w:rsidR="00B16F64" w:rsidRDefault="00B16F64" w:rsidP="00C12B8D"/>
  </w:endnote>
  <w:endnote w:type="continuationSeparator" w:id="0">
    <w:p w14:paraId="4DB521B7" w14:textId="77777777" w:rsidR="00B16F64" w:rsidRDefault="00B16F64">
      <w:r>
        <w:continuationSeparator/>
      </w:r>
    </w:p>
    <w:p w14:paraId="38DB4079" w14:textId="77777777" w:rsidR="00B16F64" w:rsidRDefault="00B16F64"/>
    <w:p w14:paraId="4E453760" w14:textId="77777777" w:rsidR="00B16F64" w:rsidRDefault="00B16F64" w:rsidP="00C12B8D"/>
  </w:endnote>
  <w:endnote w:type="continuationNotice" w:id="1">
    <w:p w14:paraId="164FB480" w14:textId="77777777" w:rsidR="00B16F64" w:rsidRDefault="00B16F64">
      <w:pPr>
        <w:spacing w:before="0"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fontKey="{F9E3250E-6CC2-4AC5-BF2A-91FCFCAB6625}"/>
    <w:embedBold r:id="rId2" w:fontKey="{0F1A4C78-AE65-43E7-B8D5-F62242CC90F2}"/>
    <w:embedItalic r:id="rId3" w:fontKey="{648E0D1F-2DBB-4CC6-8205-4FCCBB992FF5}"/>
    <w:embedBoldItalic r:id="rId4" w:fontKey="{2427A506-88F6-4D7A-A53F-7B8695FC166F}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onsolas">
    <w:panose1 w:val="020B0609020204030204"/>
    <w:charset w:val="00"/>
    <w:family w:val="modern"/>
    <w:pitch w:val="fixed"/>
    <w:sig w:usb0="E00006FF" w:usb1="0000FCFF" w:usb2="00000001" w:usb3="00000000" w:csb0="0000019F" w:csb1="00000000"/>
    <w:embedBold r:id="rId5" w:subsetted="1" w:fontKey="{F7CC1FF1-6A52-449C-8B98-10ABAAF302DD}"/>
  </w:font>
  <w:font w:name="Cavolini">
    <w:charset w:val="00"/>
    <w:family w:val="script"/>
    <w:pitch w:val="variable"/>
    <w:sig w:usb0="A11526FF" w:usb1="8000000A" w:usb2="00010000" w:usb3="00000000" w:csb0="000001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B11DE12" w14:textId="77777777" w:rsidR="0006156C" w:rsidRDefault="0006156C" w:rsidP="00990E9C">
    <w:pPr>
      <w:pStyle w:val="Fuzeile"/>
      <w:framePr w:wrap="around" w:vAnchor="text" w:hAnchor="margin" w:xAlign="right" w:y="1"/>
      <w:rPr>
        <w:rStyle w:val="Seitenzahl"/>
      </w:rPr>
    </w:pPr>
    <w:r>
      <w:rPr>
        <w:rStyle w:val="Seitenzahl"/>
      </w:rPr>
      <w:fldChar w:fldCharType="begin"/>
    </w:r>
    <w:r>
      <w:rPr>
        <w:rStyle w:val="Seitenzahl"/>
      </w:rPr>
      <w:instrText xml:space="preserve">PAGE  </w:instrText>
    </w:r>
    <w:r>
      <w:rPr>
        <w:rStyle w:val="Seitenzahl"/>
      </w:rPr>
      <w:fldChar w:fldCharType="end"/>
    </w:r>
  </w:p>
  <w:p w14:paraId="67812D35" w14:textId="77777777" w:rsidR="0006156C" w:rsidRDefault="0006156C" w:rsidP="00990E9C">
    <w:pPr>
      <w:pStyle w:val="Fuzeile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09469C4" w14:textId="77777777" w:rsidR="0006156C" w:rsidRPr="00513D4C" w:rsidRDefault="0006156C" w:rsidP="007C5952">
    <w:pPr>
      <w:pStyle w:val="Fuzeile"/>
      <w:tabs>
        <w:tab w:val="clear" w:pos="4536"/>
        <w:tab w:val="clear" w:pos="9072"/>
        <w:tab w:val="right" w:pos="9923"/>
      </w:tabs>
      <w:ind w:right="-2"/>
      <w:rPr>
        <w:sz w:val="20"/>
        <w:szCs w:val="20"/>
      </w:rPr>
    </w:pPr>
    <w:r w:rsidRPr="00513D4C">
      <w:rPr>
        <w:sz w:val="20"/>
        <w:szCs w:val="20"/>
      </w:rPr>
      <w:t>Niedersächsisches Kultusministerium</w:t>
    </w:r>
    <w:r w:rsidRPr="00513D4C">
      <w:rPr>
        <w:sz w:val="20"/>
        <w:szCs w:val="20"/>
      </w:rPr>
      <w:tab/>
    </w:r>
    <w:r w:rsidRPr="00513D4C">
      <w:rPr>
        <w:rStyle w:val="Seitenzahl"/>
        <w:sz w:val="20"/>
        <w:szCs w:val="20"/>
      </w:rPr>
      <w:fldChar w:fldCharType="begin"/>
    </w:r>
    <w:r w:rsidRPr="00513D4C">
      <w:rPr>
        <w:rStyle w:val="Seitenzahl"/>
        <w:sz w:val="20"/>
        <w:szCs w:val="20"/>
      </w:rPr>
      <w:instrText xml:space="preserve"> PAGE </w:instrText>
    </w:r>
    <w:r w:rsidRPr="00513D4C">
      <w:rPr>
        <w:rStyle w:val="Seitenzahl"/>
        <w:sz w:val="20"/>
        <w:szCs w:val="20"/>
      </w:rPr>
      <w:fldChar w:fldCharType="separate"/>
    </w:r>
    <w:r w:rsidR="009465B0">
      <w:rPr>
        <w:rStyle w:val="Seitenzahl"/>
        <w:noProof/>
        <w:sz w:val="20"/>
        <w:szCs w:val="20"/>
      </w:rPr>
      <w:t>1</w:t>
    </w:r>
    <w:r w:rsidRPr="00513D4C">
      <w:rPr>
        <w:rStyle w:val="Seitenzahl"/>
        <w:sz w:val="20"/>
        <w:szCs w:val="20"/>
      </w:rPr>
      <w:fldChar w:fldCharType="end"/>
    </w:r>
    <w:r w:rsidRPr="00513D4C">
      <w:rPr>
        <w:rStyle w:val="Seitenzahl"/>
        <w:sz w:val="20"/>
        <w:szCs w:val="20"/>
      </w:rPr>
      <w:t xml:space="preserve"> von </w:t>
    </w:r>
    <w:r w:rsidRPr="00513D4C">
      <w:rPr>
        <w:rStyle w:val="Seitenzahl"/>
        <w:sz w:val="20"/>
        <w:szCs w:val="20"/>
      </w:rPr>
      <w:fldChar w:fldCharType="begin"/>
    </w:r>
    <w:r w:rsidRPr="00513D4C">
      <w:rPr>
        <w:rStyle w:val="Seitenzahl"/>
        <w:sz w:val="20"/>
        <w:szCs w:val="20"/>
      </w:rPr>
      <w:instrText xml:space="preserve"> NUMPAGES </w:instrText>
    </w:r>
    <w:r w:rsidRPr="00513D4C">
      <w:rPr>
        <w:rStyle w:val="Seitenzahl"/>
        <w:sz w:val="20"/>
        <w:szCs w:val="20"/>
      </w:rPr>
      <w:fldChar w:fldCharType="separate"/>
    </w:r>
    <w:r w:rsidR="009465B0">
      <w:rPr>
        <w:rStyle w:val="Seitenzahl"/>
        <w:noProof/>
        <w:sz w:val="20"/>
        <w:szCs w:val="20"/>
      </w:rPr>
      <w:t>2</w:t>
    </w:r>
    <w:r w:rsidRPr="00513D4C">
      <w:rPr>
        <w:rStyle w:val="Seitenzahl"/>
        <w:sz w:val="20"/>
        <w:szCs w:val="20"/>
      </w:rPr>
      <w:fldChar w:fldCharType="end"/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CAAD91F" w14:textId="77777777" w:rsidR="0006156C" w:rsidRDefault="0006156C" w:rsidP="00217675">
    <w:pPr>
      <w:pStyle w:val="Fuzeile"/>
      <w:framePr w:wrap="around" w:vAnchor="text" w:hAnchor="margin" w:xAlign="center" w:y="1"/>
      <w:rPr>
        <w:rStyle w:val="Seitenzahl"/>
      </w:rPr>
    </w:pPr>
    <w:r>
      <w:rPr>
        <w:rStyle w:val="Seitenzahl"/>
      </w:rPr>
      <w:fldChar w:fldCharType="begin"/>
    </w:r>
    <w:r>
      <w:rPr>
        <w:rStyle w:val="Seitenzahl"/>
      </w:rPr>
      <w:instrText xml:space="preserve">PAGE  </w:instrText>
    </w:r>
    <w:r>
      <w:rPr>
        <w:rStyle w:val="Seitenzahl"/>
      </w:rPr>
      <w:fldChar w:fldCharType="separate"/>
    </w:r>
    <w:r>
      <w:rPr>
        <w:rStyle w:val="Seitenzahl"/>
        <w:noProof/>
      </w:rPr>
      <w:t>1</w:t>
    </w:r>
    <w:r>
      <w:rPr>
        <w:rStyle w:val="Seitenzahl"/>
      </w:rPr>
      <w:fldChar w:fldCharType="end"/>
    </w:r>
  </w:p>
  <w:p w14:paraId="1158341C" w14:textId="77777777" w:rsidR="0006156C" w:rsidRDefault="0006156C">
    <w:pPr>
      <w:pStyle w:val="Fuzeil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72C6738" w14:textId="77777777" w:rsidR="00B16F64" w:rsidRDefault="00B16F64">
      <w:r>
        <w:separator/>
      </w:r>
    </w:p>
    <w:p w14:paraId="1D808DE9" w14:textId="77777777" w:rsidR="00B16F64" w:rsidRDefault="00B16F64"/>
    <w:p w14:paraId="67D0F0D2" w14:textId="77777777" w:rsidR="00B16F64" w:rsidRDefault="00B16F64" w:rsidP="00C12B8D"/>
  </w:footnote>
  <w:footnote w:type="continuationSeparator" w:id="0">
    <w:p w14:paraId="631837B6" w14:textId="77777777" w:rsidR="00B16F64" w:rsidRDefault="00B16F64">
      <w:r>
        <w:continuationSeparator/>
      </w:r>
    </w:p>
    <w:p w14:paraId="331E1CC1" w14:textId="77777777" w:rsidR="00B16F64" w:rsidRDefault="00B16F64"/>
    <w:p w14:paraId="2541F793" w14:textId="77777777" w:rsidR="00B16F64" w:rsidRDefault="00B16F64" w:rsidP="00C12B8D"/>
  </w:footnote>
  <w:footnote w:type="continuationNotice" w:id="1">
    <w:p w14:paraId="5DE9AF40" w14:textId="77777777" w:rsidR="00B16F64" w:rsidRDefault="00B16F64">
      <w:pPr>
        <w:spacing w:before="0" w:after="0" w:line="240" w:lineRule="auto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Style w:val="Tabellenraster"/>
      <w:tblW w:w="10200" w:type="dxa"/>
      <w:tblInd w:w="-108" w:type="dxa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  <w:shd w:val="clear" w:color="auto" w:fill="D9D9D9" w:themeFill="background1" w:themeFillShade="D9"/>
      <w:tblLook w:val="04A0" w:firstRow="1" w:lastRow="0" w:firstColumn="1" w:lastColumn="0" w:noHBand="0" w:noVBand="1"/>
    </w:tblPr>
    <w:tblGrid>
      <w:gridCol w:w="2341"/>
      <w:gridCol w:w="4252"/>
      <w:gridCol w:w="880"/>
      <w:gridCol w:w="2727"/>
    </w:tblGrid>
    <w:tr w:rsidR="00D574C5" w:rsidRPr="003E65BD" w14:paraId="6509C047" w14:textId="77777777" w:rsidTr="00152109">
      <w:tc>
        <w:tcPr>
          <w:tcW w:w="2263" w:type="dxa"/>
          <w:shd w:val="clear" w:color="auto" w:fill="D9D9D9" w:themeFill="background1" w:themeFillShade="D9"/>
          <w:tcMar>
            <w:top w:w="57" w:type="dxa"/>
            <w:bottom w:w="57" w:type="dxa"/>
          </w:tcMar>
          <w:vAlign w:val="center"/>
        </w:tcPr>
        <w:p w14:paraId="1C5518DF" w14:textId="6CE7A6CC" w:rsidR="00D574C5" w:rsidRPr="00A06671" w:rsidRDefault="00D574C5" w:rsidP="00A06671">
          <w:pPr>
            <w:pStyle w:val="KeinLeerraum"/>
            <w:spacing w:before="0" w:after="0" w:line="240" w:lineRule="auto"/>
            <w:jc w:val="left"/>
            <w:rPr>
              <w:rStyle w:val="98Kopfzeile"/>
              <w:b w:val="0"/>
              <w:bCs/>
            </w:rPr>
          </w:pPr>
          <w:r w:rsidRPr="00A06671">
            <w:rPr>
              <w:rFonts w:ascii="Calibri" w:hAnsi="Calibri" w:cs="Times New Roman"/>
              <w:bCs/>
              <w:i w:val="0"/>
            </w:rPr>
            <w:t>Zentralabitur 20</w:t>
          </w:r>
          <w:r w:rsidR="0047287F" w:rsidRPr="00A06671">
            <w:rPr>
              <w:rFonts w:ascii="Calibri" w:hAnsi="Calibri" w:cs="Times New Roman"/>
              <w:bCs/>
              <w:i w:val="0"/>
            </w:rPr>
            <w:t>2</w:t>
          </w:r>
          <w:r w:rsidR="00910023">
            <w:rPr>
              <w:rFonts w:ascii="Calibri" w:hAnsi="Calibri" w:cs="Times New Roman"/>
              <w:bCs/>
              <w:i w:val="0"/>
            </w:rPr>
            <w:t>4</w:t>
          </w:r>
        </w:p>
      </w:tc>
      <w:tc>
        <w:tcPr>
          <w:tcW w:w="4962" w:type="dxa"/>
          <w:gridSpan w:val="2"/>
          <w:shd w:val="clear" w:color="auto" w:fill="D9D9D9" w:themeFill="background1" w:themeFillShade="D9"/>
          <w:tcMar>
            <w:top w:w="57" w:type="dxa"/>
            <w:bottom w:w="57" w:type="dxa"/>
          </w:tcMar>
          <w:vAlign w:val="center"/>
        </w:tcPr>
        <w:p w14:paraId="07A7EADF" w14:textId="5723B828" w:rsidR="00D574C5" w:rsidRPr="00A06671" w:rsidRDefault="0047287F" w:rsidP="00A06671">
          <w:pPr>
            <w:pStyle w:val="99Kopfzeile"/>
            <w:spacing w:before="0" w:after="0" w:line="240" w:lineRule="auto"/>
            <w:jc w:val="center"/>
            <w:rPr>
              <w:b w:val="0"/>
            </w:rPr>
          </w:pPr>
          <w:r w:rsidRPr="00A06671">
            <w:rPr>
              <w:b w:val="0"/>
            </w:rPr>
            <w:t>Informatik</w:t>
          </w:r>
        </w:p>
      </w:tc>
      <w:tc>
        <w:tcPr>
          <w:tcW w:w="2636" w:type="dxa"/>
          <w:shd w:val="clear" w:color="auto" w:fill="D9D9D9" w:themeFill="background1" w:themeFillShade="D9"/>
          <w:tcMar>
            <w:top w:w="57" w:type="dxa"/>
            <w:bottom w:w="57" w:type="dxa"/>
          </w:tcMar>
          <w:vAlign w:val="center"/>
        </w:tcPr>
        <w:p w14:paraId="4FEA27E8" w14:textId="77777777" w:rsidR="00D574C5" w:rsidRPr="00A06671" w:rsidRDefault="00D574C5" w:rsidP="00A06671">
          <w:pPr>
            <w:pStyle w:val="99Kopfzeile"/>
            <w:spacing w:before="0" w:after="0" w:line="240" w:lineRule="auto"/>
            <w:jc w:val="right"/>
            <w:rPr>
              <w:b w:val="0"/>
            </w:rPr>
          </w:pPr>
          <w:r w:rsidRPr="00A06671">
            <w:rPr>
              <w:b w:val="0"/>
            </w:rPr>
            <w:t>Material für Prüflinge</w:t>
          </w:r>
        </w:p>
      </w:tc>
    </w:tr>
    <w:tr w:rsidR="00D574C5" w:rsidRPr="003E65BD" w14:paraId="1A79B478" w14:textId="77777777" w:rsidTr="00152109">
      <w:tc>
        <w:tcPr>
          <w:tcW w:w="6374" w:type="dxa"/>
          <w:gridSpan w:val="2"/>
          <w:shd w:val="clear" w:color="auto" w:fill="D9D9D9" w:themeFill="background1" w:themeFillShade="D9"/>
          <w:tcMar>
            <w:top w:w="57" w:type="dxa"/>
            <w:bottom w:w="57" w:type="dxa"/>
          </w:tcMar>
          <w:vAlign w:val="center"/>
        </w:tcPr>
        <w:p w14:paraId="42224B32" w14:textId="1123FA3B" w:rsidR="00D574C5" w:rsidRPr="00A06671" w:rsidRDefault="002D060B" w:rsidP="00A06671">
          <w:pPr>
            <w:pStyle w:val="99Kopfzeile"/>
            <w:spacing w:before="0" w:after="0" w:line="240" w:lineRule="auto"/>
            <w:rPr>
              <w:b w:val="0"/>
            </w:rPr>
          </w:pPr>
          <w:r w:rsidRPr="00A06671">
            <w:rPr>
              <w:b w:val="0"/>
            </w:rPr>
            <w:t>Block 1</w:t>
          </w:r>
          <w:r w:rsidR="0008719A" w:rsidRPr="00A06671">
            <w:rPr>
              <w:b w:val="0"/>
            </w:rPr>
            <w:t>:</w:t>
          </w:r>
          <w:r w:rsidR="00C46CF2" w:rsidRPr="00A06671">
            <w:rPr>
              <w:b w:val="0"/>
            </w:rPr>
            <w:t xml:space="preserve"> </w:t>
          </w:r>
          <w:r w:rsidR="00640873" w:rsidRPr="00A06671">
            <w:rPr>
              <w:b w:val="0"/>
            </w:rPr>
            <w:t>Aufgabe</w:t>
          </w:r>
          <w:r w:rsidR="00C46CF2" w:rsidRPr="00A06671">
            <w:rPr>
              <w:b w:val="0"/>
            </w:rPr>
            <w:t xml:space="preserve"> </w:t>
          </w:r>
          <w:r w:rsidR="004C700C">
            <w:rPr>
              <w:b w:val="0"/>
            </w:rPr>
            <w:t>B</w:t>
          </w:r>
        </w:p>
      </w:tc>
      <w:tc>
        <w:tcPr>
          <w:tcW w:w="851" w:type="dxa"/>
          <w:shd w:val="clear" w:color="auto" w:fill="D9D9D9" w:themeFill="background1" w:themeFillShade="D9"/>
          <w:tcMar>
            <w:top w:w="57" w:type="dxa"/>
            <w:bottom w:w="57" w:type="dxa"/>
          </w:tcMar>
          <w:vAlign w:val="center"/>
        </w:tcPr>
        <w:p w14:paraId="38AB8A1E" w14:textId="58E03962" w:rsidR="00D574C5" w:rsidRPr="00A06671" w:rsidRDefault="00097D15" w:rsidP="00A06671">
          <w:pPr>
            <w:pStyle w:val="99Kopfzeile"/>
            <w:spacing w:before="0" w:after="0" w:line="240" w:lineRule="auto"/>
            <w:jc w:val="center"/>
            <w:rPr>
              <w:b w:val="0"/>
            </w:rPr>
          </w:pPr>
          <w:r>
            <w:rPr>
              <w:b w:val="0"/>
            </w:rPr>
            <w:t>e</w:t>
          </w:r>
          <w:r w:rsidR="00D574C5" w:rsidRPr="00A06671">
            <w:rPr>
              <w:b w:val="0"/>
            </w:rPr>
            <w:t>A</w:t>
          </w:r>
        </w:p>
      </w:tc>
      <w:tc>
        <w:tcPr>
          <w:tcW w:w="2636" w:type="dxa"/>
          <w:shd w:val="clear" w:color="auto" w:fill="D9D9D9" w:themeFill="background1" w:themeFillShade="D9"/>
          <w:tcMar>
            <w:top w:w="57" w:type="dxa"/>
            <w:bottom w:w="57" w:type="dxa"/>
          </w:tcMar>
          <w:vAlign w:val="center"/>
        </w:tcPr>
        <w:p w14:paraId="27DE6948" w14:textId="5D6EC77F" w:rsidR="00D574C5" w:rsidRPr="00A06671" w:rsidRDefault="00D5651D" w:rsidP="00A06671">
          <w:pPr>
            <w:pStyle w:val="99Kopfzeile"/>
            <w:spacing w:before="0" w:after="0" w:line="240" w:lineRule="auto"/>
            <w:jc w:val="right"/>
            <w:rPr>
              <w:b w:val="0"/>
            </w:rPr>
          </w:pPr>
          <w:r w:rsidRPr="00A06671">
            <w:rPr>
              <w:b w:val="0"/>
            </w:rPr>
            <w:t>Prüf</w:t>
          </w:r>
          <w:r w:rsidR="00A56912" w:rsidRPr="00A06671">
            <w:rPr>
              <w:b w:val="0"/>
            </w:rPr>
            <w:t xml:space="preserve">ungszeit: </w:t>
          </w:r>
          <w:r w:rsidR="00097D15">
            <w:rPr>
              <w:b w:val="0"/>
            </w:rPr>
            <w:t>30</w:t>
          </w:r>
          <w:r w:rsidR="0047287F" w:rsidRPr="00A06671">
            <w:rPr>
              <w:b w:val="0"/>
            </w:rPr>
            <w:t>0</w:t>
          </w:r>
          <w:r w:rsidR="00D574C5" w:rsidRPr="00A06671">
            <w:rPr>
              <w:b w:val="0"/>
            </w:rPr>
            <w:t xml:space="preserve"> min</w:t>
          </w:r>
        </w:p>
      </w:tc>
    </w:tr>
  </w:tbl>
  <w:p w14:paraId="7C310D6A" w14:textId="7F13E8EB" w:rsidR="00A417CF" w:rsidRPr="00171F53" w:rsidRDefault="00A417CF" w:rsidP="00445532">
    <w:pPr>
      <w:pStyle w:val="Kopfzeile"/>
      <w:spacing w:before="0" w:after="0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W w:w="0" w:type="auto"/>
      <w:tblBorders>
        <w:top w:val="single" w:sz="24" w:space="0" w:color="FFFFFF"/>
        <w:left w:val="single" w:sz="24" w:space="0" w:color="FFFFFF"/>
        <w:bottom w:val="single" w:sz="24" w:space="0" w:color="FFFFFF"/>
        <w:right w:val="single" w:sz="24" w:space="0" w:color="FFFFFF"/>
        <w:insideH w:val="single" w:sz="24" w:space="0" w:color="FFFFFF"/>
        <w:insideV w:val="single" w:sz="24" w:space="0" w:color="FFFFFF"/>
      </w:tblBorders>
      <w:shd w:val="clear" w:color="auto" w:fill="E0E0E0"/>
      <w:tblLook w:val="01E0" w:firstRow="1" w:lastRow="1" w:firstColumn="1" w:lastColumn="1" w:noHBand="0" w:noVBand="0"/>
    </w:tblPr>
    <w:tblGrid>
      <w:gridCol w:w="2376"/>
      <w:gridCol w:w="2694"/>
      <w:gridCol w:w="2071"/>
      <w:gridCol w:w="2071"/>
    </w:tblGrid>
    <w:tr w:rsidR="0006156C" w14:paraId="39ECEB3A" w14:textId="77777777" w:rsidTr="00AC5682">
      <w:tc>
        <w:tcPr>
          <w:tcW w:w="2376" w:type="dxa"/>
          <w:shd w:val="clear" w:color="auto" w:fill="auto"/>
        </w:tcPr>
        <w:p w14:paraId="58BEB67F" w14:textId="77777777" w:rsidR="0006156C" w:rsidRPr="00AC5682" w:rsidRDefault="0006156C" w:rsidP="004D607C">
          <w:pPr>
            <w:pStyle w:val="Kopfzeile"/>
            <w:rPr>
              <w:b/>
            </w:rPr>
          </w:pPr>
          <w:r w:rsidRPr="00AC5682">
            <w:rPr>
              <w:b/>
            </w:rPr>
            <w:t>Zentralabitur 2006</w:t>
          </w:r>
        </w:p>
      </w:tc>
      <w:tc>
        <w:tcPr>
          <w:tcW w:w="2694" w:type="dxa"/>
          <w:shd w:val="clear" w:color="auto" w:fill="auto"/>
        </w:tcPr>
        <w:p w14:paraId="276C1781" w14:textId="77777777" w:rsidR="0006156C" w:rsidRDefault="0006156C" w:rsidP="004D607C">
          <w:pPr>
            <w:pStyle w:val="Kopfzeile"/>
          </w:pPr>
          <w:r w:rsidRPr="00AC5682">
            <w:rPr>
              <w:b/>
            </w:rPr>
            <w:t>Schülermaterial</w:t>
          </w:r>
        </w:p>
      </w:tc>
      <w:tc>
        <w:tcPr>
          <w:tcW w:w="2071" w:type="dxa"/>
          <w:shd w:val="clear" w:color="auto" w:fill="auto"/>
        </w:tcPr>
        <w:p w14:paraId="78CE82E1" w14:textId="77777777" w:rsidR="0006156C" w:rsidRPr="00AC5682" w:rsidRDefault="0006156C" w:rsidP="004D607C">
          <w:pPr>
            <w:pStyle w:val="Kopfzeile"/>
            <w:rPr>
              <w:b/>
            </w:rPr>
          </w:pPr>
          <w:r w:rsidRPr="00AC5682">
            <w:rPr>
              <w:b/>
            </w:rPr>
            <w:t>Aufgabe I oder II</w:t>
          </w:r>
        </w:p>
      </w:tc>
      <w:tc>
        <w:tcPr>
          <w:tcW w:w="2071" w:type="dxa"/>
          <w:shd w:val="clear" w:color="auto" w:fill="auto"/>
        </w:tcPr>
        <w:p w14:paraId="257FFBD5" w14:textId="77777777" w:rsidR="0006156C" w:rsidRPr="00AC5682" w:rsidRDefault="0006156C" w:rsidP="004D607C">
          <w:pPr>
            <w:pStyle w:val="Kopfzeile"/>
            <w:rPr>
              <w:b/>
            </w:rPr>
          </w:pPr>
          <w:r w:rsidRPr="00AC5682">
            <w:rPr>
              <w:b/>
            </w:rPr>
            <w:t>GK oder LK</w:t>
          </w:r>
        </w:p>
      </w:tc>
    </w:tr>
    <w:tr w:rsidR="0006156C" w14:paraId="08A54424" w14:textId="77777777" w:rsidTr="00AC5682">
      <w:tc>
        <w:tcPr>
          <w:tcW w:w="2376" w:type="dxa"/>
          <w:shd w:val="clear" w:color="auto" w:fill="auto"/>
        </w:tcPr>
        <w:p w14:paraId="5108E989" w14:textId="77777777" w:rsidR="0006156C" w:rsidRPr="00AC5682" w:rsidRDefault="0006156C" w:rsidP="004D607C">
          <w:pPr>
            <w:pStyle w:val="Kopfzeile"/>
            <w:rPr>
              <w:b/>
            </w:rPr>
          </w:pPr>
          <w:r w:rsidRPr="00AC5682">
            <w:rPr>
              <w:b/>
            </w:rPr>
            <w:t>Unterrichtsfach:</w:t>
          </w:r>
        </w:p>
      </w:tc>
      <w:tc>
        <w:tcPr>
          <w:tcW w:w="2694" w:type="dxa"/>
          <w:shd w:val="clear" w:color="auto" w:fill="auto"/>
        </w:tcPr>
        <w:p w14:paraId="5DF401F6" w14:textId="77777777" w:rsidR="0006156C" w:rsidRDefault="0006156C" w:rsidP="004D607C">
          <w:pPr>
            <w:pStyle w:val="Kopfzeile"/>
          </w:pPr>
        </w:p>
      </w:tc>
      <w:tc>
        <w:tcPr>
          <w:tcW w:w="4142" w:type="dxa"/>
          <w:gridSpan w:val="2"/>
          <w:shd w:val="clear" w:color="auto" w:fill="auto"/>
        </w:tcPr>
        <w:p w14:paraId="74FC285C" w14:textId="77777777" w:rsidR="0006156C" w:rsidRDefault="0006156C" w:rsidP="004D607C">
          <w:pPr>
            <w:pStyle w:val="Kopfzeile"/>
          </w:pPr>
          <w:r>
            <w:t>Bearbeitungszeit:</w:t>
          </w:r>
        </w:p>
      </w:tc>
    </w:tr>
  </w:tbl>
  <w:p w14:paraId="4733D026" w14:textId="77777777" w:rsidR="0006156C" w:rsidRDefault="0006156C">
    <w:pPr>
      <w:pStyle w:val="Kopfzeil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7DD4F0B"/>
    <w:multiLevelType w:val="hybridMultilevel"/>
    <w:tmpl w:val="A1166E8C"/>
    <w:lvl w:ilvl="0" w:tplc="B35C6802">
      <w:numFmt w:val="bullet"/>
      <w:lvlText w:val=""/>
      <w:lvlJc w:val="left"/>
      <w:pPr>
        <w:ind w:left="720" w:hanging="360"/>
      </w:pPr>
      <w:rPr>
        <w:rFonts w:ascii="Wingdings" w:eastAsia="Times New Roman" w:hAnsi="Wingdings" w:cs="Times New Roman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8502066"/>
    <w:multiLevelType w:val="hybridMultilevel"/>
    <w:tmpl w:val="D15E85DC"/>
    <w:lvl w:ilvl="0" w:tplc="0CC08F9E">
      <w:start w:val="1"/>
      <w:numFmt w:val="lowerLetter"/>
      <w:pStyle w:val="04Teilaufgabe"/>
      <w:lvlText w:val="%1)"/>
      <w:lvlJc w:val="left"/>
      <w:pPr>
        <w:ind w:left="360" w:hanging="360"/>
      </w:pPr>
      <w:rPr>
        <w:rFonts w:hint="default"/>
      </w:rPr>
    </w:lvl>
    <w:lvl w:ilvl="1" w:tplc="04070015">
      <w:start w:val="1"/>
      <w:numFmt w:val="decimal"/>
      <w:lvlText w:val="(%2)"/>
      <w:lvlJc w:val="left"/>
      <w:pPr>
        <w:ind w:left="1080" w:hanging="360"/>
      </w:pPr>
    </w:lvl>
    <w:lvl w:ilvl="2" w:tplc="0407001B" w:tentative="1">
      <w:start w:val="1"/>
      <w:numFmt w:val="lowerRoman"/>
      <w:lvlText w:val="%3."/>
      <w:lvlJc w:val="right"/>
      <w:pPr>
        <w:ind w:left="1800" w:hanging="180"/>
      </w:pPr>
    </w:lvl>
    <w:lvl w:ilvl="3" w:tplc="0407000F" w:tentative="1">
      <w:start w:val="1"/>
      <w:numFmt w:val="decimal"/>
      <w:lvlText w:val="%4."/>
      <w:lvlJc w:val="left"/>
      <w:pPr>
        <w:ind w:left="2520" w:hanging="360"/>
      </w:pPr>
    </w:lvl>
    <w:lvl w:ilvl="4" w:tplc="04070019" w:tentative="1">
      <w:start w:val="1"/>
      <w:numFmt w:val="lowerLetter"/>
      <w:lvlText w:val="%5."/>
      <w:lvlJc w:val="left"/>
      <w:pPr>
        <w:ind w:left="3240" w:hanging="360"/>
      </w:pPr>
    </w:lvl>
    <w:lvl w:ilvl="5" w:tplc="0407001B" w:tentative="1">
      <w:start w:val="1"/>
      <w:numFmt w:val="lowerRoman"/>
      <w:lvlText w:val="%6."/>
      <w:lvlJc w:val="right"/>
      <w:pPr>
        <w:ind w:left="3960" w:hanging="180"/>
      </w:pPr>
    </w:lvl>
    <w:lvl w:ilvl="6" w:tplc="0407000F" w:tentative="1">
      <w:start w:val="1"/>
      <w:numFmt w:val="decimal"/>
      <w:lvlText w:val="%7."/>
      <w:lvlJc w:val="left"/>
      <w:pPr>
        <w:ind w:left="4680" w:hanging="360"/>
      </w:pPr>
    </w:lvl>
    <w:lvl w:ilvl="7" w:tplc="04070019" w:tentative="1">
      <w:start w:val="1"/>
      <w:numFmt w:val="lowerLetter"/>
      <w:lvlText w:val="%8."/>
      <w:lvlJc w:val="left"/>
      <w:pPr>
        <w:ind w:left="5400" w:hanging="360"/>
      </w:pPr>
    </w:lvl>
    <w:lvl w:ilvl="8" w:tplc="0407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" w15:restartNumberingAfterBreak="0">
    <w:nsid w:val="2E3019BC"/>
    <w:multiLevelType w:val="hybridMultilevel"/>
    <w:tmpl w:val="0A98B24A"/>
    <w:lvl w:ilvl="0" w:tplc="04070005">
      <w:start w:val="1"/>
      <w:numFmt w:val="bullet"/>
      <w:lvlText w:val=""/>
      <w:lvlJc w:val="left"/>
      <w:pPr>
        <w:ind w:left="360" w:hanging="360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" w15:restartNumberingAfterBreak="0">
    <w:nsid w:val="435D1707"/>
    <w:multiLevelType w:val="hybridMultilevel"/>
    <w:tmpl w:val="E272DF2E"/>
    <w:lvl w:ilvl="0" w:tplc="04070017">
      <w:start w:val="1"/>
      <w:numFmt w:val="lowerLetter"/>
      <w:lvlText w:val="%1)"/>
      <w:lvlJc w:val="left"/>
      <w:pPr>
        <w:ind w:left="36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080" w:hanging="360"/>
      </w:pPr>
    </w:lvl>
    <w:lvl w:ilvl="2" w:tplc="0407001B" w:tentative="1">
      <w:start w:val="1"/>
      <w:numFmt w:val="lowerRoman"/>
      <w:lvlText w:val="%3."/>
      <w:lvlJc w:val="right"/>
      <w:pPr>
        <w:ind w:left="1800" w:hanging="180"/>
      </w:pPr>
    </w:lvl>
    <w:lvl w:ilvl="3" w:tplc="0407000F" w:tentative="1">
      <w:start w:val="1"/>
      <w:numFmt w:val="decimal"/>
      <w:lvlText w:val="%4."/>
      <w:lvlJc w:val="left"/>
      <w:pPr>
        <w:ind w:left="2520" w:hanging="360"/>
      </w:pPr>
    </w:lvl>
    <w:lvl w:ilvl="4" w:tplc="04070019" w:tentative="1">
      <w:start w:val="1"/>
      <w:numFmt w:val="lowerLetter"/>
      <w:lvlText w:val="%5."/>
      <w:lvlJc w:val="left"/>
      <w:pPr>
        <w:ind w:left="3240" w:hanging="360"/>
      </w:pPr>
    </w:lvl>
    <w:lvl w:ilvl="5" w:tplc="0407001B" w:tentative="1">
      <w:start w:val="1"/>
      <w:numFmt w:val="lowerRoman"/>
      <w:lvlText w:val="%6."/>
      <w:lvlJc w:val="right"/>
      <w:pPr>
        <w:ind w:left="3960" w:hanging="180"/>
      </w:pPr>
    </w:lvl>
    <w:lvl w:ilvl="6" w:tplc="0407000F" w:tentative="1">
      <w:start w:val="1"/>
      <w:numFmt w:val="decimal"/>
      <w:lvlText w:val="%7."/>
      <w:lvlJc w:val="left"/>
      <w:pPr>
        <w:ind w:left="4680" w:hanging="360"/>
      </w:pPr>
    </w:lvl>
    <w:lvl w:ilvl="7" w:tplc="04070019" w:tentative="1">
      <w:start w:val="1"/>
      <w:numFmt w:val="lowerLetter"/>
      <w:lvlText w:val="%8."/>
      <w:lvlJc w:val="left"/>
      <w:pPr>
        <w:ind w:left="5400" w:hanging="360"/>
      </w:pPr>
    </w:lvl>
    <w:lvl w:ilvl="8" w:tplc="0407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" w15:restartNumberingAfterBreak="0">
    <w:nsid w:val="57FB0781"/>
    <w:multiLevelType w:val="hybridMultilevel"/>
    <w:tmpl w:val="9924703C"/>
    <w:lvl w:ilvl="0" w:tplc="9564C978">
      <w:start w:val="4"/>
      <w:numFmt w:val="bullet"/>
      <w:lvlText w:val=""/>
      <w:lvlJc w:val="left"/>
      <w:pPr>
        <w:ind w:left="720" w:hanging="360"/>
      </w:pPr>
      <w:rPr>
        <w:rFonts w:ascii="Wingdings" w:eastAsia="Times New Roman" w:hAnsi="Wingdings" w:cs="Times New Roman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66383EAC"/>
    <w:multiLevelType w:val="hybridMultilevel"/>
    <w:tmpl w:val="193A19FE"/>
    <w:lvl w:ilvl="0" w:tplc="04070005">
      <w:start w:val="1"/>
      <w:numFmt w:val="bullet"/>
      <w:lvlText w:val=""/>
      <w:lvlJc w:val="left"/>
      <w:pPr>
        <w:ind w:left="360" w:hanging="360"/>
      </w:pPr>
      <w:rPr>
        <w:rFonts w:ascii="Wingdings" w:hAnsi="Wingdings" w:hint="default"/>
      </w:rPr>
    </w:lvl>
    <w:lvl w:ilvl="1" w:tplc="0407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6" w15:restartNumberingAfterBreak="0">
    <w:nsid w:val="72B022FA"/>
    <w:multiLevelType w:val="hybridMultilevel"/>
    <w:tmpl w:val="F2CABF10"/>
    <w:lvl w:ilvl="0" w:tplc="0407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486288353">
    <w:abstractNumId w:val="1"/>
  </w:num>
  <w:num w:numId="2" w16cid:durableId="2078942093">
    <w:abstractNumId w:val="3"/>
  </w:num>
  <w:num w:numId="3" w16cid:durableId="617756601">
    <w:abstractNumId w:val="5"/>
  </w:num>
  <w:num w:numId="4" w16cid:durableId="22100260">
    <w:abstractNumId w:val="2"/>
  </w:num>
  <w:num w:numId="5" w16cid:durableId="392703012">
    <w:abstractNumId w:val="0"/>
  </w:num>
  <w:num w:numId="6" w16cid:durableId="1488860005">
    <w:abstractNumId w:val="4"/>
  </w:num>
  <w:num w:numId="7" w16cid:durableId="1765147920">
    <w:abstractNumId w:val="6"/>
  </w:num>
  <w:num w:numId="8" w16cid:durableId="807549959">
    <w:abstractNumId w:val="1"/>
    <w:lvlOverride w:ilvl="0">
      <w:startOverride w:val="1"/>
    </w:lvlOverride>
  </w:num>
  <w:numIdMacAtCleanup w:val="4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20"/>
  <w:embedTrueTypeFonts/>
  <w:saveSubsetFonts/>
  <w:attachedTemplate r:id="rId1"/>
  <w:stylePaneFormatFilter w:val="7F04" w:allStyles="0" w:customStyles="0" w:latentStyles="1" w:stylesInUse="0" w:headingStyles="0" w:numberingStyles="0" w:tableStyles="0" w:directFormattingOnRuns="1" w:directFormattingOnParagraphs="1" w:directFormattingOnNumbering="1" w:directFormattingOnTables="1" w:clearFormatting="1" w:top3HeadingStyles="1" w:visibleStyles="1" w:alternateStyleNames="0"/>
  <w:stylePaneSortMethod w:val="0000"/>
  <w:defaultTabStop w:val="709"/>
  <w:hyphenationZone w:val="425"/>
  <w:noPunctuationKerning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15C69"/>
    <w:rsid w:val="000016DA"/>
    <w:rsid w:val="00001817"/>
    <w:rsid w:val="00003506"/>
    <w:rsid w:val="00003727"/>
    <w:rsid w:val="00003DCC"/>
    <w:rsid w:val="000043D2"/>
    <w:rsid w:val="00004A65"/>
    <w:rsid w:val="00004BF5"/>
    <w:rsid w:val="000054FC"/>
    <w:rsid w:val="000060F8"/>
    <w:rsid w:val="0000771E"/>
    <w:rsid w:val="000105A5"/>
    <w:rsid w:val="00011BF4"/>
    <w:rsid w:val="0001228D"/>
    <w:rsid w:val="00013B59"/>
    <w:rsid w:val="0001446C"/>
    <w:rsid w:val="00014D18"/>
    <w:rsid w:val="000161DD"/>
    <w:rsid w:val="0001671A"/>
    <w:rsid w:val="00016F18"/>
    <w:rsid w:val="00017D82"/>
    <w:rsid w:val="0002116C"/>
    <w:rsid w:val="000215A2"/>
    <w:rsid w:val="00022A9A"/>
    <w:rsid w:val="00023F40"/>
    <w:rsid w:val="000248A1"/>
    <w:rsid w:val="00025B36"/>
    <w:rsid w:val="00026737"/>
    <w:rsid w:val="00026760"/>
    <w:rsid w:val="000302D3"/>
    <w:rsid w:val="00031672"/>
    <w:rsid w:val="00031C77"/>
    <w:rsid w:val="00031FCE"/>
    <w:rsid w:val="000325CF"/>
    <w:rsid w:val="00033851"/>
    <w:rsid w:val="0003399C"/>
    <w:rsid w:val="000348A1"/>
    <w:rsid w:val="00035C60"/>
    <w:rsid w:val="0004155B"/>
    <w:rsid w:val="00041A54"/>
    <w:rsid w:val="000420A8"/>
    <w:rsid w:val="00042B13"/>
    <w:rsid w:val="00043103"/>
    <w:rsid w:val="0004354E"/>
    <w:rsid w:val="00043D1C"/>
    <w:rsid w:val="000444A5"/>
    <w:rsid w:val="00045D18"/>
    <w:rsid w:val="000475C0"/>
    <w:rsid w:val="000509FA"/>
    <w:rsid w:val="00051B56"/>
    <w:rsid w:val="0005315D"/>
    <w:rsid w:val="0005328C"/>
    <w:rsid w:val="000537C9"/>
    <w:rsid w:val="0005382C"/>
    <w:rsid w:val="00053D78"/>
    <w:rsid w:val="00053D97"/>
    <w:rsid w:val="00053EA0"/>
    <w:rsid w:val="00055F61"/>
    <w:rsid w:val="0005640A"/>
    <w:rsid w:val="00057952"/>
    <w:rsid w:val="00057AFF"/>
    <w:rsid w:val="0006156C"/>
    <w:rsid w:val="00061E29"/>
    <w:rsid w:val="000621AC"/>
    <w:rsid w:val="00062F57"/>
    <w:rsid w:val="000634D1"/>
    <w:rsid w:val="00063BB6"/>
    <w:rsid w:val="00064AF9"/>
    <w:rsid w:val="00064E9F"/>
    <w:rsid w:val="00065EEF"/>
    <w:rsid w:val="00067084"/>
    <w:rsid w:val="000673DB"/>
    <w:rsid w:val="00067B57"/>
    <w:rsid w:val="00070298"/>
    <w:rsid w:val="00070309"/>
    <w:rsid w:val="000703A2"/>
    <w:rsid w:val="000707DF"/>
    <w:rsid w:val="000713E2"/>
    <w:rsid w:val="0007189C"/>
    <w:rsid w:val="000728C4"/>
    <w:rsid w:val="000731BE"/>
    <w:rsid w:val="000733F4"/>
    <w:rsid w:val="00073B12"/>
    <w:rsid w:val="000743D3"/>
    <w:rsid w:val="00076FDD"/>
    <w:rsid w:val="00077B8C"/>
    <w:rsid w:val="000817F6"/>
    <w:rsid w:val="000828B0"/>
    <w:rsid w:val="00082932"/>
    <w:rsid w:val="000829C2"/>
    <w:rsid w:val="00082E73"/>
    <w:rsid w:val="00083012"/>
    <w:rsid w:val="000830C9"/>
    <w:rsid w:val="00083279"/>
    <w:rsid w:val="0008431B"/>
    <w:rsid w:val="00085035"/>
    <w:rsid w:val="00085FE1"/>
    <w:rsid w:val="0008719A"/>
    <w:rsid w:val="0008795A"/>
    <w:rsid w:val="000903C8"/>
    <w:rsid w:val="0009054E"/>
    <w:rsid w:val="000905FD"/>
    <w:rsid w:val="00091289"/>
    <w:rsid w:val="000915DB"/>
    <w:rsid w:val="00091AA9"/>
    <w:rsid w:val="0009270E"/>
    <w:rsid w:val="000929DB"/>
    <w:rsid w:val="00092B0A"/>
    <w:rsid w:val="00093273"/>
    <w:rsid w:val="00093545"/>
    <w:rsid w:val="00093ACD"/>
    <w:rsid w:val="00093B5F"/>
    <w:rsid w:val="00095848"/>
    <w:rsid w:val="000974BA"/>
    <w:rsid w:val="00097D15"/>
    <w:rsid w:val="000A061A"/>
    <w:rsid w:val="000A0DC1"/>
    <w:rsid w:val="000A2DFD"/>
    <w:rsid w:val="000A2EC1"/>
    <w:rsid w:val="000A415E"/>
    <w:rsid w:val="000A587D"/>
    <w:rsid w:val="000A6B04"/>
    <w:rsid w:val="000A7846"/>
    <w:rsid w:val="000B099E"/>
    <w:rsid w:val="000B18CA"/>
    <w:rsid w:val="000B2195"/>
    <w:rsid w:val="000B245C"/>
    <w:rsid w:val="000B2A2E"/>
    <w:rsid w:val="000B4B70"/>
    <w:rsid w:val="000B4D1F"/>
    <w:rsid w:val="000B5FAC"/>
    <w:rsid w:val="000B63AD"/>
    <w:rsid w:val="000B64B5"/>
    <w:rsid w:val="000B6F1F"/>
    <w:rsid w:val="000B7E29"/>
    <w:rsid w:val="000C0A6F"/>
    <w:rsid w:val="000C0C82"/>
    <w:rsid w:val="000C1050"/>
    <w:rsid w:val="000C3068"/>
    <w:rsid w:val="000C3B0B"/>
    <w:rsid w:val="000C419C"/>
    <w:rsid w:val="000C6218"/>
    <w:rsid w:val="000C69FD"/>
    <w:rsid w:val="000C79CB"/>
    <w:rsid w:val="000D0BB1"/>
    <w:rsid w:val="000D10C1"/>
    <w:rsid w:val="000D147A"/>
    <w:rsid w:val="000D22C0"/>
    <w:rsid w:val="000D3DA2"/>
    <w:rsid w:val="000D3E79"/>
    <w:rsid w:val="000D3ED2"/>
    <w:rsid w:val="000D615F"/>
    <w:rsid w:val="000D71EA"/>
    <w:rsid w:val="000D73F0"/>
    <w:rsid w:val="000E043C"/>
    <w:rsid w:val="000E2987"/>
    <w:rsid w:val="000E2993"/>
    <w:rsid w:val="000E4F56"/>
    <w:rsid w:val="000E6F6A"/>
    <w:rsid w:val="000F06A3"/>
    <w:rsid w:val="000F26DF"/>
    <w:rsid w:val="000F474D"/>
    <w:rsid w:val="000F4C7B"/>
    <w:rsid w:val="000F5093"/>
    <w:rsid w:val="000F5C06"/>
    <w:rsid w:val="000F6698"/>
    <w:rsid w:val="000F7258"/>
    <w:rsid w:val="000F7DAD"/>
    <w:rsid w:val="0010064F"/>
    <w:rsid w:val="001020D2"/>
    <w:rsid w:val="001021C1"/>
    <w:rsid w:val="001024C7"/>
    <w:rsid w:val="0010263F"/>
    <w:rsid w:val="0010361D"/>
    <w:rsid w:val="00104A7D"/>
    <w:rsid w:val="00105102"/>
    <w:rsid w:val="00106A88"/>
    <w:rsid w:val="00110A5A"/>
    <w:rsid w:val="0011114D"/>
    <w:rsid w:val="00111B3B"/>
    <w:rsid w:val="00111CF0"/>
    <w:rsid w:val="001120AF"/>
    <w:rsid w:val="001122DB"/>
    <w:rsid w:val="00112D56"/>
    <w:rsid w:val="00112ED8"/>
    <w:rsid w:val="00113B6F"/>
    <w:rsid w:val="00114E60"/>
    <w:rsid w:val="00115C28"/>
    <w:rsid w:val="00116071"/>
    <w:rsid w:val="00116466"/>
    <w:rsid w:val="00117A94"/>
    <w:rsid w:val="00120FA4"/>
    <w:rsid w:val="00121BDB"/>
    <w:rsid w:val="00122873"/>
    <w:rsid w:val="0012378B"/>
    <w:rsid w:val="00124868"/>
    <w:rsid w:val="00126080"/>
    <w:rsid w:val="001270DD"/>
    <w:rsid w:val="00127CC8"/>
    <w:rsid w:val="00130456"/>
    <w:rsid w:val="00130FC9"/>
    <w:rsid w:val="00130FE7"/>
    <w:rsid w:val="00131A9C"/>
    <w:rsid w:val="00131D63"/>
    <w:rsid w:val="00133625"/>
    <w:rsid w:val="00134D8A"/>
    <w:rsid w:val="00135B65"/>
    <w:rsid w:val="001360A4"/>
    <w:rsid w:val="00137021"/>
    <w:rsid w:val="0013722F"/>
    <w:rsid w:val="00141AA7"/>
    <w:rsid w:val="00141B59"/>
    <w:rsid w:val="00141B74"/>
    <w:rsid w:val="00142767"/>
    <w:rsid w:val="00143324"/>
    <w:rsid w:val="00143AC9"/>
    <w:rsid w:val="00143BAB"/>
    <w:rsid w:val="001449C7"/>
    <w:rsid w:val="00145206"/>
    <w:rsid w:val="00145A06"/>
    <w:rsid w:val="00145C73"/>
    <w:rsid w:val="00150177"/>
    <w:rsid w:val="00150900"/>
    <w:rsid w:val="00151BD4"/>
    <w:rsid w:val="00152054"/>
    <w:rsid w:val="00152109"/>
    <w:rsid w:val="001525B9"/>
    <w:rsid w:val="001525D4"/>
    <w:rsid w:val="00153734"/>
    <w:rsid w:val="00154131"/>
    <w:rsid w:val="00155A62"/>
    <w:rsid w:val="00155EF8"/>
    <w:rsid w:val="001569B5"/>
    <w:rsid w:val="00161413"/>
    <w:rsid w:val="001615EB"/>
    <w:rsid w:val="0016238A"/>
    <w:rsid w:val="00163E7C"/>
    <w:rsid w:val="00166740"/>
    <w:rsid w:val="00170B10"/>
    <w:rsid w:val="001717FF"/>
    <w:rsid w:val="0017181C"/>
    <w:rsid w:val="00171F53"/>
    <w:rsid w:val="001722E8"/>
    <w:rsid w:val="00172A4A"/>
    <w:rsid w:val="00175BD1"/>
    <w:rsid w:val="00176D78"/>
    <w:rsid w:val="001772C2"/>
    <w:rsid w:val="001773CA"/>
    <w:rsid w:val="00177C3D"/>
    <w:rsid w:val="00180402"/>
    <w:rsid w:val="00181480"/>
    <w:rsid w:val="00181F3B"/>
    <w:rsid w:val="00182B92"/>
    <w:rsid w:val="001833D6"/>
    <w:rsid w:val="00183675"/>
    <w:rsid w:val="00183E4E"/>
    <w:rsid w:val="00184A01"/>
    <w:rsid w:val="00184F7A"/>
    <w:rsid w:val="00185A81"/>
    <w:rsid w:val="00186C6D"/>
    <w:rsid w:val="00190393"/>
    <w:rsid w:val="001908C4"/>
    <w:rsid w:val="00193198"/>
    <w:rsid w:val="00194557"/>
    <w:rsid w:val="00194664"/>
    <w:rsid w:val="00196164"/>
    <w:rsid w:val="00196337"/>
    <w:rsid w:val="00197257"/>
    <w:rsid w:val="00197F86"/>
    <w:rsid w:val="001A055A"/>
    <w:rsid w:val="001A331F"/>
    <w:rsid w:val="001A4058"/>
    <w:rsid w:val="001A55A2"/>
    <w:rsid w:val="001A5EC6"/>
    <w:rsid w:val="001A7F65"/>
    <w:rsid w:val="001B1557"/>
    <w:rsid w:val="001B1A69"/>
    <w:rsid w:val="001B246C"/>
    <w:rsid w:val="001B3B2D"/>
    <w:rsid w:val="001B3F85"/>
    <w:rsid w:val="001B63F4"/>
    <w:rsid w:val="001B6FB5"/>
    <w:rsid w:val="001B7463"/>
    <w:rsid w:val="001B7661"/>
    <w:rsid w:val="001B79AD"/>
    <w:rsid w:val="001C1FC4"/>
    <w:rsid w:val="001C2EDB"/>
    <w:rsid w:val="001C3AF4"/>
    <w:rsid w:val="001C3E0A"/>
    <w:rsid w:val="001C3EB1"/>
    <w:rsid w:val="001C4617"/>
    <w:rsid w:val="001C4825"/>
    <w:rsid w:val="001C5F96"/>
    <w:rsid w:val="001C632F"/>
    <w:rsid w:val="001C748D"/>
    <w:rsid w:val="001D1AC8"/>
    <w:rsid w:val="001D1C1D"/>
    <w:rsid w:val="001D2400"/>
    <w:rsid w:val="001D27E3"/>
    <w:rsid w:val="001D4491"/>
    <w:rsid w:val="001D4557"/>
    <w:rsid w:val="001D5CE8"/>
    <w:rsid w:val="001D6328"/>
    <w:rsid w:val="001D70A7"/>
    <w:rsid w:val="001E046C"/>
    <w:rsid w:val="001E06C4"/>
    <w:rsid w:val="001E1352"/>
    <w:rsid w:val="001E1645"/>
    <w:rsid w:val="001E241C"/>
    <w:rsid w:val="001E2688"/>
    <w:rsid w:val="001E3080"/>
    <w:rsid w:val="001E3E8B"/>
    <w:rsid w:val="001E4A6F"/>
    <w:rsid w:val="001E60D7"/>
    <w:rsid w:val="001E6525"/>
    <w:rsid w:val="001E6558"/>
    <w:rsid w:val="001E7DBD"/>
    <w:rsid w:val="001F2305"/>
    <w:rsid w:val="001F313E"/>
    <w:rsid w:val="001F32B8"/>
    <w:rsid w:val="001F4128"/>
    <w:rsid w:val="001F4814"/>
    <w:rsid w:val="001F48C6"/>
    <w:rsid w:val="001F6A0E"/>
    <w:rsid w:val="001F6AF6"/>
    <w:rsid w:val="001F6FC0"/>
    <w:rsid w:val="00201320"/>
    <w:rsid w:val="00201C26"/>
    <w:rsid w:val="002030C8"/>
    <w:rsid w:val="002030D2"/>
    <w:rsid w:val="00203367"/>
    <w:rsid w:val="002039AD"/>
    <w:rsid w:val="002041F6"/>
    <w:rsid w:val="002041F9"/>
    <w:rsid w:val="00205266"/>
    <w:rsid w:val="002054A7"/>
    <w:rsid w:val="002058BF"/>
    <w:rsid w:val="00205C59"/>
    <w:rsid w:val="002066B2"/>
    <w:rsid w:val="0020698C"/>
    <w:rsid w:val="002069B7"/>
    <w:rsid w:val="002079F7"/>
    <w:rsid w:val="002101F5"/>
    <w:rsid w:val="0021035C"/>
    <w:rsid w:val="00211406"/>
    <w:rsid w:val="00211FF4"/>
    <w:rsid w:val="00212DC6"/>
    <w:rsid w:val="002133E2"/>
    <w:rsid w:val="002134F7"/>
    <w:rsid w:val="00214841"/>
    <w:rsid w:val="00214C0C"/>
    <w:rsid w:val="0021605B"/>
    <w:rsid w:val="0021703D"/>
    <w:rsid w:val="002175DA"/>
    <w:rsid w:val="00217675"/>
    <w:rsid w:val="0021792B"/>
    <w:rsid w:val="00220151"/>
    <w:rsid w:val="00221770"/>
    <w:rsid w:val="002227A6"/>
    <w:rsid w:val="00222C07"/>
    <w:rsid w:val="00222E65"/>
    <w:rsid w:val="00222EE6"/>
    <w:rsid w:val="002244B2"/>
    <w:rsid w:val="00225423"/>
    <w:rsid w:val="002262C2"/>
    <w:rsid w:val="00226A33"/>
    <w:rsid w:val="00227C33"/>
    <w:rsid w:val="00227C38"/>
    <w:rsid w:val="00230BA8"/>
    <w:rsid w:val="002321E0"/>
    <w:rsid w:val="002323C3"/>
    <w:rsid w:val="00232ACB"/>
    <w:rsid w:val="002338D1"/>
    <w:rsid w:val="00233B3B"/>
    <w:rsid w:val="002345A3"/>
    <w:rsid w:val="00235FCB"/>
    <w:rsid w:val="00243C93"/>
    <w:rsid w:val="002442C3"/>
    <w:rsid w:val="00244659"/>
    <w:rsid w:val="002446CF"/>
    <w:rsid w:val="00244C27"/>
    <w:rsid w:val="00245582"/>
    <w:rsid w:val="00245724"/>
    <w:rsid w:val="0024680E"/>
    <w:rsid w:val="0024770F"/>
    <w:rsid w:val="0025181D"/>
    <w:rsid w:val="00251EE5"/>
    <w:rsid w:val="00253527"/>
    <w:rsid w:val="00253FDA"/>
    <w:rsid w:val="002562A6"/>
    <w:rsid w:val="00256659"/>
    <w:rsid w:val="00256AA4"/>
    <w:rsid w:val="00256FD1"/>
    <w:rsid w:val="00257232"/>
    <w:rsid w:val="00260B72"/>
    <w:rsid w:val="00260ED0"/>
    <w:rsid w:val="00260ED3"/>
    <w:rsid w:val="002611AC"/>
    <w:rsid w:val="00261F9B"/>
    <w:rsid w:val="00262542"/>
    <w:rsid w:val="00263576"/>
    <w:rsid w:val="0026452B"/>
    <w:rsid w:val="002652E4"/>
    <w:rsid w:val="00267039"/>
    <w:rsid w:val="00271E3D"/>
    <w:rsid w:val="00272FBF"/>
    <w:rsid w:val="00273057"/>
    <w:rsid w:val="002746FB"/>
    <w:rsid w:val="0027572D"/>
    <w:rsid w:val="00275EF3"/>
    <w:rsid w:val="00275F50"/>
    <w:rsid w:val="002768A3"/>
    <w:rsid w:val="0027706F"/>
    <w:rsid w:val="002778B9"/>
    <w:rsid w:val="00277AB7"/>
    <w:rsid w:val="00280A91"/>
    <w:rsid w:val="00280B1A"/>
    <w:rsid w:val="00280F4A"/>
    <w:rsid w:val="002818A5"/>
    <w:rsid w:val="00282080"/>
    <w:rsid w:val="002820D2"/>
    <w:rsid w:val="00282155"/>
    <w:rsid w:val="00282D8B"/>
    <w:rsid w:val="00282DCC"/>
    <w:rsid w:val="002836DD"/>
    <w:rsid w:val="002836E2"/>
    <w:rsid w:val="00283ED0"/>
    <w:rsid w:val="002844E8"/>
    <w:rsid w:val="002847DF"/>
    <w:rsid w:val="00284ED9"/>
    <w:rsid w:val="0028515A"/>
    <w:rsid w:val="002854D5"/>
    <w:rsid w:val="0028557D"/>
    <w:rsid w:val="002866FD"/>
    <w:rsid w:val="00286B6A"/>
    <w:rsid w:val="002873A0"/>
    <w:rsid w:val="00290165"/>
    <w:rsid w:val="002904FA"/>
    <w:rsid w:val="00290D48"/>
    <w:rsid w:val="002927BC"/>
    <w:rsid w:val="00292A17"/>
    <w:rsid w:val="00292CAB"/>
    <w:rsid w:val="00296571"/>
    <w:rsid w:val="00297BBB"/>
    <w:rsid w:val="002A0914"/>
    <w:rsid w:val="002A1955"/>
    <w:rsid w:val="002A19B6"/>
    <w:rsid w:val="002A1E2F"/>
    <w:rsid w:val="002A22BE"/>
    <w:rsid w:val="002A2785"/>
    <w:rsid w:val="002A3DB4"/>
    <w:rsid w:val="002A426A"/>
    <w:rsid w:val="002A4425"/>
    <w:rsid w:val="002A59A6"/>
    <w:rsid w:val="002A6927"/>
    <w:rsid w:val="002A6954"/>
    <w:rsid w:val="002A71C0"/>
    <w:rsid w:val="002A7D06"/>
    <w:rsid w:val="002B0481"/>
    <w:rsid w:val="002B0E52"/>
    <w:rsid w:val="002B0FDA"/>
    <w:rsid w:val="002B201C"/>
    <w:rsid w:val="002B2C02"/>
    <w:rsid w:val="002B3250"/>
    <w:rsid w:val="002B4F45"/>
    <w:rsid w:val="002B597C"/>
    <w:rsid w:val="002B6283"/>
    <w:rsid w:val="002B65D1"/>
    <w:rsid w:val="002B7C64"/>
    <w:rsid w:val="002C0520"/>
    <w:rsid w:val="002C0B76"/>
    <w:rsid w:val="002C1055"/>
    <w:rsid w:val="002C21BB"/>
    <w:rsid w:val="002C389A"/>
    <w:rsid w:val="002C39DF"/>
    <w:rsid w:val="002C4813"/>
    <w:rsid w:val="002C569B"/>
    <w:rsid w:val="002C5DEC"/>
    <w:rsid w:val="002C6761"/>
    <w:rsid w:val="002C7684"/>
    <w:rsid w:val="002D060B"/>
    <w:rsid w:val="002D0734"/>
    <w:rsid w:val="002D0ECE"/>
    <w:rsid w:val="002D11A0"/>
    <w:rsid w:val="002D1819"/>
    <w:rsid w:val="002D3576"/>
    <w:rsid w:val="002D3D0B"/>
    <w:rsid w:val="002D4890"/>
    <w:rsid w:val="002D4CD3"/>
    <w:rsid w:val="002D5E81"/>
    <w:rsid w:val="002D5EB0"/>
    <w:rsid w:val="002D606A"/>
    <w:rsid w:val="002D7321"/>
    <w:rsid w:val="002D793C"/>
    <w:rsid w:val="002D7D4D"/>
    <w:rsid w:val="002E1236"/>
    <w:rsid w:val="002E172A"/>
    <w:rsid w:val="002E244F"/>
    <w:rsid w:val="002E580F"/>
    <w:rsid w:val="002E7491"/>
    <w:rsid w:val="002F0914"/>
    <w:rsid w:val="002F21DA"/>
    <w:rsid w:val="002F2D8A"/>
    <w:rsid w:val="002F309C"/>
    <w:rsid w:val="002F33D0"/>
    <w:rsid w:val="002F356B"/>
    <w:rsid w:val="002F48F7"/>
    <w:rsid w:val="002F57A0"/>
    <w:rsid w:val="002F5899"/>
    <w:rsid w:val="00300C1E"/>
    <w:rsid w:val="00301DE0"/>
    <w:rsid w:val="0030218C"/>
    <w:rsid w:val="003035BC"/>
    <w:rsid w:val="00304AD6"/>
    <w:rsid w:val="00306D83"/>
    <w:rsid w:val="00306DC6"/>
    <w:rsid w:val="00306DCE"/>
    <w:rsid w:val="0030794E"/>
    <w:rsid w:val="00307C86"/>
    <w:rsid w:val="00310223"/>
    <w:rsid w:val="00310CB3"/>
    <w:rsid w:val="00313701"/>
    <w:rsid w:val="00313796"/>
    <w:rsid w:val="00313811"/>
    <w:rsid w:val="00313A33"/>
    <w:rsid w:val="003151C2"/>
    <w:rsid w:val="003154BA"/>
    <w:rsid w:val="00316036"/>
    <w:rsid w:val="003160B1"/>
    <w:rsid w:val="003178E6"/>
    <w:rsid w:val="0031791C"/>
    <w:rsid w:val="00317B48"/>
    <w:rsid w:val="00317C8D"/>
    <w:rsid w:val="003217CD"/>
    <w:rsid w:val="00321E3C"/>
    <w:rsid w:val="00323148"/>
    <w:rsid w:val="0032357D"/>
    <w:rsid w:val="0032433D"/>
    <w:rsid w:val="00327771"/>
    <w:rsid w:val="00330BF4"/>
    <w:rsid w:val="0033128C"/>
    <w:rsid w:val="00332A09"/>
    <w:rsid w:val="00332CC2"/>
    <w:rsid w:val="00332E77"/>
    <w:rsid w:val="003334D0"/>
    <w:rsid w:val="003349BF"/>
    <w:rsid w:val="003358D8"/>
    <w:rsid w:val="00335EBE"/>
    <w:rsid w:val="00337DCD"/>
    <w:rsid w:val="00341408"/>
    <w:rsid w:val="00341DC5"/>
    <w:rsid w:val="0034228B"/>
    <w:rsid w:val="0034236A"/>
    <w:rsid w:val="00343B1E"/>
    <w:rsid w:val="00345149"/>
    <w:rsid w:val="00345B9A"/>
    <w:rsid w:val="00345E03"/>
    <w:rsid w:val="00345E15"/>
    <w:rsid w:val="003476FB"/>
    <w:rsid w:val="00347B69"/>
    <w:rsid w:val="00347E32"/>
    <w:rsid w:val="003505E1"/>
    <w:rsid w:val="003506CE"/>
    <w:rsid w:val="003522C6"/>
    <w:rsid w:val="00353B5C"/>
    <w:rsid w:val="00355035"/>
    <w:rsid w:val="0035715D"/>
    <w:rsid w:val="00357B4D"/>
    <w:rsid w:val="0036040E"/>
    <w:rsid w:val="00360D31"/>
    <w:rsid w:val="003620D2"/>
    <w:rsid w:val="00362160"/>
    <w:rsid w:val="003622FB"/>
    <w:rsid w:val="0036285D"/>
    <w:rsid w:val="00362D53"/>
    <w:rsid w:val="00364019"/>
    <w:rsid w:val="0036485D"/>
    <w:rsid w:val="00364FE1"/>
    <w:rsid w:val="0036661D"/>
    <w:rsid w:val="00370F6A"/>
    <w:rsid w:val="003712C5"/>
    <w:rsid w:val="003713C3"/>
    <w:rsid w:val="0037348D"/>
    <w:rsid w:val="003740EC"/>
    <w:rsid w:val="003754A9"/>
    <w:rsid w:val="00375616"/>
    <w:rsid w:val="00375D97"/>
    <w:rsid w:val="00376578"/>
    <w:rsid w:val="0037679C"/>
    <w:rsid w:val="0037749E"/>
    <w:rsid w:val="00377ED5"/>
    <w:rsid w:val="00383072"/>
    <w:rsid w:val="003835D7"/>
    <w:rsid w:val="00383EAB"/>
    <w:rsid w:val="00383EB8"/>
    <w:rsid w:val="00385575"/>
    <w:rsid w:val="00385BCB"/>
    <w:rsid w:val="00386AE4"/>
    <w:rsid w:val="00386E3E"/>
    <w:rsid w:val="00387CB2"/>
    <w:rsid w:val="00390E91"/>
    <w:rsid w:val="003917CA"/>
    <w:rsid w:val="003918C9"/>
    <w:rsid w:val="00391DDE"/>
    <w:rsid w:val="0039242D"/>
    <w:rsid w:val="00392565"/>
    <w:rsid w:val="00392B80"/>
    <w:rsid w:val="00392C1A"/>
    <w:rsid w:val="00392E52"/>
    <w:rsid w:val="00392F93"/>
    <w:rsid w:val="00393F3A"/>
    <w:rsid w:val="00394130"/>
    <w:rsid w:val="0039472F"/>
    <w:rsid w:val="00396371"/>
    <w:rsid w:val="00396A73"/>
    <w:rsid w:val="00396E3D"/>
    <w:rsid w:val="003A0ECF"/>
    <w:rsid w:val="003A20EB"/>
    <w:rsid w:val="003A295A"/>
    <w:rsid w:val="003A29A5"/>
    <w:rsid w:val="003A4281"/>
    <w:rsid w:val="003A541C"/>
    <w:rsid w:val="003A5C4A"/>
    <w:rsid w:val="003A5EA8"/>
    <w:rsid w:val="003A6197"/>
    <w:rsid w:val="003A6347"/>
    <w:rsid w:val="003A6980"/>
    <w:rsid w:val="003B1477"/>
    <w:rsid w:val="003B177A"/>
    <w:rsid w:val="003B19BD"/>
    <w:rsid w:val="003B1BA9"/>
    <w:rsid w:val="003B2049"/>
    <w:rsid w:val="003B23E5"/>
    <w:rsid w:val="003B24FF"/>
    <w:rsid w:val="003B2937"/>
    <w:rsid w:val="003B2B13"/>
    <w:rsid w:val="003B471F"/>
    <w:rsid w:val="003B530B"/>
    <w:rsid w:val="003B5812"/>
    <w:rsid w:val="003B7BBC"/>
    <w:rsid w:val="003C0FF4"/>
    <w:rsid w:val="003C1790"/>
    <w:rsid w:val="003C252D"/>
    <w:rsid w:val="003C5B9F"/>
    <w:rsid w:val="003C6205"/>
    <w:rsid w:val="003C6856"/>
    <w:rsid w:val="003C6DBF"/>
    <w:rsid w:val="003C6F02"/>
    <w:rsid w:val="003C6F7D"/>
    <w:rsid w:val="003D01C3"/>
    <w:rsid w:val="003D11D7"/>
    <w:rsid w:val="003D122A"/>
    <w:rsid w:val="003D14A2"/>
    <w:rsid w:val="003D1E74"/>
    <w:rsid w:val="003D1ED6"/>
    <w:rsid w:val="003D203C"/>
    <w:rsid w:val="003D3CAB"/>
    <w:rsid w:val="003D3CFD"/>
    <w:rsid w:val="003D43E6"/>
    <w:rsid w:val="003D45E4"/>
    <w:rsid w:val="003D4A25"/>
    <w:rsid w:val="003D4C97"/>
    <w:rsid w:val="003D5730"/>
    <w:rsid w:val="003D6484"/>
    <w:rsid w:val="003D6B42"/>
    <w:rsid w:val="003D6C0F"/>
    <w:rsid w:val="003D76C6"/>
    <w:rsid w:val="003E0471"/>
    <w:rsid w:val="003E101C"/>
    <w:rsid w:val="003E126A"/>
    <w:rsid w:val="003E1C2B"/>
    <w:rsid w:val="003E2A8D"/>
    <w:rsid w:val="003E2FF8"/>
    <w:rsid w:val="003E338A"/>
    <w:rsid w:val="003E40AD"/>
    <w:rsid w:val="003E50C0"/>
    <w:rsid w:val="003E55D2"/>
    <w:rsid w:val="003E5685"/>
    <w:rsid w:val="003E5E30"/>
    <w:rsid w:val="003E607C"/>
    <w:rsid w:val="003E6484"/>
    <w:rsid w:val="003E65A0"/>
    <w:rsid w:val="003E65BD"/>
    <w:rsid w:val="003E6BF9"/>
    <w:rsid w:val="003E71CB"/>
    <w:rsid w:val="003E7F03"/>
    <w:rsid w:val="003F2110"/>
    <w:rsid w:val="003F21B5"/>
    <w:rsid w:val="003F2425"/>
    <w:rsid w:val="003F347F"/>
    <w:rsid w:val="003F494F"/>
    <w:rsid w:val="003F4EDA"/>
    <w:rsid w:val="003F59BF"/>
    <w:rsid w:val="003F642D"/>
    <w:rsid w:val="003F677A"/>
    <w:rsid w:val="003F78FF"/>
    <w:rsid w:val="004000AB"/>
    <w:rsid w:val="00400243"/>
    <w:rsid w:val="004012A2"/>
    <w:rsid w:val="00401319"/>
    <w:rsid w:val="0040161C"/>
    <w:rsid w:val="00401875"/>
    <w:rsid w:val="00401E9F"/>
    <w:rsid w:val="00401FB4"/>
    <w:rsid w:val="00402401"/>
    <w:rsid w:val="0040478F"/>
    <w:rsid w:val="00404E56"/>
    <w:rsid w:val="004054C9"/>
    <w:rsid w:val="00405843"/>
    <w:rsid w:val="00406569"/>
    <w:rsid w:val="004067FA"/>
    <w:rsid w:val="00406B23"/>
    <w:rsid w:val="00406CE5"/>
    <w:rsid w:val="00406F2B"/>
    <w:rsid w:val="00407FBC"/>
    <w:rsid w:val="00412221"/>
    <w:rsid w:val="00412249"/>
    <w:rsid w:val="00412977"/>
    <w:rsid w:val="00412AB9"/>
    <w:rsid w:val="00412AD8"/>
    <w:rsid w:val="0041372C"/>
    <w:rsid w:val="00415D36"/>
    <w:rsid w:val="0041608D"/>
    <w:rsid w:val="004160AD"/>
    <w:rsid w:val="00417836"/>
    <w:rsid w:val="004212AF"/>
    <w:rsid w:val="004214A8"/>
    <w:rsid w:val="004217F9"/>
    <w:rsid w:val="00421C94"/>
    <w:rsid w:val="00421E2C"/>
    <w:rsid w:val="0042358E"/>
    <w:rsid w:val="00427B2E"/>
    <w:rsid w:val="004307E7"/>
    <w:rsid w:val="004317AC"/>
    <w:rsid w:val="00432892"/>
    <w:rsid w:val="004344D6"/>
    <w:rsid w:val="00436AD6"/>
    <w:rsid w:val="0044130A"/>
    <w:rsid w:val="00441844"/>
    <w:rsid w:val="00442583"/>
    <w:rsid w:val="00442596"/>
    <w:rsid w:val="004427A4"/>
    <w:rsid w:val="00442E15"/>
    <w:rsid w:val="00443771"/>
    <w:rsid w:val="00443FC8"/>
    <w:rsid w:val="00444081"/>
    <w:rsid w:val="0044455A"/>
    <w:rsid w:val="00445532"/>
    <w:rsid w:val="004465A5"/>
    <w:rsid w:val="004467E2"/>
    <w:rsid w:val="00446968"/>
    <w:rsid w:val="00447D46"/>
    <w:rsid w:val="00450BDC"/>
    <w:rsid w:val="004515F6"/>
    <w:rsid w:val="00451F0B"/>
    <w:rsid w:val="0045357B"/>
    <w:rsid w:val="00453DB0"/>
    <w:rsid w:val="00455038"/>
    <w:rsid w:val="00455F74"/>
    <w:rsid w:val="004571E6"/>
    <w:rsid w:val="004650C2"/>
    <w:rsid w:val="004664A5"/>
    <w:rsid w:val="004664E4"/>
    <w:rsid w:val="004714FF"/>
    <w:rsid w:val="0047287F"/>
    <w:rsid w:val="00474DCF"/>
    <w:rsid w:val="00474E54"/>
    <w:rsid w:val="0047517F"/>
    <w:rsid w:val="00480F8B"/>
    <w:rsid w:val="004811E2"/>
    <w:rsid w:val="00481510"/>
    <w:rsid w:val="0048180B"/>
    <w:rsid w:val="00481CC5"/>
    <w:rsid w:val="00481F59"/>
    <w:rsid w:val="004821F8"/>
    <w:rsid w:val="00482238"/>
    <w:rsid w:val="004824B1"/>
    <w:rsid w:val="00482A29"/>
    <w:rsid w:val="00484264"/>
    <w:rsid w:val="00485314"/>
    <w:rsid w:val="00485847"/>
    <w:rsid w:val="00486D9C"/>
    <w:rsid w:val="004878EB"/>
    <w:rsid w:val="004912ED"/>
    <w:rsid w:val="00492D6A"/>
    <w:rsid w:val="004940A9"/>
    <w:rsid w:val="00495398"/>
    <w:rsid w:val="00495B61"/>
    <w:rsid w:val="0049635F"/>
    <w:rsid w:val="00497ADA"/>
    <w:rsid w:val="004A084D"/>
    <w:rsid w:val="004A0CE6"/>
    <w:rsid w:val="004A17F6"/>
    <w:rsid w:val="004A1B0C"/>
    <w:rsid w:val="004A2F95"/>
    <w:rsid w:val="004A3447"/>
    <w:rsid w:val="004A3747"/>
    <w:rsid w:val="004A449F"/>
    <w:rsid w:val="004A621F"/>
    <w:rsid w:val="004A63E2"/>
    <w:rsid w:val="004A7389"/>
    <w:rsid w:val="004A79C1"/>
    <w:rsid w:val="004A7AAC"/>
    <w:rsid w:val="004B020E"/>
    <w:rsid w:val="004B0721"/>
    <w:rsid w:val="004B230A"/>
    <w:rsid w:val="004B31B0"/>
    <w:rsid w:val="004B3941"/>
    <w:rsid w:val="004B5199"/>
    <w:rsid w:val="004B5C0C"/>
    <w:rsid w:val="004B63D9"/>
    <w:rsid w:val="004B6F36"/>
    <w:rsid w:val="004B789A"/>
    <w:rsid w:val="004C0D74"/>
    <w:rsid w:val="004C2A2A"/>
    <w:rsid w:val="004C329F"/>
    <w:rsid w:val="004C35F0"/>
    <w:rsid w:val="004C380B"/>
    <w:rsid w:val="004C485A"/>
    <w:rsid w:val="004C6004"/>
    <w:rsid w:val="004C700C"/>
    <w:rsid w:val="004C753E"/>
    <w:rsid w:val="004D11D2"/>
    <w:rsid w:val="004D23E8"/>
    <w:rsid w:val="004D607C"/>
    <w:rsid w:val="004D68E9"/>
    <w:rsid w:val="004D6B90"/>
    <w:rsid w:val="004D6BED"/>
    <w:rsid w:val="004D79BC"/>
    <w:rsid w:val="004E0363"/>
    <w:rsid w:val="004E1948"/>
    <w:rsid w:val="004E20DD"/>
    <w:rsid w:val="004E213B"/>
    <w:rsid w:val="004E3CFA"/>
    <w:rsid w:val="004E3E47"/>
    <w:rsid w:val="004E550A"/>
    <w:rsid w:val="004E7688"/>
    <w:rsid w:val="004F1073"/>
    <w:rsid w:val="004F230E"/>
    <w:rsid w:val="004F27B9"/>
    <w:rsid w:val="004F2833"/>
    <w:rsid w:val="004F3840"/>
    <w:rsid w:val="004F3E32"/>
    <w:rsid w:val="004F3EAD"/>
    <w:rsid w:val="004F4073"/>
    <w:rsid w:val="004F460E"/>
    <w:rsid w:val="004F4623"/>
    <w:rsid w:val="004F4B40"/>
    <w:rsid w:val="004F595D"/>
    <w:rsid w:val="004F5C75"/>
    <w:rsid w:val="004F6F28"/>
    <w:rsid w:val="004F769C"/>
    <w:rsid w:val="005000D8"/>
    <w:rsid w:val="0050116D"/>
    <w:rsid w:val="00501574"/>
    <w:rsid w:val="00501631"/>
    <w:rsid w:val="00504A75"/>
    <w:rsid w:val="00506DE7"/>
    <w:rsid w:val="00507126"/>
    <w:rsid w:val="005104B7"/>
    <w:rsid w:val="00510996"/>
    <w:rsid w:val="00513D4C"/>
    <w:rsid w:val="00513E45"/>
    <w:rsid w:val="00515423"/>
    <w:rsid w:val="005156DF"/>
    <w:rsid w:val="00515A0A"/>
    <w:rsid w:val="00515A3F"/>
    <w:rsid w:val="00515FC2"/>
    <w:rsid w:val="005169C2"/>
    <w:rsid w:val="005209EB"/>
    <w:rsid w:val="00521E71"/>
    <w:rsid w:val="00523B33"/>
    <w:rsid w:val="00524AD4"/>
    <w:rsid w:val="005260B8"/>
    <w:rsid w:val="005260F8"/>
    <w:rsid w:val="005262EA"/>
    <w:rsid w:val="00526A10"/>
    <w:rsid w:val="005301F8"/>
    <w:rsid w:val="0053188D"/>
    <w:rsid w:val="00531AE4"/>
    <w:rsid w:val="005321ED"/>
    <w:rsid w:val="005353A7"/>
    <w:rsid w:val="00536D73"/>
    <w:rsid w:val="00537EC6"/>
    <w:rsid w:val="00540587"/>
    <w:rsid w:val="00540B44"/>
    <w:rsid w:val="00541659"/>
    <w:rsid w:val="00542C22"/>
    <w:rsid w:val="00543D7D"/>
    <w:rsid w:val="00543EEA"/>
    <w:rsid w:val="00544CC8"/>
    <w:rsid w:val="0054517C"/>
    <w:rsid w:val="005451CE"/>
    <w:rsid w:val="00545667"/>
    <w:rsid w:val="0055141B"/>
    <w:rsid w:val="0055149B"/>
    <w:rsid w:val="00551788"/>
    <w:rsid w:val="00551DAD"/>
    <w:rsid w:val="00552219"/>
    <w:rsid w:val="00552DD7"/>
    <w:rsid w:val="00553941"/>
    <w:rsid w:val="00553984"/>
    <w:rsid w:val="005546B0"/>
    <w:rsid w:val="00554B4B"/>
    <w:rsid w:val="00554C09"/>
    <w:rsid w:val="00555DCA"/>
    <w:rsid w:val="00555EF1"/>
    <w:rsid w:val="00556A59"/>
    <w:rsid w:val="00557E6F"/>
    <w:rsid w:val="005612C0"/>
    <w:rsid w:val="005612E5"/>
    <w:rsid w:val="00561C5A"/>
    <w:rsid w:val="00564659"/>
    <w:rsid w:val="005649ED"/>
    <w:rsid w:val="005655B6"/>
    <w:rsid w:val="00567135"/>
    <w:rsid w:val="00567A60"/>
    <w:rsid w:val="00570C92"/>
    <w:rsid w:val="00571783"/>
    <w:rsid w:val="005731A9"/>
    <w:rsid w:val="005747B1"/>
    <w:rsid w:val="00574B09"/>
    <w:rsid w:val="00574B2A"/>
    <w:rsid w:val="00574ED3"/>
    <w:rsid w:val="0057794C"/>
    <w:rsid w:val="0057797D"/>
    <w:rsid w:val="005805F5"/>
    <w:rsid w:val="00581350"/>
    <w:rsid w:val="00581AC6"/>
    <w:rsid w:val="00582F7F"/>
    <w:rsid w:val="0058361F"/>
    <w:rsid w:val="0058377F"/>
    <w:rsid w:val="0058414F"/>
    <w:rsid w:val="005843CE"/>
    <w:rsid w:val="00584D9E"/>
    <w:rsid w:val="0058673F"/>
    <w:rsid w:val="00586E5C"/>
    <w:rsid w:val="005901E4"/>
    <w:rsid w:val="005906BC"/>
    <w:rsid w:val="0059154F"/>
    <w:rsid w:val="00591A30"/>
    <w:rsid w:val="00591DF1"/>
    <w:rsid w:val="005937DD"/>
    <w:rsid w:val="00594D7A"/>
    <w:rsid w:val="00595457"/>
    <w:rsid w:val="00595655"/>
    <w:rsid w:val="00595D51"/>
    <w:rsid w:val="0059663F"/>
    <w:rsid w:val="0059756D"/>
    <w:rsid w:val="005975FC"/>
    <w:rsid w:val="00597798"/>
    <w:rsid w:val="00597BE2"/>
    <w:rsid w:val="00597E34"/>
    <w:rsid w:val="005A0897"/>
    <w:rsid w:val="005A0E29"/>
    <w:rsid w:val="005A10F0"/>
    <w:rsid w:val="005A204C"/>
    <w:rsid w:val="005A2E27"/>
    <w:rsid w:val="005A385A"/>
    <w:rsid w:val="005A500D"/>
    <w:rsid w:val="005A597E"/>
    <w:rsid w:val="005A61AE"/>
    <w:rsid w:val="005B0CC9"/>
    <w:rsid w:val="005B103C"/>
    <w:rsid w:val="005B21A3"/>
    <w:rsid w:val="005B2EFF"/>
    <w:rsid w:val="005B35A0"/>
    <w:rsid w:val="005B5625"/>
    <w:rsid w:val="005B6584"/>
    <w:rsid w:val="005B728C"/>
    <w:rsid w:val="005B7699"/>
    <w:rsid w:val="005C0AEE"/>
    <w:rsid w:val="005C107C"/>
    <w:rsid w:val="005C1333"/>
    <w:rsid w:val="005C2E10"/>
    <w:rsid w:val="005C2E35"/>
    <w:rsid w:val="005C4A98"/>
    <w:rsid w:val="005C4CC3"/>
    <w:rsid w:val="005C4F7C"/>
    <w:rsid w:val="005C530A"/>
    <w:rsid w:val="005C5A51"/>
    <w:rsid w:val="005C66E0"/>
    <w:rsid w:val="005C7804"/>
    <w:rsid w:val="005D0B66"/>
    <w:rsid w:val="005D19AA"/>
    <w:rsid w:val="005D310D"/>
    <w:rsid w:val="005D3F24"/>
    <w:rsid w:val="005D5EE4"/>
    <w:rsid w:val="005D60E1"/>
    <w:rsid w:val="005D64A1"/>
    <w:rsid w:val="005D6FFC"/>
    <w:rsid w:val="005D74A8"/>
    <w:rsid w:val="005D79AB"/>
    <w:rsid w:val="005E000C"/>
    <w:rsid w:val="005E0A15"/>
    <w:rsid w:val="005E0C2B"/>
    <w:rsid w:val="005E0CC5"/>
    <w:rsid w:val="005E182C"/>
    <w:rsid w:val="005E2587"/>
    <w:rsid w:val="005E2FBE"/>
    <w:rsid w:val="005E339E"/>
    <w:rsid w:val="005E4093"/>
    <w:rsid w:val="005E4770"/>
    <w:rsid w:val="005E522B"/>
    <w:rsid w:val="005E541F"/>
    <w:rsid w:val="005E6899"/>
    <w:rsid w:val="005E71AD"/>
    <w:rsid w:val="005F0C9E"/>
    <w:rsid w:val="005F2CEB"/>
    <w:rsid w:val="005F3228"/>
    <w:rsid w:val="005F390F"/>
    <w:rsid w:val="005F5727"/>
    <w:rsid w:val="005F746E"/>
    <w:rsid w:val="005F772D"/>
    <w:rsid w:val="00600108"/>
    <w:rsid w:val="0060022A"/>
    <w:rsid w:val="00601FE2"/>
    <w:rsid w:val="00602752"/>
    <w:rsid w:val="0060338E"/>
    <w:rsid w:val="00604787"/>
    <w:rsid w:val="00604CF4"/>
    <w:rsid w:val="00604DE3"/>
    <w:rsid w:val="00605B25"/>
    <w:rsid w:val="006079C2"/>
    <w:rsid w:val="00607CEB"/>
    <w:rsid w:val="0061041B"/>
    <w:rsid w:val="006109CE"/>
    <w:rsid w:val="00611BE5"/>
    <w:rsid w:val="0061239C"/>
    <w:rsid w:val="0061268B"/>
    <w:rsid w:val="00612B82"/>
    <w:rsid w:val="00613D45"/>
    <w:rsid w:val="00614278"/>
    <w:rsid w:val="00615B91"/>
    <w:rsid w:val="00615F57"/>
    <w:rsid w:val="006166B0"/>
    <w:rsid w:val="00617326"/>
    <w:rsid w:val="006201C6"/>
    <w:rsid w:val="00620244"/>
    <w:rsid w:val="00620343"/>
    <w:rsid w:val="00620A1F"/>
    <w:rsid w:val="00621D81"/>
    <w:rsid w:val="0062233A"/>
    <w:rsid w:val="006224BB"/>
    <w:rsid w:val="00623510"/>
    <w:rsid w:val="006235CD"/>
    <w:rsid w:val="00624001"/>
    <w:rsid w:val="00624089"/>
    <w:rsid w:val="00624907"/>
    <w:rsid w:val="0062492A"/>
    <w:rsid w:val="00626429"/>
    <w:rsid w:val="006265FC"/>
    <w:rsid w:val="00627C83"/>
    <w:rsid w:val="0063128D"/>
    <w:rsid w:val="00631839"/>
    <w:rsid w:val="00632FB2"/>
    <w:rsid w:val="0063309E"/>
    <w:rsid w:val="00633500"/>
    <w:rsid w:val="00633F46"/>
    <w:rsid w:val="00634153"/>
    <w:rsid w:val="00634E11"/>
    <w:rsid w:val="006351B8"/>
    <w:rsid w:val="00636E46"/>
    <w:rsid w:val="00637A4C"/>
    <w:rsid w:val="00640306"/>
    <w:rsid w:val="00640562"/>
    <w:rsid w:val="00640873"/>
    <w:rsid w:val="0064194F"/>
    <w:rsid w:val="00641E67"/>
    <w:rsid w:val="00643BFB"/>
    <w:rsid w:val="00645699"/>
    <w:rsid w:val="00646E1F"/>
    <w:rsid w:val="006520C7"/>
    <w:rsid w:val="0065321A"/>
    <w:rsid w:val="00653A56"/>
    <w:rsid w:val="00653F49"/>
    <w:rsid w:val="00655AA7"/>
    <w:rsid w:val="00656DEB"/>
    <w:rsid w:val="0065724B"/>
    <w:rsid w:val="00657F4F"/>
    <w:rsid w:val="006600E8"/>
    <w:rsid w:val="00660100"/>
    <w:rsid w:val="00660BC2"/>
    <w:rsid w:val="00661E98"/>
    <w:rsid w:val="00662C1C"/>
    <w:rsid w:val="006651CE"/>
    <w:rsid w:val="00666D3F"/>
    <w:rsid w:val="006679EC"/>
    <w:rsid w:val="00673015"/>
    <w:rsid w:val="00673802"/>
    <w:rsid w:val="0067493E"/>
    <w:rsid w:val="00674F78"/>
    <w:rsid w:val="0067686E"/>
    <w:rsid w:val="00681D34"/>
    <w:rsid w:val="00682360"/>
    <w:rsid w:val="00683D31"/>
    <w:rsid w:val="00684266"/>
    <w:rsid w:val="00684286"/>
    <w:rsid w:val="006848BF"/>
    <w:rsid w:val="00684E1E"/>
    <w:rsid w:val="00684F5A"/>
    <w:rsid w:val="00685771"/>
    <w:rsid w:val="006857BF"/>
    <w:rsid w:val="006864C1"/>
    <w:rsid w:val="0068657D"/>
    <w:rsid w:val="006876DA"/>
    <w:rsid w:val="006877BA"/>
    <w:rsid w:val="00690457"/>
    <w:rsid w:val="006908D7"/>
    <w:rsid w:val="0069117D"/>
    <w:rsid w:val="006917B7"/>
    <w:rsid w:val="00691932"/>
    <w:rsid w:val="006924E3"/>
    <w:rsid w:val="00692FF1"/>
    <w:rsid w:val="00693638"/>
    <w:rsid w:val="00693EF0"/>
    <w:rsid w:val="0069540B"/>
    <w:rsid w:val="00696E57"/>
    <w:rsid w:val="00697305"/>
    <w:rsid w:val="00697E25"/>
    <w:rsid w:val="006A0D3B"/>
    <w:rsid w:val="006A110A"/>
    <w:rsid w:val="006A18F5"/>
    <w:rsid w:val="006A272B"/>
    <w:rsid w:val="006A2C00"/>
    <w:rsid w:val="006A38C0"/>
    <w:rsid w:val="006A4692"/>
    <w:rsid w:val="006A5575"/>
    <w:rsid w:val="006A55EB"/>
    <w:rsid w:val="006A61F8"/>
    <w:rsid w:val="006A620B"/>
    <w:rsid w:val="006A68CF"/>
    <w:rsid w:val="006A7B71"/>
    <w:rsid w:val="006A7D9B"/>
    <w:rsid w:val="006B13D5"/>
    <w:rsid w:val="006B2C43"/>
    <w:rsid w:val="006B3293"/>
    <w:rsid w:val="006B3948"/>
    <w:rsid w:val="006B4F50"/>
    <w:rsid w:val="006B5087"/>
    <w:rsid w:val="006B58C8"/>
    <w:rsid w:val="006B6247"/>
    <w:rsid w:val="006C027D"/>
    <w:rsid w:val="006C08D5"/>
    <w:rsid w:val="006C0A28"/>
    <w:rsid w:val="006C0C08"/>
    <w:rsid w:val="006C0EAD"/>
    <w:rsid w:val="006C11D9"/>
    <w:rsid w:val="006C26F0"/>
    <w:rsid w:val="006C3B8A"/>
    <w:rsid w:val="006C6DBA"/>
    <w:rsid w:val="006C6DF5"/>
    <w:rsid w:val="006C7380"/>
    <w:rsid w:val="006C74FC"/>
    <w:rsid w:val="006D2DA2"/>
    <w:rsid w:val="006D320B"/>
    <w:rsid w:val="006D37F3"/>
    <w:rsid w:val="006D4BE2"/>
    <w:rsid w:val="006D620D"/>
    <w:rsid w:val="006D645E"/>
    <w:rsid w:val="006D7361"/>
    <w:rsid w:val="006D7B75"/>
    <w:rsid w:val="006D7B76"/>
    <w:rsid w:val="006D7B8B"/>
    <w:rsid w:val="006E099C"/>
    <w:rsid w:val="006E3052"/>
    <w:rsid w:val="006E3194"/>
    <w:rsid w:val="006E327A"/>
    <w:rsid w:val="006E3838"/>
    <w:rsid w:val="006E53EB"/>
    <w:rsid w:val="006E6177"/>
    <w:rsid w:val="006E64DD"/>
    <w:rsid w:val="006E7EA9"/>
    <w:rsid w:val="006F12FC"/>
    <w:rsid w:val="006F2A39"/>
    <w:rsid w:val="006F2DD1"/>
    <w:rsid w:val="006F3488"/>
    <w:rsid w:val="006F3C74"/>
    <w:rsid w:val="006F3E1E"/>
    <w:rsid w:val="006F47FE"/>
    <w:rsid w:val="006F56D5"/>
    <w:rsid w:val="006F5AD4"/>
    <w:rsid w:val="006F67EC"/>
    <w:rsid w:val="006F70B3"/>
    <w:rsid w:val="006F7FFC"/>
    <w:rsid w:val="00700D34"/>
    <w:rsid w:val="0070164E"/>
    <w:rsid w:val="00701A07"/>
    <w:rsid w:val="007026E8"/>
    <w:rsid w:val="00702BE8"/>
    <w:rsid w:val="00703816"/>
    <w:rsid w:val="007050FF"/>
    <w:rsid w:val="00705212"/>
    <w:rsid w:val="00705B00"/>
    <w:rsid w:val="00705C15"/>
    <w:rsid w:val="00705F0B"/>
    <w:rsid w:val="00705FC9"/>
    <w:rsid w:val="0070679C"/>
    <w:rsid w:val="00706862"/>
    <w:rsid w:val="00706C91"/>
    <w:rsid w:val="00706C92"/>
    <w:rsid w:val="00706D54"/>
    <w:rsid w:val="007107DE"/>
    <w:rsid w:val="00710AE9"/>
    <w:rsid w:val="007110CE"/>
    <w:rsid w:val="007119C2"/>
    <w:rsid w:val="007125CA"/>
    <w:rsid w:val="00713FA8"/>
    <w:rsid w:val="007145F7"/>
    <w:rsid w:val="007149F2"/>
    <w:rsid w:val="007167D0"/>
    <w:rsid w:val="00717A52"/>
    <w:rsid w:val="0072045C"/>
    <w:rsid w:val="0072048D"/>
    <w:rsid w:val="007205E7"/>
    <w:rsid w:val="00721193"/>
    <w:rsid w:val="00721C05"/>
    <w:rsid w:val="00722945"/>
    <w:rsid w:val="00723ED4"/>
    <w:rsid w:val="00724580"/>
    <w:rsid w:val="00725576"/>
    <w:rsid w:val="0072578D"/>
    <w:rsid w:val="00726003"/>
    <w:rsid w:val="007261DA"/>
    <w:rsid w:val="0072683C"/>
    <w:rsid w:val="007270A5"/>
    <w:rsid w:val="0072793D"/>
    <w:rsid w:val="007310F8"/>
    <w:rsid w:val="007317DD"/>
    <w:rsid w:val="007324D0"/>
    <w:rsid w:val="00733AA1"/>
    <w:rsid w:val="00735857"/>
    <w:rsid w:val="00735B22"/>
    <w:rsid w:val="00735C1F"/>
    <w:rsid w:val="00735F32"/>
    <w:rsid w:val="00737884"/>
    <w:rsid w:val="00737934"/>
    <w:rsid w:val="00737C9F"/>
    <w:rsid w:val="0074120D"/>
    <w:rsid w:val="0074155F"/>
    <w:rsid w:val="007418D4"/>
    <w:rsid w:val="007424B9"/>
    <w:rsid w:val="00743251"/>
    <w:rsid w:val="00743B1F"/>
    <w:rsid w:val="00745250"/>
    <w:rsid w:val="00745F82"/>
    <w:rsid w:val="00746350"/>
    <w:rsid w:val="00747096"/>
    <w:rsid w:val="00750BAE"/>
    <w:rsid w:val="00751DBC"/>
    <w:rsid w:val="00751DE8"/>
    <w:rsid w:val="00751F94"/>
    <w:rsid w:val="00752C28"/>
    <w:rsid w:val="007535BE"/>
    <w:rsid w:val="00755124"/>
    <w:rsid w:val="0075540A"/>
    <w:rsid w:val="00755F0A"/>
    <w:rsid w:val="00756762"/>
    <w:rsid w:val="0075735F"/>
    <w:rsid w:val="0075736E"/>
    <w:rsid w:val="00757751"/>
    <w:rsid w:val="0076041E"/>
    <w:rsid w:val="00760557"/>
    <w:rsid w:val="00761041"/>
    <w:rsid w:val="007618D5"/>
    <w:rsid w:val="0076257F"/>
    <w:rsid w:val="00764C20"/>
    <w:rsid w:val="0076536F"/>
    <w:rsid w:val="00765432"/>
    <w:rsid w:val="00765D40"/>
    <w:rsid w:val="00765E15"/>
    <w:rsid w:val="007669A3"/>
    <w:rsid w:val="007703E6"/>
    <w:rsid w:val="0077190C"/>
    <w:rsid w:val="007735AB"/>
    <w:rsid w:val="00773A2D"/>
    <w:rsid w:val="00774262"/>
    <w:rsid w:val="00774ED2"/>
    <w:rsid w:val="00775523"/>
    <w:rsid w:val="0077556F"/>
    <w:rsid w:val="00775B32"/>
    <w:rsid w:val="00775E4C"/>
    <w:rsid w:val="007762B2"/>
    <w:rsid w:val="00777015"/>
    <w:rsid w:val="00777B09"/>
    <w:rsid w:val="00777CAF"/>
    <w:rsid w:val="00781CC2"/>
    <w:rsid w:val="00782802"/>
    <w:rsid w:val="0078366E"/>
    <w:rsid w:val="0078401E"/>
    <w:rsid w:val="00785397"/>
    <w:rsid w:val="00785599"/>
    <w:rsid w:val="0078629A"/>
    <w:rsid w:val="0078668B"/>
    <w:rsid w:val="00786BA1"/>
    <w:rsid w:val="00786DB1"/>
    <w:rsid w:val="00786DB7"/>
    <w:rsid w:val="00787CA7"/>
    <w:rsid w:val="00790460"/>
    <w:rsid w:val="00790E92"/>
    <w:rsid w:val="00790FAD"/>
    <w:rsid w:val="007917A1"/>
    <w:rsid w:val="00791925"/>
    <w:rsid w:val="00792FA0"/>
    <w:rsid w:val="0079472C"/>
    <w:rsid w:val="00794CD5"/>
    <w:rsid w:val="00795274"/>
    <w:rsid w:val="007968DB"/>
    <w:rsid w:val="00796A19"/>
    <w:rsid w:val="007A01E3"/>
    <w:rsid w:val="007A16B1"/>
    <w:rsid w:val="007A5A54"/>
    <w:rsid w:val="007A6385"/>
    <w:rsid w:val="007A667A"/>
    <w:rsid w:val="007A6B70"/>
    <w:rsid w:val="007A6C9F"/>
    <w:rsid w:val="007A7304"/>
    <w:rsid w:val="007A7BA2"/>
    <w:rsid w:val="007B13D1"/>
    <w:rsid w:val="007B1F8C"/>
    <w:rsid w:val="007B25DE"/>
    <w:rsid w:val="007B319B"/>
    <w:rsid w:val="007B4AA4"/>
    <w:rsid w:val="007B538C"/>
    <w:rsid w:val="007B5C0C"/>
    <w:rsid w:val="007B5C59"/>
    <w:rsid w:val="007B5F8E"/>
    <w:rsid w:val="007B6A9C"/>
    <w:rsid w:val="007B7994"/>
    <w:rsid w:val="007C0ECB"/>
    <w:rsid w:val="007C3C14"/>
    <w:rsid w:val="007C3F47"/>
    <w:rsid w:val="007C4609"/>
    <w:rsid w:val="007C5952"/>
    <w:rsid w:val="007C7BE9"/>
    <w:rsid w:val="007C7DB9"/>
    <w:rsid w:val="007D01A2"/>
    <w:rsid w:val="007D01E0"/>
    <w:rsid w:val="007D07EF"/>
    <w:rsid w:val="007D16EB"/>
    <w:rsid w:val="007D1A8A"/>
    <w:rsid w:val="007D38E8"/>
    <w:rsid w:val="007D44ED"/>
    <w:rsid w:val="007D4570"/>
    <w:rsid w:val="007D5063"/>
    <w:rsid w:val="007D5398"/>
    <w:rsid w:val="007D5937"/>
    <w:rsid w:val="007D619D"/>
    <w:rsid w:val="007D651A"/>
    <w:rsid w:val="007D71AF"/>
    <w:rsid w:val="007D7D4A"/>
    <w:rsid w:val="007E031A"/>
    <w:rsid w:val="007E0780"/>
    <w:rsid w:val="007E0E76"/>
    <w:rsid w:val="007E20D8"/>
    <w:rsid w:val="007E4E2A"/>
    <w:rsid w:val="007E61E0"/>
    <w:rsid w:val="007E65FB"/>
    <w:rsid w:val="007E667D"/>
    <w:rsid w:val="007F0792"/>
    <w:rsid w:val="007F1021"/>
    <w:rsid w:val="007F2734"/>
    <w:rsid w:val="007F410B"/>
    <w:rsid w:val="007F46DD"/>
    <w:rsid w:val="007F48C2"/>
    <w:rsid w:val="007F536A"/>
    <w:rsid w:val="007F5689"/>
    <w:rsid w:val="007F5CA4"/>
    <w:rsid w:val="007F6FB4"/>
    <w:rsid w:val="007F70DD"/>
    <w:rsid w:val="007F7DA1"/>
    <w:rsid w:val="00800F09"/>
    <w:rsid w:val="00801727"/>
    <w:rsid w:val="00802B88"/>
    <w:rsid w:val="00802EFE"/>
    <w:rsid w:val="00802FDE"/>
    <w:rsid w:val="00803862"/>
    <w:rsid w:val="00804E1A"/>
    <w:rsid w:val="0080552A"/>
    <w:rsid w:val="00805C9D"/>
    <w:rsid w:val="00806B68"/>
    <w:rsid w:val="00807093"/>
    <w:rsid w:val="008070FB"/>
    <w:rsid w:val="008103F9"/>
    <w:rsid w:val="008107A0"/>
    <w:rsid w:val="00810A1E"/>
    <w:rsid w:val="00810B72"/>
    <w:rsid w:val="00812B22"/>
    <w:rsid w:val="00812BC9"/>
    <w:rsid w:val="00812ED8"/>
    <w:rsid w:val="008157BA"/>
    <w:rsid w:val="008157E6"/>
    <w:rsid w:val="00816959"/>
    <w:rsid w:val="0081709A"/>
    <w:rsid w:val="00817B88"/>
    <w:rsid w:val="0082037C"/>
    <w:rsid w:val="00820BC1"/>
    <w:rsid w:val="00821CF8"/>
    <w:rsid w:val="00822203"/>
    <w:rsid w:val="00822368"/>
    <w:rsid w:val="00822818"/>
    <w:rsid w:val="008229EF"/>
    <w:rsid w:val="00823EC3"/>
    <w:rsid w:val="0082448A"/>
    <w:rsid w:val="00824943"/>
    <w:rsid w:val="00826524"/>
    <w:rsid w:val="00830AB4"/>
    <w:rsid w:val="008317AE"/>
    <w:rsid w:val="00832CB7"/>
    <w:rsid w:val="00833130"/>
    <w:rsid w:val="008334BF"/>
    <w:rsid w:val="008337B2"/>
    <w:rsid w:val="00833D3C"/>
    <w:rsid w:val="00834024"/>
    <w:rsid w:val="00834280"/>
    <w:rsid w:val="008346A2"/>
    <w:rsid w:val="00834D13"/>
    <w:rsid w:val="0083502E"/>
    <w:rsid w:val="00836AAA"/>
    <w:rsid w:val="00836C8B"/>
    <w:rsid w:val="00836D54"/>
    <w:rsid w:val="00837174"/>
    <w:rsid w:val="00837553"/>
    <w:rsid w:val="0083795F"/>
    <w:rsid w:val="00840ADA"/>
    <w:rsid w:val="008411DC"/>
    <w:rsid w:val="00841A7C"/>
    <w:rsid w:val="00841D6F"/>
    <w:rsid w:val="008445DD"/>
    <w:rsid w:val="008455FD"/>
    <w:rsid w:val="00846301"/>
    <w:rsid w:val="008474EC"/>
    <w:rsid w:val="008500DE"/>
    <w:rsid w:val="0085038A"/>
    <w:rsid w:val="00850EC5"/>
    <w:rsid w:val="00852005"/>
    <w:rsid w:val="00852952"/>
    <w:rsid w:val="008536BE"/>
    <w:rsid w:val="00853EDC"/>
    <w:rsid w:val="0085414C"/>
    <w:rsid w:val="0085656A"/>
    <w:rsid w:val="008567CF"/>
    <w:rsid w:val="00856C07"/>
    <w:rsid w:val="00860C83"/>
    <w:rsid w:val="00861375"/>
    <w:rsid w:val="008628A1"/>
    <w:rsid w:val="00862F11"/>
    <w:rsid w:val="00863763"/>
    <w:rsid w:val="00864230"/>
    <w:rsid w:val="00866894"/>
    <w:rsid w:val="00870A8F"/>
    <w:rsid w:val="0087265C"/>
    <w:rsid w:val="00874648"/>
    <w:rsid w:val="008747E9"/>
    <w:rsid w:val="00875DBE"/>
    <w:rsid w:val="00875F45"/>
    <w:rsid w:val="00876336"/>
    <w:rsid w:val="008766AC"/>
    <w:rsid w:val="00876D15"/>
    <w:rsid w:val="008816A8"/>
    <w:rsid w:val="00881E88"/>
    <w:rsid w:val="00883162"/>
    <w:rsid w:val="008834AA"/>
    <w:rsid w:val="00883714"/>
    <w:rsid w:val="008853EC"/>
    <w:rsid w:val="00885DE4"/>
    <w:rsid w:val="008869F4"/>
    <w:rsid w:val="00887AC8"/>
    <w:rsid w:val="008901CD"/>
    <w:rsid w:val="00890B5B"/>
    <w:rsid w:val="008910A0"/>
    <w:rsid w:val="00891C71"/>
    <w:rsid w:val="00892786"/>
    <w:rsid w:val="00892DB5"/>
    <w:rsid w:val="008940C3"/>
    <w:rsid w:val="0089415C"/>
    <w:rsid w:val="00894332"/>
    <w:rsid w:val="00894FD9"/>
    <w:rsid w:val="008951CB"/>
    <w:rsid w:val="00895D3B"/>
    <w:rsid w:val="008962CB"/>
    <w:rsid w:val="00896C0E"/>
    <w:rsid w:val="00896EF3"/>
    <w:rsid w:val="00897397"/>
    <w:rsid w:val="008A0A77"/>
    <w:rsid w:val="008A32D0"/>
    <w:rsid w:val="008A3903"/>
    <w:rsid w:val="008A438E"/>
    <w:rsid w:val="008A6DF7"/>
    <w:rsid w:val="008B0101"/>
    <w:rsid w:val="008B0965"/>
    <w:rsid w:val="008B10DE"/>
    <w:rsid w:val="008B216A"/>
    <w:rsid w:val="008B425A"/>
    <w:rsid w:val="008B52B2"/>
    <w:rsid w:val="008B53A6"/>
    <w:rsid w:val="008B55DF"/>
    <w:rsid w:val="008B5C8A"/>
    <w:rsid w:val="008B7C9E"/>
    <w:rsid w:val="008C0E7C"/>
    <w:rsid w:val="008C12C9"/>
    <w:rsid w:val="008C2FD4"/>
    <w:rsid w:val="008C3BB2"/>
    <w:rsid w:val="008C3D9E"/>
    <w:rsid w:val="008C3D9F"/>
    <w:rsid w:val="008C674A"/>
    <w:rsid w:val="008C7C0B"/>
    <w:rsid w:val="008D0182"/>
    <w:rsid w:val="008D05B2"/>
    <w:rsid w:val="008D116E"/>
    <w:rsid w:val="008D1DB8"/>
    <w:rsid w:val="008D3AE3"/>
    <w:rsid w:val="008D4E98"/>
    <w:rsid w:val="008D52B1"/>
    <w:rsid w:val="008D66A2"/>
    <w:rsid w:val="008D6703"/>
    <w:rsid w:val="008D6797"/>
    <w:rsid w:val="008D7693"/>
    <w:rsid w:val="008E0139"/>
    <w:rsid w:val="008E0A80"/>
    <w:rsid w:val="008E2276"/>
    <w:rsid w:val="008E2825"/>
    <w:rsid w:val="008E3122"/>
    <w:rsid w:val="008E31C6"/>
    <w:rsid w:val="008E3434"/>
    <w:rsid w:val="008E3445"/>
    <w:rsid w:val="008E3F4D"/>
    <w:rsid w:val="008E6A35"/>
    <w:rsid w:val="008E6BD6"/>
    <w:rsid w:val="008E7579"/>
    <w:rsid w:val="008E77D8"/>
    <w:rsid w:val="008E7B55"/>
    <w:rsid w:val="008E7DA6"/>
    <w:rsid w:val="008F00CB"/>
    <w:rsid w:val="008F0E21"/>
    <w:rsid w:val="008F106A"/>
    <w:rsid w:val="008F2B99"/>
    <w:rsid w:val="008F3156"/>
    <w:rsid w:val="008F442D"/>
    <w:rsid w:val="008F6503"/>
    <w:rsid w:val="008F6FC4"/>
    <w:rsid w:val="008F72DE"/>
    <w:rsid w:val="008F796A"/>
    <w:rsid w:val="008F7D1B"/>
    <w:rsid w:val="00901BF5"/>
    <w:rsid w:val="00902220"/>
    <w:rsid w:val="00902B13"/>
    <w:rsid w:val="009031AB"/>
    <w:rsid w:val="00903BC0"/>
    <w:rsid w:val="00904372"/>
    <w:rsid w:val="00904FDB"/>
    <w:rsid w:val="009074CE"/>
    <w:rsid w:val="009075CE"/>
    <w:rsid w:val="00910023"/>
    <w:rsid w:val="009105C3"/>
    <w:rsid w:val="00910735"/>
    <w:rsid w:val="009109FA"/>
    <w:rsid w:val="00911F5F"/>
    <w:rsid w:val="009120E5"/>
    <w:rsid w:val="009135F3"/>
    <w:rsid w:val="00914B4E"/>
    <w:rsid w:val="00914EB8"/>
    <w:rsid w:val="0091588D"/>
    <w:rsid w:val="00917365"/>
    <w:rsid w:val="00917436"/>
    <w:rsid w:val="0092059C"/>
    <w:rsid w:val="00922D89"/>
    <w:rsid w:val="00922E13"/>
    <w:rsid w:val="0092349C"/>
    <w:rsid w:val="0092442D"/>
    <w:rsid w:val="0092461A"/>
    <w:rsid w:val="00925710"/>
    <w:rsid w:val="0092665B"/>
    <w:rsid w:val="0093000F"/>
    <w:rsid w:val="009305FF"/>
    <w:rsid w:val="00933166"/>
    <w:rsid w:val="00933F2E"/>
    <w:rsid w:val="00934226"/>
    <w:rsid w:val="009347F2"/>
    <w:rsid w:val="009352F8"/>
    <w:rsid w:val="00935CA0"/>
    <w:rsid w:val="00936DA6"/>
    <w:rsid w:val="0093744F"/>
    <w:rsid w:val="009408B1"/>
    <w:rsid w:val="009409C2"/>
    <w:rsid w:val="00940FAE"/>
    <w:rsid w:val="009451AF"/>
    <w:rsid w:val="009454FA"/>
    <w:rsid w:val="00945CA8"/>
    <w:rsid w:val="009465B0"/>
    <w:rsid w:val="009476AA"/>
    <w:rsid w:val="00947DB0"/>
    <w:rsid w:val="00950AF7"/>
    <w:rsid w:val="009514ED"/>
    <w:rsid w:val="009523D4"/>
    <w:rsid w:val="00952E5D"/>
    <w:rsid w:val="009543B7"/>
    <w:rsid w:val="009559E4"/>
    <w:rsid w:val="00955B94"/>
    <w:rsid w:val="00955FBD"/>
    <w:rsid w:val="009560B6"/>
    <w:rsid w:val="0095632A"/>
    <w:rsid w:val="00957150"/>
    <w:rsid w:val="009577C5"/>
    <w:rsid w:val="0096091A"/>
    <w:rsid w:val="00961922"/>
    <w:rsid w:val="00962C06"/>
    <w:rsid w:val="00965579"/>
    <w:rsid w:val="00967BE6"/>
    <w:rsid w:val="0097058B"/>
    <w:rsid w:val="00970B72"/>
    <w:rsid w:val="00972CCA"/>
    <w:rsid w:val="0097325F"/>
    <w:rsid w:val="00973583"/>
    <w:rsid w:val="00975B2D"/>
    <w:rsid w:val="00975DBA"/>
    <w:rsid w:val="00976178"/>
    <w:rsid w:val="009800B6"/>
    <w:rsid w:val="00980E3A"/>
    <w:rsid w:val="00984C1C"/>
    <w:rsid w:val="00984DBB"/>
    <w:rsid w:val="0098695E"/>
    <w:rsid w:val="0098738F"/>
    <w:rsid w:val="0098796A"/>
    <w:rsid w:val="00990351"/>
    <w:rsid w:val="00990E9C"/>
    <w:rsid w:val="00991410"/>
    <w:rsid w:val="009914E6"/>
    <w:rsid w:val="009924AE"/>
    <w:rsid w:val="00992F1D"/>
    <w:rsid w:val="00994034"/>
    <w:rsid w:val="00994086"/>
    <w:rsid w:val="009941CC"/>
    <w:rsid w:val="009942FB"/>
    <w:rsid w:val="009944A9"/>
    <w:rsid w:val="00994F15"/>
    <w:rsid w:val="00995842"/>
    <w:rsid w:val="00995B75"/>
    <w:rsid w:val="00996CDF"/>
    <w:rsid w:val="00997FD6"/>
    <w:rsid w:val="009A00C8"/>
    <w:rsid w:val="009A0122"/>
    <w:rsid w:val="009A0A38"/>
    <w:rsid w:val="009A10BA"/>
    <w:rsid w:val="009A3E9E"/>
    <w:rsid w:val="009A4229"/>
    <w:rsid w:val="009A6040"/>
    <w:rsid w:val="009A64AA"/>
    <w:rsid w:val="009A6CD6"/>
    <w:rsid w:val="009A6E7D"/>
    <w:rsid w:val="009B0318"/>
    <w:rsid w:val="009B1A1D"/>
    <w:rsid w:val="009B1D0D"/>
    <w:rsid w:val="009B1F89"/>
    <w:rsid w:val="009B1F9A"/>
    <w:rsid w:val="009B2344"/>
    <w:rsid w:val="009B2C84"/>
    <w:rsid w:val="009B3248"/>
    <w:rsid w:val="009B3460"/>
    <w:rsid w:val="009B3EB1"/>
    <w:rsid w:val="009B423E"/>
    <w:rsid w:val="009B5053"/>
    <w:rsid w:val="009B595B"/>
    <w:rsid w:val="009B5A25"/>
    <w:rsid w:val="009B5EA1"/>
    <w:rsid w:val="009B681B"/>
    <w:rsid w:val="009C1228"/>
    <w:rsid w:val="009C217C"/>
    <w:rsid w:val="009C3720"/>
    <w:rsid w:val="009C4DB6"/>
    <w:rsid w:val="009C4DC2"/>
    <w:rsid w:val="009C6D4C"/>
    <w:rsid w:val="009C7365"/>
    <w:rsid w:val="009C7513"/>
    <w:rsid w:val="009D08C5"/>
    <w:rsid w:val="009D09BA"/>
    <w:rsid w:val="009D1753"/>
    <w:rsid w:val="009D298B"/>
    <w:rsid w:val="009D2CEF"/>
    <w:rsid w:val="009D3D9B"/>
    <w:rsid w:val="009D3E67"/>
    <w:rsid w:val="009D4108"/>
    <w:rsid w:val="009D452B"/>
    <w:rsid w:val="009D5815"/>
    <w:rsid w:val="009D5DD6"/>
    <w:rsid w:val="009D78EE"/>
    <w:rsid w:val="009E0663"/>
    <w:rsid w:val="009E0767"/>
    <w:rsid w:val="009E11C0"/>
    <w:rsid w:val="009E161F"/>
    <w:rsid w:val="009E1688"/>
    <w:rsid w:val="009E1854"/>
    <w:rsid w:val="009E19C8"/>
    <w:rsid w:val="009E1D35"/>
    <w:rsid w:val="009E34E1"/>
    <w:rsid w:val="009E3CBB"/>
    <w:rsid w:val="009E5A60"/>
    <w:rsid w:val="009E637F"/>
    <w:rsid w:val="009E68F8"/>
    <w:rsid w:val="009E76A3"/>
    <w:rsid w:val="009F1463"/>
    <w:rsid w:val="009F19DD"/>
    <w:rsid w:val="009F31F1"/>
    <w:rsid w:val="009F3995"/>
    <w:rsid w:val="009F3F43"/>
    <w:rsid w:val="009F4CA6"/>
    <w:rsid w:val="009F6018"/>
    <w:rsid w:val="009F674E"/>
    <w:rsid w:val="009F70E9"/>
    <w:rsid w:val="009F7B58"/>
    <w:rsid w:val="009F7B87"/>
    <w:rsid w:val="009F7F77"/>
    <w:rsid w:val="00A00AD9"/>
    <w:rsid w:val="00A01F2E"/>
    <w:rsid w:val="00A0444A"/>
    <w:rsid w:val="00A05B1B"/>
    <w:rsid w:val="00A06671"/>
    <w:rsid w:val="00A1019E"/>
    <w:rsid w:val="00A1030F"/>
    <w:rsid w:val="00A104D4"/>
    <w:rsid w:val="00A11ED7"/>
    <w:rsid w:val="00A124BA"/>
    <w:rsid w:val="00A12BF1"/>
    <w:rsid w:val="00A12FA2"/>
    <w:rsid w:val="00A135F7"/>
    <w:rsid w:val="00A13697"/>
    <w:rsid w:val="00A13E43"/>
    <w:rsid w:val="00A13FA3"/>
    <w:rsid w:val="00A14429"/>
    <w:rsid w:val="00A14599"/>
    <w:rsid w:val="00A1558B"/>
    <w:rsid w:val="00A16587"/>
    <w:rsid w:val="00A16B4C"/>
    <w:rsid w:val="00A1790F"/>
    <w:rsid w:val="00A17C49"/>
    <w:rsid w:val="00A20F28"/>
    <w:rsid w:val="00A216D5"/>
    <w:rsid w:val="00A21B94"/>
    <w:rsid w:val="00A23CAE"/>
    <w:rsid w:val="00A2716F"/>
    <w:rsid w:val="00A275B1"/>
    <w:rsid w:val="00A2762A"/>
    <w:rsid w:val="00A30370"/>
    <w:rsid w:val="00A3055C"/>
    <w:rsid w:val="00A30CD6"/>
    <w:rsid w:val="00A32C86"/>
    <w:rsid w:val="00A33A1A"/>
    <w:rsid w:val="00A33C83"/>
    <w:rsid w:val="00A35CF4"/>
    <w:rsid w:val="00A3672C"/>
    <w:rsid w:val="00A36D71"/>
    <w:rsid w:val="00A372FA"/>
    <w:rsid w:val="00A411EF"/>
    <w:rsid w:val="00A417CF"/>
    <w:rsid w:val="00A4273F"/>
    <w:rsid w:val="00A42C88"/>
    <w:rsid w:val="00A4533B"/>
    <w:rsid w:val="00A457D8"/>
    <w:rsid w:val="00A461A4"/>
    <w:rsid w:val="00A46745"/>
    <w:rsid w:val="00A504FA"/>
    <w:rsid w:val="00A50B5A"/>
    <w:rsid w:val="00A50BAB"/>
    <w:rsid w:val="00A50FA0"/>
    <w:rsid w:val="00A511E6"/>
    <w:rsid w:val="00A51605"/>
    <w:rsid w:val="00A51CF3"/>
    <w:rsid w:val="00A522C3"/>
    <w:rsid w:val="00A54537"/>
    <w:rsid w:val="00A54AB1"/>
    <w:rsid w:val="00A54BC3"/>
    <w:rsid w:val="00A5683E"/>
    <w:rsid w:val="00A56892"/>
    <w:rsid w:val="00A56912"/>
    <w:rsid w:val="00A57A86"/>
    <w:rsid w:val="00A60130"/>
    <w:rsid w:val="00A60CBE"/>
    <w:rsid w:val="00A6375C"/>
    <w:rsid w:val="00A64A53"/>
    <w:rsid w:val="00A64B79"/>
    <w:rsid w:val="00A66D52"/>
    <w:rsid w:val="00A66FCA"/>
    <w:rsid w:val="00A6704F"/>
    <w:rsid w:val="00A672D6"/>
    <w:rsid w:val="00A67658"/>
    <w:rsid w:val="00A71E93"/>
    <w:rsid w:val="00A71F6A"/>
    <w:rsid w:val="00A729C8"/>
    <w:rsid w:val="00A72E7D"/>
    <w:rsid w:val="00A7323C"/>
    <w:rsid w:val="00A76F26"/>
    <w:rsid w:val="00A77AC3"/>
    <w:rsid w:val="00A818C4"/>
    <w:rsid w:val="00A81E52"/>
    <w:rsid w:val="00A82953"/>
    <w:rsid w:val="00A82BB3"/>
    <w:rsid w:val="00A82BD7"/>
    <w:rsid w:val="00A836E2"/>
    <w:rsid w:val="00A83916"/>
    <w:rsid w:val="00A84FF8"/>
    <w:rsid w:val="00A860A5"/>
    <w:rsid w:val="00A867DC"/>
    <w:rsid w:val="00A86BE4"/>
    <w:rsid w:val="00A86FF7"/>
    <w:rsid w:val="00A904EA"/>
    <w:rsid w:val="00A91367"/>
    <w:rsid w:val="00A91FAC"/>
    <w:rsid w:val="00A922AF"/>
    <w:rsid w:val="00A93A97"/>
    <w:rsid w:val="00A93F86"/>
    <w:rsid w:val="00A94E29"/>
    <w:rsid w:val="00A94E34"/>
    <w:rsid w:val="00A95BE2"/>
    <w:rsid w:val="00A9611A"/>
    <w:rsid w:val="00A9698D"/>
    <w:rsid w:val="00A97363"/>
    <w:rsid w:val="00AA09D3"/>
    <w:rsid w:val="00AA0D60"/>
    <w:rsid w:val="00AA1735"/>
    <w:rsid w:val="00AA1D7D"/>
    <w:rsid w:val="00AA1F9B"/>
    <w:rsid w:val="00AA20EE"/>
    <w:rsid w:val="00AA256C"/>
    <w:rsid w:val="00AA3013"/>
    <w:rsid w:val="00AA425D"/>
    <w:rsid w:val="00AA5CC9"/>
    <w:rsid w:val="00AA5E58"/>
    <w:rsid w:val="00AA5EEF"/>
    <w:rsid w:val="00AA6BB5"/>
    <w:rsid w:val="00AA7D9D"/>
    <w:rsid w:val="00AB1BAB"/>
    <w:rsid w:val="00AB1E9C"/>
    <w:rsid w:val="00AB269D"/>
    <w:rsid w:val="00AB2AEE"/>
    <w:rsid w:val="00AB2B2E"/>
    <w:rsid w:val="00AB31F0"/>
    <w:rsid w:val="00AB4D16"/>
    <w:rsid w:val="00AB5D35"/>
    <w:rsid w:val="00AB772A"/>
    <w:rsid w:val="00AB7EE2"/>
    <w:rsid w:val="00AC0705"/>
    <w:rsid w:val="00AC0890"/>
    <w:rsid w:val="00AC20D2"/>
    <w:rsid w:val="00AC24D6"/>
    <w:rsid w:val="00AC3631"/>
    <w:rsid w:val="00AC533E"/>
    <w:rsid w:val="00AC5682"/>
    <w:rsid w:val="00AC664E"/>
    <w:rsid w:val="00AC6CD9"/>
    <w:rsid w:val="00AD077E"/>
    <w:rsid w:val="00AD0ED8"/>
    <w:rsid w:val="00AD18A8"/>
    <w:rsid w:val="00AD2396"/>
    <w:rsid w:val="00AD2587"/>
    <w:rsid w:val="00AD323E"/>
    <w:rsid w:val="00AD35DD"/>
    <w:rsid w:val="00AD38EC"/>
    <w:rsid w:val="00AD6478"/>
    <w:rsid w:val="00AD6E31"/>
    <w:rsid w:val="00AD74CB"/>
    <w:rsid w:val="00AD7ED2"/>
    <w:rsid w:val="00AE08C4"/>
    <w:rsid w:val="00AE0B05"/>
    <w:rsid w:val="00AE0D56"/>
    <w:rsid w:val="00AE2724"/>
    <w:rsid w:val="00AE2CC0"/>
    <w:rsid w:val="00AE373D"/>
    <w:rsid w:val="00AE4896"/>
    <w:rsid w:val="00AE4F86"/>
    <w:rsid w:val="00AE5164"/>
    <w:rsid w:val="00AE5A07"/>
    <w:rsid w:val="00AE7803"/>
    <w:rsid w:val="00AE7EC2"/>
    <w:rsid w:val="00AE7F68"/>
    <w:rsid w:val="00AF03C1"/>
    <w:rsid w:val="00AF0A7B"/>
    <w:rsid w:val="00AF0D9F"/>
    <w:rsid w:val="00AF141A"/>
    <w:rsid w:val="00AF16C1"/>
    <w:rsid w:val="00AF2291"/>
    <w:rsid w:val="00AF2D24"/>
    <w:rsid w:val="00AF4FA8"/>
    <w:rsid w:val="00AF6058"/>
    <w:rsid w:val="00AF6DE6"/>
    <w:rsid w:val="00AF7405"/>
    <w:rsid w:val="00B00309"/>
    <w:rsid w:val="00B00452"/>
    <w:rsid w:val="00B00C13"/>
    <w:rsid w:val="00B01040"/>
    <w:rsid w:val="00B013A5"/>
    <w:rsid w:val="00B03093"/>
    <w:rsid w:val="00B032CD"/>
    <w:rsid w:val="00B038CF"/>
    <w:rsid w:val="00B0394B"/>
    <w:rsid w:val="00B06A83"/>
    <w:rsid w:val="00B07D58"/>
    <w:rsid w:val="00B10B3B"/>
    <w:rsid w:val="00B10F63"/>
    <w:rsid w:val="00B11EC1"/>
    <w:rsid w:val="00B121C1"/>
    <w:rsid w:val="00B1392D"/>
    <w:rsid w:val="00B13DC1"/>
    <w:rsid w:val="00B16F64"/>
    <w:rsid w:val="00B17062"/>
    <w:rsid w:val="00B172E1"/>
    <w:rsid w:val="00B17325"/>
    <w:rsid w:val="00B1765E"/>
    <w:rsid w:val="00B210F1"/>
    <w:rsid w:val="00B2177D"/>
    <w:rsid w:val="00B21FB5"/>
    <w:rsid w:val="00B22B4C"/>
    <w:rsid w:val="00B22B70"/>
    <w:rsid w:val="00B22CBA"/>
    <w:rsid w:val="00B243E6"/>
    <w:rsid w:val="00B25AE6"/>
    <w:rsid w:val="00B2738E"/>
    <w:rsid w:val="00B27CBF"/>
    <w:rsid w:val="00B30D19"/>
    <w:rsid w:val="00B30DC3"/>
    <w:rsid w:val="00B3146E"/>
    <w:rsid w:val="00B33645"/>
    <w:rsid w:val="00B336E2"/>
    <w:rsid w:val="00B34B3A"/>
    <w:rsid w:val="00B34FE4"/>
    <w:rsid w:val="00B378AF"/>
    <w:rsid w:val="00B37E52"/>
    <w:rsid w:val="00B404D8"/>
    <w:rsid w:val="00B42044"/>
    <w:rsid w:val="00B42238"/>
    <w:rsid w:val="00B423B2"/>
    <w:rsid w:val="00B458B5"/>
    <w:rsid w:val="00B45A11"/>
    <w:rsid w:val="00B46AEE"/>
    <w:rsid w:val="00B46D27"/>
    <w:rsid w:val="00B47480"/>
    <w:rsid w:val="00B47ABE"/>
    <w:rsid w:val="00B47E77"/>
    <w:rsid w:val="00B47E96"/>
    <w:rsid w:val="00B5086E"/>
    <w:rsid w:val="00B50EDE"/>
    <w:rsid w:val="00B527C7"/>
    <w:rsid w:val="00B52995"/>
    <w:rsid w:val="00B529DE"/>
    <w:rsid w:val="00B539BD"/>
    <w:rsid w:val="00B53AF1"/>
    <w:rsid w:val="00B53C1F"/>
    <w:rsid w:val="00B545AD"/>
    <w:rsid w:val="00B54D78"/>
    <w:rsid w:val="00B54EEE"/>
    <w:rsid w:val="00B54F8C"/>
    <w:rsid w:val="00B54F9A"/>
    <w:rsid w:val="00B55450"/>
    <w:rsid w:val="00B55B2C"/>
    <w:rsid w:val="00B5704C"/>
    <w:rsid w:val="00B61374"/>
    <w:rsid w:val="00B6264E"/>
    <w:rsid w:val="00B62ABB"/>
    <w:rsid w:val="00B62D74"/>
    <w:rsid w:val="00B63B99"/>
    <w:rsid w:val="00B6442D"/>
    <w:rsid w:val="00B64D03"/>
    <w:rsid w:val="00B661FC"/>
    <w:rsid w:val="00B66914"/>
    <w:rsid w:val="00B672F4"/>
    <w:rsid w:val="00B67639"/>
    <w:rsid w:val="00B72123"/>
    <w:rsid w:val="00B72708"/>
    <w:rsid w:val="00B73355"/>
    <w:rsid w:val="00B7341E"/>
    <w:rsid w:val="00B74593"/>
    <w:rsid w:val="00B766DF"/>
    <w:rsid w:val="00B76BC3"/>
    <w:rsid w:val="00B76C8D"/>
    <w:rsid w:val="00B77116"/>
    <w:rsid w:val="00B7711B"/>
    <w:rsid w:val="00B77153"/>
    <w:rsid w:val="00B77857"/>
    <w:rsid w:val="00B77DED"/>
    <w:rsid w:val="00B80215"/>
    <w:rsid w:val="00B81414"/>
    <w:rsid w:val="00B81CDA"/>
    <w:rsid w:val="00B835C8"/>
    <w:rsid w:val="00B83C5D"/>
    <w:rsid w:val="00B855B9"/>
    <w:rsid w:val="00B85A7A"/>
    <w:rsid w:val="00B85E30"/>
    <w:rsid w:val="00B86944"/>
    <w:rsid w:val="00B90982"/>
    <w:rsid w:val="00B90FD3"/>
    <w:rsid w:val="00B90FF0"/>
    <w:rsid w:val="00B91288"/>
    <w:rsid w:val="00B92962"/>
    <w:rsid w:val="00B933C4"/>
    <w:rsid w:val="00B94820"/>
    <w:rsid w:val="00BA070E"/>
    <w:rsid w:val="00BA11DC"/>
    <w:rsid w:val="00BA1E12"/>
    <w:rsid w:val="00BA4281"/>
    <w:rsid w:val="00BA4346"/>
    <w:rsid w:val="00BA4B32"/>
    <w:rsid w:val="00BA4D9D"/>
    <w:rsid w:val="00BA5517"/>
    <w:rsid w:val="00BA6045"/>
    <w:rsid w:val="00BA622A"/>
    <w:rsid w:val="00BA758C"/>
    <w:rsid w:val="00BB2202"/>
    <w:rsid w:val="00BB2F68"/>
    <w:rsid w:val="00BB3B01"/>
    <w:rsid w:val="00BB609B"/>
    <w:rsid w:val="00BB72E6"/>
    <w:rsid w:val="00BC19EE"/>
    <w:rsid w:val="00BC1FEA"/>
    <w:rsid w:val="00BC3E67"/>
    <w:rsid w:val="00BC43E8"/>
    <w:rsid w:val="00BC4E1B"/>
    <w:rsid w:val="00BC55C2"/>
    <w:rsid w:val="00BC717A"/>
    <w:rsid w:val="00BD3CDD"/>
    <w:rsid w:val="00BD4A3B"/>
    <w:rsid w:val="00BD4E3B"/>
    <w:rsid w:val="00BD585D"/>
    <w:rsid w:val="00BD5D23"/>
    <w:rsid w:val="00BD62F8"/>
    <w:rsid w:val="00BD6B72"/>
    <w:rsid w:val="00BE0CCE"/>
    <w:rsid w:val="00BE1606"/>
    <w:rsid w:val="00BE3C5D"/>
    <w:rsid w:val="00BE43CC"/>
    <w:rsid w:val="00BE5488"/>
    <w:rsid w:val="00BE66D1"/>
    <w:rsid w:val="00BE6886"/>
    <w:rsid w:val="00BE69E7"/>
    <w:rsid w:val="00BE6CA8"/>
    <w:rsid w:val="00BE6E49"/>
    <w:rsid w:val="00BF0D70"/>
    <w:rsid w:val="00BF0E62"/>
    <w:rsid w:val="00BF0FC0"/>
    <w:rsid w:val="00BF1A72"/>
    <w:rsid w:val="00BF23E5"/>
    <w:rsid w:val="00BF2ABE"/>
    <w:rsid w:val="00BF2CC6"/>
    <w:rsid w:val="00BF32D0"/>
    <w:rsid w:val="00BF36ED"/>
    <w:rsid w:val="00BF4691"/>
    <w:rsid w:val="00BF57D4"/>
    <w:rsid w:val="00BF5BFB"/>
    <w:rsid w:val="00BF5ED6"/>
    <w:rsid w:val="00BF5FDD"/>
    <w:rsid w:val="00BF6A09"/>
    <w:rsid w:val="00BF7187"/>
    <w:rsid w:val="00BF75E3"/>
    <w:rsid w:val="00BF79DA"/>
    <w:rsid w:val="00C01369"/>
    <w:rsid w:val="00C01702"/>
    <w:rsid w:val="00C02AF4"/>
    <w:rsid w:val="00C02B98"/>
    <w:rsid w:val="00C02CB5"/>
    <w:rsid w:val="00C03812"/>
    <w:rsid w:val="00C03B14"/>
    <w:rsid w:val="00C05594"/>
    <w:rsid w:val="00C064E6"/>
    <w:rsid w:val="00C10DF1"/>
    <w:rsid w:val="00C11EE8"/>
    <w:rsid w:val="00C126AB"/>
    <w:rsid w:val="00C12B8D"/>
    <w:rsid w:val="00C13D9C"/>
    <w:rsid w:val="00C147F8"/>
    <w:rsid w:val="00C1483B"/>
    <w:rsid w:val="00C153B5"/>
    <w:rsid w:val="00C157A5"/>
    <w:rsid w:val="00C16B18"/>
    <w:rsid w:val="00C176A5"/>
    <w:rsid w:val="00C20096"/>
    <w:rsid w:val="00C20573"/>
    <w:rsid w:val="00C2134D"/>
    <w:rsid w:val="00C2160C"/>
    <w:rsid w:val="00C23083"/>
    <w:rsid w:val="00C23FA7"/>
    <w:rsid w:val="00C240C0"/>
    <w:rsid w:val="00C24EAE"/>
    <w:rsid w:val="00C25443"/>
    <w:rsid w:val="00C2631A"/>
    <w:rsid w:val="00C274F5"/>
    <w:rsid w:val="00C27902"/>
    <w:rsid w:val="00C27BA0"/>
    <w:rsid w:val="00C304F0"/>
    <w:rsid w:val="00C3113C"/>
    <w:rsid w:val="00C3205B"/>
    <w:rsid w:val="00C33C11"/>
    <w:rsid w:val="00C34539"/>
    <w:rsid w:val="00C350C6"/>
    <w:rsid w:val="00C35299"/>
    <w:rsid w:val="00C36343"/>
    <w:rsid w:val="00C36B9E"/>
    <w:rsid w:val="00C37399"/>
    <w:rsid w:val="00C40169"/>
    <w:rsid w:val="00C404C6"/>
    <w:rsid w:val="00C40581"/>
    <w:rsid w:val="00C405BE"/>
    <w:rsid w:val="00C41AFC"/>
    <w:rsid w:val="00C41BD2"/>
    <w:rsid w:val="00C41CC3"/>
    <w:rsid w:val="00C4393A"/>
    <w:rsid w:val="00C44827"/>
    <w:rsid w:val="00C46405"/>
    <w:rsid w:val="00C46723"/>
    <w:rsid w:val="00C46CF2"/>
    <w:rsid w:val="00C476E4"/>
    <w:rsid w:val="00C50AB5"/>
    <w:rsid w:val="00C515FF"/>
    <w:rsid w:val="00C520DB"/>
    <w:rsid w:val="00C539A4"/>
    <w:rsid w:val="00C53E40"/>
    <w:rsid w:val="00C54BB1"/>
    <w:rsid w:val="00C54EE1"/>
    <w:rsid w:val="00C5689E"/>
    <w:rsid w:val="00C56CFF"/>
    <w:rsid w:val="00C61192"/>
    <w:rsid w:val="00C61BEB"/>
    <w:rsid w:val="00C61DCD"/>
    <w:rsid w:val="00C623EE"/>
    <w:rsid w:val="00C62884"/>
    <w:rsid w:val="00C639E1"/>
    <w:rsid w:val="00C66147"/>
    <w:rsid w:val="00C672D3"/>
    <w:rsid w:val="00C700C8"/>
    <w:rsid w:val="00C706B4"/>
    <w:rsid w:val="00C712F7"/>
    <w:rsid w:val="00C71F7B"/>
    <w:rsid w:val="00C72DF8"/>
    <w:rsid w:val="00C731DF"/>
    <w:rsid w:val="00C73A0F"/>
    <w:rsid w:val="00C741FC"/>
    <w:rsid w:val="00C74530"/>
    <w:rsid w:val="00C74559"/>
    <w:rsid w:val="00C75C93"/>
    <w:rsid w:val="00C7677B"/>
    <w:rsid w:val="00C8037E"/>
    <w:rsid w:val="00C812F2"/>
    <w:rsid w:val="00C83346"/>
    <w:rsid w:val="00C83BC0"/>
    <w:rsid w:val="00C86BC9"/>
    <w:rsid w:val="00C90D24"/>
    <w:rsid w:val="00C923E4"/>
    <w:rsid w:val="00C93E67"/>
    <w:rsid w:val="00C9452B"/>
    <w:rsid w:val="00C94B67"/>
    <w:rsid w:val="00C95614"/>
    <w:rsid w:val="00C95721"/>
    <w:rsid w:val="00C96153"/>
    <w:rsid w:val="00C96491"/>
    <w:rsid w:val="00C967AC"/>
    <w:rsid w:val="00C97D87"/>
    <w:rsid w:val="00CA0030"/>
    <w:rsid w:val="00CA1399"/>
    <w:rsid w:val="00CA2A8C"/>
    <w:rsid w:val="00CA2D81"/>
    <w:rsid w:val="00CA2E12"/>
    <w:rsid w:val="00CA30CD"/>
    <w:rsid w:val="00CA3194"/>
    <w:rsid w:val="00CA37BB"/>
    <w:rsid w:val="00CA3BD0"/>
    <w:rsid w:val="00CA42B6"/>
    <w:rsid w:val="00CA430C"/>
    <w:rsid w:val="00CA44E6"/>
    <w:rsid w:val="00CA4703"/>
    <w:rsid w:val="00CA5142"/>
    <w:rsid w:val="00CA53CD"/>
    <w:rsid w:val="00CA5AB3"/>
    <w:rsid w:val="00CA6518"/>
    <w:rsid w:val="00CB01E1"/>
    <w:rsid w:val="00CB0E62"/>
    <w:rsid w:val="00CB1D1E"/>
    <w:rsid w:val="00CB3270"/>
    <w:rsid w:val="00CB3288"/>
    <w:rsid w:val="00CB3DBC"/>
    <w:rsid w:val="00CB4047"/>
    <w:rsid w:val="00CB51BC"/>
    <w:rsid w:val="00CB69B2"/>
    <w:rsid w:val="00CB7E88"/>
    <w:rsid w:val="00CC0D50"/>
    <w:rsid w:val="00CC1098"/>
    <w:rsid w:val="00CC1B0E"/>
    <w:rsid w:val="00CC21D4"/>
    <w:rsid w:val="00CC21DC"/>
    <w:rsid w:val="00CC2AC8"/>
    <w:rsid w:val="00CC31B4"/>
    <w:rsid w:val="00CC3CD6"/>
    <w:rsid w:val="00CC3D3B"/>
    <w:rsid w:val="00CC4093"/>
    <w:rsid w:val="00CC42A8"/>
    <w:rsid w:val="00CC44A6"/>
    <w:rsid w:val="00CC4CAD"/>
    <w:rsid w:val="00CC55D4"/>
    <w:rsid w:val="00CD1201"/>
    <w:rsid w:val="00CD13EF"/>
    <w:rsid w:val="00CD1611"/>
    <w:rsid w:val="00CD1FF1"/>
    <w:rsid w:val="00CD2CBF"/>
    <w:rsid w:val="00CD3518"/>
    <w:rsid w:val="00CD5C28"/>
    <w:rsid w:val="00CD5F37"/>
    <w:rsid w:val="00CD65F5"/>
    <w:rsid w:val="00CD7518"/>
    <w:rsid w:val="00CD7DA5"/>
    <w:rsid w:val="00CE0062"/>
    <w:rsid w:val="00CE1184"/>
    <w:rsid w:val="00CE1367"/>
    <w:rsid w:val="00CE1DBB"/>
    <w:rsid w:val="00CE2756"/>
    <w:rsid w:val="00CE3D2D"/>
    <w:rsid w:val="00CE497A"/>
    <w:rsid w:val="00CE4F1A"/>
    <w:rsid w:val="00CE51C9"/>
    <w:rsid w:val="00CE6BF1"/>
    <w:rsid w:val="00CE761B"/>
    <w:rsid w:val="00CE76C8"/>
    <w:rsid w:val="00CE79C7"/>
    <w:rsid w:val="00CF0348"/>
    <w:rsid w:val="00CF0640"/>
    <w:rsid w:val="00CF1007"/>
    <w:rsid w:val="00CF1864"/>
    <w:rsid w:val="00CF1B16"/>
    <w:rsid w:val="00CF209E"/>
    <w:rsid w:val="00CF30F8"/>
    <w:rsid w:val="00CF4D8D"/>
    <w:rsid w:val="00CF513B"/>
    <w:rsid w:val="00CF6126"/>
    <w:rsid w:val="00CF7879"/>
    <w:rsid w:val="00CF7CD4"/>
    <w:rsid w:val="00CF7D07"/>
    <w:rsid w:val="00D005C1"/>
    <w:rsid w:val="00D00C03"/>
    <w:rsid w:val="00D00FBC"/>
    <w:rsid w:val="00D01437"/>
    <w:rsid w:val="00D01468"/>
    <w:rsid w:val="00D015C1"/>
    <w:rsid w:val="00D02075"/>
    <w:rsid w:val="00D027A7"/>
    <w:rsid w:val="00D034CC"/>
    <w:rsid w:val="00D03982"/>
    <w:rsid w:val="00D03A64"/>
    <w:rsid w:val="00D03BB6"/>
    <w:rsid w:val="00D0569C"/>
    <w:rsid w:val="00D0571A"/>
    <w:rsid w:val="00D06258"/>
    <w:rsid w:val="00D07D44"/>
    <w:rsid w:val="00D11B4E"/>
    <w:rsid w:val="00D11D37"/>
    <w:rsid w:val="00D127FD"/>
    <w:rsid w:val="00D12E3F"/>
    <w:rsid w:val="00D13272"/>
    <w:rsid w:val="00D134EF"/>
    <w:rsid w:val="00D136F0"/>
    <w:rsid w:val="00D1597E"/>
    <w:rsid w:val="00D15C69"/>
    <w:rsid w:val="00D15D4E"/>
    <w:rsid w:val="00D16D2A"/>
    <w:rsid w:val="00D16DAA"/>
    <w:rsid w:val="00D173CB"/>
    <w:rsid w:val="00D202BB"/>
    <w:rsid w:val="00D2125C"/>
    <w:rsid w:val="00D253C7"/>
    <w:rsid w:val="00D2565B"/>
    <w:rsid w:val="00D26510"/>
    <w:rsid w:val="00D26936"/>
    <w:rsid w:val="00D26EA1"/>
    <w:rsid w:val="00D30090"/>
    <w:rsid w:val="00D3026A"/>
    <w:rsid w:val="00D3092B"/>
    <w:rsid w:val="00D30B56"/>
    <w:rsid w:val="00D315DB"/>
    <w:rsid w:val="00D32476"/>
    <w:rsid w:val="00D331F4"/>
    <w:rsid w:val="00D33456"/>
    <w:rsid w:val="00D33F94"/>
    <w:rsid w:val="00D341F9"/>
    <w:rsid w:val="00D35E8C"/>
    <w:rsid w:val="00D40405"/>
    <w:rsid w:val="00D41B8C"/>
    <w:rsid w:val="00D431C1"/>
    <w:rsid w:val="00D43B6B"/>
    <w:rsid w:val="00D445F5"/>
    <w:rsid w:val="00D456E5"/>
    <w:rsid w:val="00D462D6"/>
    <w:rsid w:val="00D46820"/>
    <w:rsid w:val="00D468B3"/>
    <w:rsid w:val="00D46E6D"/>
    <w:rsid w:val="00D47EBA"/>
    <w:rsid w:val="00D505A7"/>
    <w:rsid w:val="00D50FD1"/>
    <w:rsid w:val="00D51267"/>
    <w:rsid w:val="00D518F2"/>
    <w:rsid w:val="00D51B01"/>
    <w:rsid w:val="00D52806"/>
    <w:rsid w:val="00D5335F"/>
    <w:rsid w:val="00D5382D"/>
    <w:rsid w:val="00D53B2E"/>
    <w:rsid w:val="00D54C3D"/>
    <w:rsid w:val="00D54CFD"/>
    <w:rsid w:val="00D554E4"/>
    <w:rsid w:val="00D55CF1"/>
    <w:rsid w:val="00D5651D"/>
    <w:rsid w:val="00D574C5"/>
    <w:rsid w:val="00D57DCD"/>
    <w:rsid w:val="00D6038D"/>
    <w:rsid w:val="00D60C08"/>
    <w:rsid w:val="00D620DF"/>
    <w:rsid w:val="00D62307"/>
    <w:rsid w:val="00D62E22"/>
    <w:rsid w:val="00D639FA"/>
    <w:rsid w:val="00D63BCE"/>
    <w:rsid w:val="00D641D4"/>
    <w:rsid w:val="00D64691"/>
    <w:rsid w:val="00D64A4D"/>
    <w:rsid w:val="00D6558E"/>
    <w:rsid w:val="00D6673D"/>
    <w:rsid w:val="00D66D30"/>
    <w:rsid w:val="00D711E3"/>
    <w:rsid w:val="00D71B78"/>
    <w:rsid w:val="00D73FED"/>
    <w:rsid w:val="00D74034"/>
    <w:rsid w:val="00D74C91"/>
    <w:rsid w:val="00D768EB"/>
    <w:rsid w:val="00D80685"/>
    <w:rsid w:val="00D8217D"/>
    <w:rsid w:val="00D837B3"/>
    <w:rsid w:val="00D843C5"/>
    <w:rsid w:val="00D857F7"/>
    <w:rsid w:val="00D86249"/>
    <w:rsid w:val="00D87BDC"/>
    <w:rsid w:val="00D87FA8"/>
    <w:rsid w:val="00D90657"/>
    <w:rsid w:val="00D92128"/>
    <w:rsid w:val="00D9479E"/>
    <w:rsid w:val="00D94DEB"/>
    <w:rsid w:val="00D95D3E"/>
    <w:rsid w:val="00D95EB9"/>
    <w:rsid w:val="00D9604F"/>
    <w:rsid w:val="00D96227"/>
    <w:rsid w:val="00D9751E"/>
    <w:rsid w:val="00D97DF4"/>
    <w:rsid w:val="00DA02E0"/>
    <w:rsid w:val="00DA14BA"/>
    <w:rsid w:val="00DA1CB7"/>
    <w:rsid w:val="00DA23C0"/>
    <w:rsid w:val="00DA2DA6"/>
    <w:rsid w:val="00DA3E47"/>
    <w:rsid w:val="00DA4AE6"/>
    <w:rsid w:val="00DA6365"/>
    <w:rsid w:val="00DA6A35"/>
    <w:rsid w:val="00DA6FCE"/>
    <w:rsid w:val="00DA718A"/>
    <w:rsid w:val="00DB041C"/>
    <w:rsid w:val="00DB0825"/>
    <w:rsid w:val="00DB0972"/>
    <w:rsid w:val="00DB1A66"/>
    <w:rsid w:val="00DB361B"/>
    <w:rsid w:val="00DB3DB7"/>
    <w:rsid w:val="00DB46B2"/>
    <w:rsid w:val="00DB4B68"/>
    <w:rsid w:val="00DB5FBF"/>
    <w:rsid w:val="00DB6B42"/>
    <w:rsid w:val="00DB72C0"/>
    <w:rsid w:val="00DB7CDC"/>
    <w:rsid w:val="00DC0FDC"/>
    <w:rsid w:val="00DC17D4"/>
    <w:rsid w:val="00DC3800"/>
    <w:rsid w:val="00DC3A3A"/>
    <w:rsid w:val="00DC422A"/>
    <w:rsid w:val="00DC441F"/>
    <w:rsid w:val="00DC48B5"/>
    <w:rsid w:val="00DC52AD"/>
    <w:rsid w:val="00DC57BB"/>
    <w:rsid w:val="00DC5D67"/>
    <w:rsid w:val="00DC68B4"/>
    <w:rsid w:val="00DC7DA8"/>
    <w:rsid w:val="00DC7E44"/>
    <w:rsid w:val="00DD011B"/>
    <w:rsid w:val="00DD0AA5"/>
    <w:rsid w:val="00DD141B"/>
    <w:rsid w:val="00DD1F8C"/>
    <w:rsid w:val="00DD207E"/>
    <w:rsid w:val="00DD2BBA"/>
    <w:rsid w:val="00DD43A3"/>
    <w:rsid w:val="00DD444B"/>
    <w:rsid w:val="00DD4B2D"/>
    <w:rsid w:val="00DD5530"/>
    <w:rsid w:val="00DD58A2"/>
    <w:rsid w:val="00DD7070"/>
    <w:rsid w:val="00DE1689"/>
    <w:rsid w:val="00DE1FB6"/>
    <w:rsid w:val="00DE224D"/>
    <w:rsid w:val="00DE3EBA"/>
    <w:rsid w:val="00DE5A25"/>
    <w:rsid w:val="00DE5C83"/>
    <w:rsid w:val="00DE68DD"/>
    <w:rsid w:val="00DF0045"/>
    <w:rsid w:val="00DF05C6"/>
    <w:rsid w:val="00DF0921"/>
    <w:rsid w:val="00DF16C9"/>
    <w:rsid w:val="00DF1E86"/>
    <w:rsid w:val="00DF50A6"/>
    <w:rsid w:val="00DF5241"/>
    <w:rsid w:val="00DF5474"/>
    <w:rsid w:val="00DF5745"/>
    <w:rsid w:val="00DF5AC3"/>
    <w:rsid w:val="00DF6DB8"/>
    <w:rsid w:val="00E006DB"/>
    <w:rsid w:val="00E00DC5"/>
    <w:rsid w:val="00E02FAC"/>
    <w:rsid w:val="00E03F52"/>
    <w:rsid w:val="00E041FA"/>
    <w:rsid w:val="00E0538E"/>
    <w:rsid w:val="00E055EA"/>
    <w:rsid w:val="00E056DB"/>
    <w:rsid w:val="00E074FB"/>
    <w:rsid w:val="00E109D5"/>
    <w:rsid w:val="00E11087"/>
    <w:rsid w:val="00E11356"/>
    <w:rsid w:val="00E11B52"/>
    <w:rsid w:val="00E11D2E"/>
    <w:rsid w:val="00E12484"/>
    <w:rsid w:val="00E12A45"/>
    <w:rsid w:val="00E12D2B"/>
    <w:rsid w:val="00E12EFA"/>
    <w:rsid w:val="00E13C2E"/>
    <w:rsid w:val="00E13C8B"/>
    <w:rsid w:val="00E15B56"/>
    <w:rsid w:val="00E160B1"/>
    <w:rsid w:val="00E202F1"/>
    <w:rsid w:val="00E21797"/>
    <w:rsid w:val="00E21BB0"/>
    <w:rsid w:val="00E21F34"/>
    <w:rsid w:val="00E23E3A"/>
    <w:rsid w:val="00E24794"/>
    <w:rsid w:val="00E26A0E"/>
    <w:rsid w:val="00E26A9E"/>
    <w:rsid w:val="00E27432"/>
    <w:rsid w:val="00E27EEE"/>
    <w:rsid w:val="00E27FFE"/>
    <w:rsid w:val="00E30011"/>
    <w:rsid w:val="00E305ED"/>
    <w:rsid w:val="00E31254"/>
    <w:rsid w:val="00E3183E"/>
    <w:rsid w:val="00E32B9E"/>
    <w:rsid w:val="00E36AA4"/>
    <w:rsid w:val="00E36C08"/>
    <w:rsid w:val="00E40484"/>
    <w:rsid w:val="00E409EE"/>
    <w:rsid w:val="00E411D0"/>
    <w:rsid w:val="00E417E6"/>
    <w:rsid w:val="00E42A05"/>
    <w:rsid w:val="00E4358C"/>
    <w:rsid w:val="00E4360D"/>
    <w:rsid w:val="00E44276"/>
    <w:rsid w:val="00E45416"/>
    <w:rsid w:val="00E4658E"/>
    <w:rsid w:val="00E4707F"/>
    <w:rsid w:val="00E478F6"/>
    <w:rsid w:val="00E50378"/>
    <w:rsid w:val="00E50BFB"/>
    <w:rsid w:val="00E518EE"/>
    <w:rsid w:val="00E525D9"/>
    <w:rsid w:val="00E52F0A"/>
    <w:rsid w:val="00E530DD"/>
    <w:rsid w:val="00E55108"/>
    <w:rsid w:val="00E56CDF"/>
    <w:rsid w:val="00E57CF2"/>
    <w:rsid w:val="00E60C4B"/>
    <w:rsid w:val="00E61665"/>
    <w:rsid w:val="00E6173A"/>
    <w:rsid w:val="00E626E7"/>
    <w:rsid w:val="00E634C7"/>
    <w:rsid w:val="00E65695"/>
    <w:rsid w:val="00E65C9F"/>
    <w:rsid w:val="00E66067"/>
    <w:rsid w:val="00E67A2F"/>
    <w:rsid w:val="00E67C99"/>
    <w:rsid w:val="00E71EE8"/>
    <w:rsid w:val="00E71F3E"/>
    <w:rsid w:val="00E7209D"/>
    <w:rsid w:val="00E72168"/>
    <w:rsid w:val="00E72927"/>
    <w:rsid w:val="00E729D8"/>
    <w:rsid w:val="00E72BB4"/>
    <w:rsid w:val="00E737F2"/>
    <w:rsid w:val="00E7389C"/>
    <w:rsid w:val="00E74841"/>
    <w:rsid w:val="00E76234"/>
    <w:rsid w:val="00E76384"/>
    <w:rsid w:val="00E76787"/>
    <w:rsid w:val="00E76904"/>
    <w:rsid w:val="00E76AAD"/>
    <w:rsid w:val="00E76EB9"/>
    <w:rsid w:val="00E772A6"/>
    <w:rsid w:val="00E77733"/>
    <w:rsid w:val="00E7796F"/>
    <w:rsid w:val="00E80183"/>
    <w:rsid w:val="00E80A22"/>
    <w:rsid w:val="00E80DFF"/>
    <w:rsid w:val="00E81C8F"/>
    <w:rsid w:val="00E81FBD"/>
    <w:rsid w:val="00E824BD"/>
    <w:rsid w:val="00E84311"/>
    <w:rsid w:val="00E843B8"/>
    <w:rsid w:val="00E84848"/>
    <w:rsid w:val="00E862A4"/>
    <w:rsid w:val="00E867B6"/>
    <w:rsid w:val="00E8766C"/>
    <w:rsid w:val="00E91488"/>
    <w:rsid w:val="00E920E6"/>
    <w:rsid w:val="00E92EDA"/>
    <w:rsid w:val="00E93982"/>
    <w:rsid w:val="00E93E14"/>
    <w:rsid w:val="00E94457"/>
    <w:rsid w:val="00E9611D"/>
    <w:rsid w:val="00E97727"/>
    <w:rsid w:val="00EA175E"/>
    <w:rsid w:val="00EA1970"/>
    <w:rsid w:val="00EA2199"/>
    <w:rsid w:val="00EA2DA1"/>
    <w:rsid w:val="00EA2EDC"/>
    <w:rsid w:val="00EA34DB"/>
    <w:rsid w:val="00EA36A8"/>
    <w:rsid w:val="00EA40A5"/>
    <w:rsid w:val="00EA446C"/>
    <w:rsid w:val="00EA6476"/>
    <w:rsid w:val="00EA6E7A"/>
    <w:rsid w:val="00EB03A4"/>
    <w:rsid w:val="00EB0B16"/>
    <w:rsid w:val="00EB1262"/>
    <w:rsid w:val="00EB2280"/>
    <w:rsid w:val="00EB4A6B"/>
    <w:rsid w:val="00EB7018"/>
    <w:rsid w:val="00EB7B94"/>
    <w:rsid w:val="00EC0424"/>
    <w:rsid w:val="00EC0FE1"/>
    <w:rsid w:val="00EC14ED"/>
    <w:rsid w:val="00EC179E"/>
    <w:rsid w:val="00EC1F4A"/>
    <w:rsid w:val="00EC1FE0"/>
    <w:rsid w:val="00EC2A27"/>
    <w:rsid w:val="00EC3608"/>
    <w:rsid w:val="00EC3F3E"/>
    <w:rsid w:val="00EC5182"/>
    <w:rsid w:val="00EC525C"/>
    <w:rsid w:val="00EC60C7"/>
    <w:rsid w:val="00EC6EFC"/>
    <w:rsid w:val="00EC74EC"/>
    <w:rsid w:val="00ED1513"/>
    <w:rsid w:val="00ED30E5"/>
    <w:rsid w:val="00ED3271"/>
    <w:rsid w:val="00ED3901"/>
    <w:rsid w:val="00ED42CC"/>
    <w:rsid w:val="00ED519D"/>
    <w:rsid w:val="00ED6D12"/>
    <w:rsid w:val="00ED6F2E"/>
    <w:rsid w:val="00ED714A"/>
    <w:rsid w:val="00ED79C2"/>
    <w:rsid w:val="00ED7F46"/>
    <w:rsid w:val="00EE0A0A"/>
    <w:rsid w:val="00EE10DE"/>
    <w:rsid w:val="00EE32F8"/>
    <w:rsid w:val="00EE6124"/>
    <w:rsid w:val="00EE6AFD"/>
    <w:rsid w:val="00EE7027"/>
    <w:rsid w:val="00EE742C"/>
    <w:rsid w:val="00EE7A0A"/>
    <w:rsid w:val="00EE7DB1"/>
    <w:rsid w:val="00EE7E12"/>
    <w:rsid w:val="00EF11F2"/>
    <w:rsid w:val="00EF1216"/>
    <w:rsid w:val="00EF27C1"/>
    <w:rsid w:val="00EF5239"/>
    <w:rsid w:val="00EF6D38"/>
    <w:rsid w:val="00EF70C8"/>
    <w:rsid w:val="00F0070A"/>
    <w:rsid w:val="00F0102A"/>
    <w:rsid w:val="00F01841"/>
    <w:rsid w:val="00F02B43"/>
    <w:rsid w:val="00F02D9F"/>
    <w:rsid w:val="00F03423"/>
    <w:rsid w:val="00F03A58"/>
    <w:rsid w:val="00F0454C"/>
    <w:rsid w:val="00F04831"/>
    <w:rsid w:val="00F04D10"/>
    <w:rsid w:val="00F05327"/>
    <w:rsid w:val="00F067F4"/>
    <w:rsid w:val="00F06FA5"/>
    <w:rsid w:val="00F07148"/>
    <w:rsid w:val="00F07677"/>
    <w:rsid w:val="00F07BAA"/>
    <w:rsid w:val="00F10389"/>
    <w:rsid w:val="00F10B97"/>
    <w:rsid w:val="00F10FD6"/>
    <w:rsid w:val="00F1357A"/>
    <w:rsid w:val="00F13676"/>
    <w:rsid w:val="00F13898"/>
    <w:rsid w:val="00F146EA"/>
    <w:rsid w:val="00F1510A"/>
    <w:rsid w:val="00F154BF"/>
    <w:rsid w:val="00F1688A"/>
    <w:rsid w:val="00F16D99"/>
    <w:rsid w:val="00F17CF4"/>
    <w:rsid w:val="00F2109F"/>
    <w:rsid w:val="00F2390F"/>
    <w:rsid w:val="00F244E1"/>
    <w:rsid w:val="00F250DF"/>
    <w:rsid w:val="00F25DF2"/>
    <w:rsid w:val="00F2632B"/>
    <w:rsid w:val="00F26B51"/>
    <w:rsid w:val="00F27C93"/>
    <w:rsid w:val="00F30B05"/>
    <w:rsid w:val="00F30B27"/>
    <w:rsid w:val="00F314FB"/>
    <w:rsid w:val="00F316A8"/>
    <w:rsid w:val="00F31882"/>
    <w:rsid w:val="00F32C6F"/>
    <w:rsid w:val="00F35687"/>
    <w:rsid w:val="00F35E77"/>
    <w:rsid w:val="00F36D49"/>
    <w:rsid w:val="00F37367"/>
    <w:rsid w:val="00F37A99"/>
    <w:rsid w:val="00F4346D"/>
    <w:rsid w:val="00F4480C"/>
    <w:rsid w:val="00F4598C"/>
    <w:rsid w:val="00F47C4D"/>
    <w:rsid w:val="00F47FFD"/>
    <w:rsid w:val="00F5035A"/>
    <w:rsid w:val="00F5126B"/>
    <w:rsid w:val="00F51732"/>
    <w:rsid w:val="00F52ABF"/>
    <w:rsid w:val="00F5623B"/>
    <w:rsid w:val="00F5631F"/>
    <w:rsid w:val="00F56D8F"/>
    <w:rsid w:val="00F56ECF"/>
    <w:rsid w:val="00F571FC"/>
    <w:rsid w:val="00F574FE"/>
    <w:rsid w:val="00F601EF"/>
    <w:rsid w:val="00F6102A"/>
    <w:rsid w:val="00F61A56"/>
    <w:rsid w:val="00F62307"/>
    <w:rsid w:val="00F6288B"/>
    <w:rsid w:val="00F6289C"/>
    <w:rsid w:val="00F63B94"/>
    <w:rsid w:val="00F64F65"/>
    <w:rsid w:val="00F64F69"/>
    <w:rsid w:val="00F656CE"/>
    <w:rsid w:val="00F659A0"/>
    <w:rsid w:val="00F70034"/>
    <w:rsid w:val="00F707FF"/>
    <w:rsid w:val="00F7146F"/>
    <w:rsid w:val="00F71FBE"/>
    <w:rsid w:val="00F72355"/>
    <w:rsid w:val="00F72369"/>
    <w:rsid w:val="00F72AF1"/>
    <w:rsid w:val="00F743CE"/>
    <w:rsid w:val="00F74A80"/>
    <w:rsid w:val="00F74CA2"/>
    <w:rsid w:val="00F7515C"/>
    <w:rsid w:val="00F75511"/>
    <w:rsid w:val="00F75C1B"/>
    <w:rsid w:val="00F765AD"/>
    <w:rsid w:val="00F76728"/>
    <w:rsid w:val="00F7721F"/>
    <w:rsid w:val="00F80103"/>
    <w:rsid w:val="00F821AB"/>
    <w:rsid w:val="00F84719"/>
    <w:rsid w:val="00F849A8"/>
    <w:rsid w:val="00F84CEA"/>
    <w:rsid w:val="00F84F66"/>
    <w:rsid w:val="00F85463"/>
    <w:rsid w:val="00F86474"/>
    <w:rsid w:val="00F87360"/>
    <w:rsid w:val="00F87431"/>
    <w:rsid w:val="00F900B3"/>
    <w:rsid w:val="00F91611"/>
    <w:rsid w:val="00F9162E"/>
    <w:rsid w:val="00F92417"/>
    <w:rsid w:val="00F92D3C"/>
    <w:rsid w:val="00F94C77"/>
    <w:rsid w:val="00F94E53"/>
    <w:rsid w:val="00F95801"/>
    <w:rsid w:val="00FA0D27"/>
    <w:rsid w:val="00FA1E32"/>
    <w:rsid w:val="00FA28A6"/>
    <w:rsid w:val="00FA301E"/>
    <w:rsid w:val="00FA3833"/>
    <w:rsid w:val="00FA412C"/>
    <w:rsid w:val="00FA4A31"/>
    <w:rsid w:val="00FA4ACB"/>
    <w:rsid w:val="00FA4F3D"/>
    <w:rsid w:val="00FA5A15"/>
    <w:rsid w:val="00FA609F"/>
    <w:rsid w:val="00FA67DA"/>
    <w:rsid w:val="00FA6B60"/>
    <w:rsid w:val="00FA7460"/>
    <w:rsid w:val="00FA7624"/>
    <w:rsid w:val="00FA77F1"/>
    <w:rsid w:val="00FB016D"/>
    <w:rsid w:val="00FB01BC"/>
    <w:rsid w:val="00FB0B88"/>
    <w:rsid w:val="00FB0C32"/>
    <w:rsid w:val="00FB1964"/>
    <w:rsid w:val="00FB37F7"/>
    <w:rsid w:val="00FB3F43"/>
    <w:rsid w:val="00FB5884"/>
    <w:rsid w:val="00FB695F"/>
    <w:rsid w:val="00FB747D"/>
    <w:rsid w:val="00FB77E1"/>
    <w:rsid w:val="00FB7B80"/>
    <w:rsid w:val="00FC0546"/>
    <w:rsid w:val="00FC07EF"/>
    <w:rsid w:val="00FC0EA3"/>
    <w:rsid w:val="00FC1944"/>
    <w:rsid w:val="00FC2795"/>
    <w:rsid w:val="00FC397A"/>
    <w:rsid w:val="00FC3B99"/>
    <w:rsid w:val="00FC4DAD"/>
    <w:rsid w:val="00FC50DE"/>
    <w:rsid w:val="00FC555F"/>
    <w:rsid w:val="00FD01DC"/>
    <w:rsid w:val="00FD055B"/>
    <w:rsid w:val="00FD2363"/>
    <w:rsid w:val="00FD3B95"/>
    <w:rsid w:val="00FD5D5F"/>
    <w:rsid w:val="00FD71C4"/>
    <w:rsid w:val="00FD7883"/>
    <w:rsid w:val="00FE06EE"/>
    <w:rsid w:val="00FE1795"/>
    <w:rsid w:val="00FE1F6E"/>
    <w:rsid w:val="00FE239F"/>
    <w:rsid w:val="00FE25C7"/>
    <w:rsid w:val="00FE2932"/>
    <w:rsid w:val="00FE374C"/>
    <w:rsid w:val="00FE3AD5"/>
    <w:rsid w:val="00FE3E56"/>
    <w:rsid w:val="00FE3F41"/>
    <w:rsid w:val="00FE49A5"/>
    <w:rsid w:val="00FE4F25"/>
    <w:rsid w:val="00FE58CB"/>
    <w:rsid w:val="00FE644F"/>
    <w:rsid w:val="00FE67BA"/>
    <w:rsid w:val="00FE6E3D"/>
    <w:rsid w:val="00FE756C"/>
    <w:rsid w:val="00FE7FA3"/>
    <w:rsid w:val="00FF0F43"/>
    <w:rsid w:val="00FF1D9B"/>
    <w:rsid w:val="00FF20EA"/>
    <w:rsid w:val="00FF2B52"/>
    <w:rsid w:val="00FF321D"/>
    <w:rsid w:val="00FF3D32"/>
    <w:rsid w:val="00FF40CB"/>
    <w:rsid w:val="00FF446E"/>
    <w:rsid w:val="00FF4BBD"/>
    <w:rsid w:val="00FF5D31"/>
    <w:rsid w:val="00FF68B0"/>
    <w:rsid w:val="00FF7DC3"/>
    <w:rsid w:val="00FF7F0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,"/>
  <w:listSeparator w:val=";"/>
  <w14:docId w14:val="4545F32E"/>
  <w15:docId w15:val="{4255134D-389F-4186-AC5C-85897B8EA86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Times New Roman" w:hAnsi="Calibri" w:cs="Times New Roman"/>
        <w:sz w:val="22"/>
        <w:szCs w:val="22"/>
        <w:lang w:val="de-DE" w:eastAsia="de-DE" w:bidi="ar-SA"/>
      </w:rPr>
    </w:rPrDefault>
    <w:pPrDefault>
      <w:pPr>
        <w:spacing w:before="120" w:after="120" w:line="288" w:lineRule="auto"/>
      </w:pPr>
    </w:pPrDefault>
  </w:docDefaults>
  <w:latentStyles w:defLockedState="0" w:defUIPriority="0" w:defSemiHidden="0" w:defUnhideWhenUsed="0" w:defQFormat="0" w:count="376">
    <w:lsdException w:name="heading 1" w:uiPriority="99"/>
    <w:lsdException w:name="heading 2" w:semiHidden="1" w:unhideWhenUsed="1" w:qFormat="1"/>
    <w:lsdException w:name="heading 3" w:semiHidden="1" w:unhideWhenUsed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99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toa heading" w:semiHidden="1" w:unhideWhenUsed="1"/>
    <w:lsdException w:name="List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99" w:unhideWhenUsed="1"/>
    <w:lsdException w:name="FollowedHyperlink" w:semiHidden="1" w:unhideWhenUsed="1"/>
    <w:lsdException w:name="Strong" w:uiPriority="22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 w:uiPriority="99"/>
    <w:lsdException w:name="No Spacing" w:uiPriority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Standard">
    <w:name w:val="Normal"/>
    <w:rsid w:val="003B7BBC"/>
  </w:style>
  <w:style w:type="paragraph" w:styleId="berschrift1">
    <w:name w:val="heading 1"/>
    <w:aliases w:val="ZA Titel2"/>
    <w:basedOn w:val="Standard"/>
    <w:next w:val="Standard"/>
    <w:link w:val="berschrift1Zchn"/>
    <w:uiPriority w:val="99"/>
    <w:rsid w:val="003E65BD"/>
    <w:pPr>
      <w:keepNext/>
      <w:spacing w:before="240" w:after="240"/>
      <w:outlineLvl w:val="0"/>
    </w:pPr>
    <w:rPr>
      <w:b/>
      <w:bCs/>
      <w:kern w:val="32"/>
      <w:szCs w:val="32"/>
    </w:rPr>
  </w:style>
  <w:style w:type="paragraph" w:styleId="berschrift3">
    <w:name w:val="heading 3"/>
    <w:aliases w:val="01 Vorschlag"/>
    <w:basedOn w:val="Standard"/>
    <w:next w:val="Standard"/>
    <w:link w:val="berschrift3Zchn"/>
    <w:rsid w:val="003E65BD"/>
    <w:pPr>
      <w:keepNext/>
      <w:spacing w:before="240" w:after="240"/>
      <w:outlineLvl w:val="2"/>
    </w:pPr>
    <w:rPr>
      <w:b/>
      <w:bCs/>
      <w:sz w:val="26"/>
      <w:szCs w:val="26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uiPriority w:val="99"/>
    <w:rsid w:val="00C16B18"/>
    <w:pPr>
      <w:tabs>
        <w:tab w:val="center" w:pos="4536"/>
        <w:tab w:val="right" w:pos="9072"/>
      </w:tabs>
    </w:pPr>
  </w:style>
  <w:style w:type="paragraph" w:styleId="Fuzeile">
    <w:name w:val="footer"/>
    <w:basedOn w:val="Standard"/>
    <w:rsid w:val="00C16B18"/>
    <w:pPr>
      <w:tabs>
        <w:tab w:val="center" w:pos="4536"/>
        <w:tab w:val="right" w:pos="9072"/>
      </w:tabs>
    </w:pPr>
  </w:style>
  <w:style w:type="table" w:styleId="Tabellenraster">
    <w:name w:val="Table Grid"/>
    <w:basedOn w:val="NormaleTabelle"/>
    <w:uiPriority w:val="39"/>
    <w:rsid w:val="00C16B18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Seitenzahl">
    <w:name w:val="page number"/>
    <w:basedOn w:val="Absatz-Standardschriftart"/>
    <w:rsid w:val="0001671A"/>
  </w:style>
  <w:style w:type="character" w:styleId="Zeilennummer">
    <w:name w:val="line number"/>
    <w:basedOn w:val="Absatz-Standardschriftart"/>
    <w:rsid w:val="00D3092B"/>
    <w:rPr>
      <w:rFonts w:asciiTheme="minorHAnsi" w:hAnsiTheme="minorHAnsi"/>
      <w:sz w:val="24"/>
    </w:rPr>
  </w:style>
  <w:style w:type="paragraph" w:styleId="Sprechblasentext">
    <w:name w:val="Balloon Text"/>
    <w:basedOn w:val="Standard"/>
    <w:semiHidden/>
    <w:rsid w:val="001E6525"/>
    <w:rPr>
      <w:rFonts w:ascii="Tahoma" w:hAnsi="Tahoma" w:cs="Tahoma"/>
      <w:sz w:val="16"/>
      <w:szCs w:val="16"/>
    </w:rPr>
  </w:style>
  <w:style w:type="paragraph" w:styleId="Textkrper3">
    <w:name w:val="Body Text 3"/>
    <w:basedOn w:val="Standard"/>
    <w:rsid w:val="0005315D"/>
    <w:rPr>
      <w:szCs w:val="24"/>
    </w:rPr>
  </w:style>
  <w:style w:type="character" w:styleId="Hyperlink">
    <w:name w:val="Hyperlink"/>
    <w:uiPriority w:val="99"/>
    <w:rsid w:val="000C3068"/>
    <w:rPr>
      <w:color w:val="0000FF"/>
      <w:u w:val="single"/>
    </w:rPr>
  </w:style>
  <w:style w:type="paragraph" w:customStyle="1" w:styleId="Vorgabetext">
    <w:name w:val="Vorgabetext"/>
    <w:basedOn w:val="Standard"/>
    <w:rsid w:val="008B53A6"/>
    <w:pPr>
      <w:autoSpaceDE w:val="0"/>
      <w:autoSpaceDN w:val="0"/>
      <w:adjustRightInd w:val="0"/>
    </w:pPr>
    <w:rPr>
      <w:rFonts w:ascii="Times New Roman" w:hAnsi="Times New Roman"/>
      <w:szCs w:val="24"/>
    </w:rPr>
  </w:style>
  <w:style w:type="character" w:customStyle="1" w:styleId="berschrift1Zchn">
    <w:name w:val="Überschrift 1 Zchn"/>
    <w:aliases w:val="ZA Titel2 Zchn"/>
    <w:link w:val="berschrift1"/>
    <w:uiPriority w:val="99"/>
    <w:rsid w:val="003E65BD"/>
    <w:rPr>
      <w:rFonts w:asciiTheme="minorHAnsi" w:hAnsiTheme="minorHAnsi" w:cs="Arial"/>
      <w:b/>
      <w:bCs/>
      <w:kern w:val="32"/>
      <w:sz w:val="24"/>
      <w:szCs w:val="32"/>
    </w:rPr>
  </w:style>
  <w:style w:type="paragraph" w:styleId="Listenabsatz">
    <w:name w:val="List Paragraph"/>
    <w:basedOn w:val="Standard"/>
    <w:link w:val="ListenabsatzZchn"/>
    <w:uiPriority w:val="34"/>
    <w:rsid w:val="003918C9"/>
    <w:pPr>
      <w:ind w:left="720"/>
      <w:contextualSpacing/>
    </w:pPr>
  </w:style>
  <w:style w:type="paragraph" w:customStyle="1" w:styleId="Default">
    <w:name w:val="Default"/>
    <w:rsid w:val="005C2E35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  <w:style w:type="table" w:customStyle="1" w:styleId="Tabellenraster1">
    <w:name w:val="Tabellenraster1"/>
    <w:basedOn w:val="NormaleTabelle"/>
    <w:next w:val="Tabellenraster"/>
    <w:rsid w:val="000D71EA"/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character" w:styleId="Platzhaltertext">
    <w:name w:val="Placeholder Text"/>
    <w:basedOn w:val="Absatz-Standardschriftart"/>
    <w:uiPriority w:val="99"/>
    <w:semiHidden/>
    <w:rsid w:val="00E71EE8"/>
    <w:rPr>
      <w:color w:val="808080"/>
    </w:rPr>
  </w:style>
  <w:style w:type="character" w:customStyle="1" w:styleId="KopfzeileZchn">
    <w:name w:val="Kopfzeile Zchn"/>
    <w:basedOn w:val="Absatz-Standardschriftart"/>
    <w:link w:val="Kopfzeile"/>
    <w:uiPriority w:val="99"/>
    <w:rsid w:val="00D574C5"/>
    <w:rPr>
      <w:rFonts w:ascii="Arial" w:hAnsi="Arial" w:cs="Arial"/>
      <w:sz w:val="22"/>
      <w:szCs w:val="22"/>
    </w:rPr>
  </w:style>
  <w:style w:type="character" w:styleId="Fett">
    <w:name w:val="Strong"/>
    <w:uiPriority w:val="22"/>
    <w:rsid w:val="00B83C5D"/>
    <w:rPr>
      <w:b/>
      <w:bCs/>
    </w:rPr>
  </w:style>
  <w:style w:type="paragraph" w:customStyle="1" w:styleId="Texteingerckt">
    <w:name w:val="Text_eingerückt"/>
    <w:basedOn w:val="Standard"/>
    <w:rsid w:val="00C12B8D"/>
    <w:pPr>
      <w:spacing w:line="360" w:lineRule="auto"/>
      <w:ind w:right="1701"/>
      <w:jc w:val="both"/>
    </w:pPr>
    <w:rPr>
      <w:bCs/>
      <w:color w:val="000000" w:themeColor="text1"/>
      <w:szCs w:val="24"/>
    </w:rPr>
  </w:style>
  <w:style w:type="paragraph" w:customStyle="1" w:styleId="99Kopfzeile">
    <w:name w:val="99 Kopfzeile"/>
    <w:basedOn w:val="Kopfzeile"/>
    <w:link w:val="99KopfzeileZchn"/>
    <w:rsid w:val="002D060B"/>
    <w:pPr>
      <w:tabs>
        <w:tab w:val="clear" w:pos="4536"/>
        <w:tab w:val="clear" w:pos="9072"/>
        <w:tab w:val="center" w:pos="4962"/>
        <w:tab w:val="right" w:pos="9921"/>
      </w:tabs>
    </w:pPr>
    <w:rPr>
      <w:b/>
    </w:rPr>
  </w:style>
  <w:style w:type="character" w:customStyle="1" w:styleId="99KopfzeileZchn">
    <w:name w:val="99 Kopfzeile Zchn"/>
    <w:basedOn w:val="KopfzeileZchn"/>
    <w:link w:val="99Kopfzeile"/>
    <w:rsid w:val="002D060B"/>
    <w:rPr>
      <w:rFonts w:asciiTheme="minorHAnsi" w:hAnsiTheme="minorHAnsi" w:cs="Arial"/>
      <w:b/>
      <w:sz w:val="22"/>
      <w:szCs w:val="22"/>
    </w:rPr>
  </w:style>
  <w:style w:type="paragraph" w:styleId="KeinLeerraum">
    <w:name w:val="No Spacing"/>
    <w:uiPriority w:val="1"/>
    <w:rsid w:val="00785599"/>
    <w:pPr>
      <w:spacing w:after="240"/>
      <w:jc w:val="center"/>
    </w:pPr>
    <w:rPr>
      <w:rFonts w:asciiTheme="minorHAnsi" w:hAnsiTheme="minorHAnsi" w:cs="Arial"/>
      <w:i/>
    </w:rPr>
  </w:style>
  <w:style w:type="paragraph" w:customStyle="1" w:styleId="05BE">
    <w:name w:val="05 BE"/>
    <w:basedOn w:val="Standard"/>
    <w:link w:val="05BEZchn"/>
    <w:qFormat/>
    <w:rsid w:val="009476AA"/>
    <w:pPr>
      <w:spacing w:before="0" w:after="240" w:line="300" w:lineRule="exact"/>
      <w:jc w:val="right"/>
    </w:pPr>
  </w:style>
  <w:style w:type="paragraph" w:customStyle="1" w:styleId="01Aufgabe">
    <w:name w:val="01 Aufgabe"/>
    <w:basedOn w:val="berschrift1"/>
    <w:link w:val="01AufgabeZchn"/>
    <w:qFormat/>
    <w:rsid w:val="009476AA"/>
    <w:pPr>
      <w:spacing w:before="0" w:line="300" w:lineRule="exact"/>
    </w:pPr>
    <w:rPr>
      <w:sz w:val="28"/>
      <w:szCs w:val="26"/>
    </w:rPr>
  </w:style>
  <w:style w:type="character" w:customStyle="1" w:styleId="05BEZchn">
    <w:name w:val="05 BE Zchn"/>
    <w:basedOn w:val="Absatz-Standardschriftart"/>
    <w:link w:val="05BE"/>
    <w:rsid w:val="009476AA"/>
  </w:style>
  <w:style w:type="character" w:customStyle="1" w:styleId="07Code">
    <w:name w:val="07 Code"/>
    <w:basedOn w:val="01VorschlgZchn"/>
    <w:uiPriority w:val="1"/>
    <w:qFormat/>
    <w:rsid w:val="00D54CFD"/>
    <w:rPr>
      <w:rFonts w:ascii="Courier New" w:hAnsi="Courier New" w:cs="Arial"/>
      <w:b w:val="0"/>
      <w:bCs/>
      <w:sz w:val="22"/>
      <w:szCs w:val="26"/>
    </w:rPr>
  </w:style>
  <w:style w:type="character" w:customStyle="1" w:styleId="01AufgabeZchn">
    <w:name w:val="01 Aufgabe Zchn"/>
    <w:basedOn w:val="berschrift1Zchn"/>
    <w:link w:val="01Aufgabe"/>
    <w:rsid w:val="009476AA"/>
    <w:rPr>
      <w:rFonts w:asciiTheme="minorHAnsi" w:hAnsiTheme="minorHAnsi" w:cs="Arial"/>
      <w:b/>
      <w:bCs/>
      <w:kern w:val="32"/>
      <w:sz w:val="28"/>
      <w:szCs w:val="26"/>
    </w:rPr>
  </w:style>
  <w:style w:type="paragraph" w:customStyle="1" w:styleId="04Teilaufgabe">
    <w:name w:val="04 Teilaufgabe"/>
    <w:basedOn w:val="Listenabsatz"/>
    <w:link w:val="04TeilaufgabeZchn"/>
    <w:qFormat/>
    <w:rsid w:val="009120E5"/>
    <w:pPr>
      <w:numPr>
        <w:numId w:val="1"/>
      </w:numPr>
      <w:spacing w:before="0" w:line="300" w:lineRule="exact"/>
      <w:ind w:left="357" w:hanging="357"/>
      <w:contextualSpacing w:val="0"/>
    </w:pPr>
    <w:rPr>
      <w:szCs w:val="24"/>
    </w:rPr>
  </w:style>
  <w:style w:type="paragraph" w:customStyle="1" w:styleId="02klberschrift">
    <w:name w:val="02 kl. Überschrift"/>
    <w:basedOn w:val="Standard"/>
    <w:link w:val="02klberschriftZchn"/>
    <w:qFormat/>
    <w:rsid w:val="009476AA"/>
    <w:pPr>
      <w:autoSpaceDE w:val="0"/>
      <w:autoSpaceDN w:val="0"/>
      <w:adjustRightInd w:val="0"/>
      <w:spacing w:before="240" w:after="240" w:line="300" w:lineRule="exact"/>
    </w:pPr>
    <w:rPr>
      <w:b/>
      <w:bCs/>
    </w:rPr>
  </w:style>
  <w:style w:type="character" w:customStyle="1" w:styleId="ListenabsatzZchn">
    <w:name w:val="Listenabsatz Zchn"/>
    <w:basedOn w:val="Absatz-Standardschriftart"/>
    <w:link w:val="Listenabsatz"/>
    <w:uiPriority w:val="34"/>
    <w:rsid w:val="0075540A"/>
    <w:rPr>
      <w:rFonts w:asciiTheme="minorHAnsi" w:hAnsiTheme="minorHAnsi" w:cs="Arial"/>
      <w:sz w:val="22"/>
      <w:szCs w:val="22"/>
    </w:rPr>
  </w:style>
  <w:style w:type="character" w:customStyle="1" w:styleId="04TeilaufgabeZchn">
    <w:name w:val="04 Teilaufgabe Zchn"/>
    <w:basedOn w:val="ListenabsatzZchn"/>
    <w:link w:val="04Teilaufgabe"/>
    <w:rsid w:val="009120E5"/>
    <w:rPr>
      <w:rFonts w:asciiTheme="minorHAnsi" w:hAnsiTheme="minorHAnsi" w:cs="Arial"/>
      <w:sz w:val="22"/>
      <w:szCs w:val="24"/>
    </w:rPr>
  </w:style>
  <w:style w:type="paragraph" w:customStyle="1" w:styleId="01Vorschlg">
    <w:name w:val="01 Vorschlg"/>
    <w:basedOn w:val="berschrift3"/>
    <w:link w:val="01VorschlgZchn"/>
    <w:rsid w:val="009476AA"/>
    <w:pPr>
      <w:spacing w:line="300" w:lineRule="exact"/>
    </w:pPr>
  </w:style>
  <w:style w:type="character" w:customStyle="1" w:styleId="02klberschriftZchn">
    <w:name w:val="02 kl. Überschrift Zchn"/>
    <w:basedOn w:val="Absatz-Standardschriftart"/>
    <w:link w:val="02klberschrift"/>
    <w:rsid w:val="009476AA"/>
    <w:rPr>
      <w:b/>
      <w:bCs/>
    </w:rPr>
  </w:style>
  <w:style w:type="paragraph" w:customStyle="1" w:styleId="03Text">
    <w:name w:val="03 Text"/>
    <w:basedOn w:val="Standard"/>
    <w:link w:val="03TextZchn"/>
    <w:qFormat/>
    <w:rsid w:val="009476AA"/>
    <w:pPr>
      <w:spacing w:before="60" w:after="0" w:line="300" w:lineRule="exact"/>
    </w:pPr>
  </w:style>
  <w:style w:type="character" w:customStyle="1" w:styleId="berschrift3Zchn">
    <w:name w:val="Überschrift 3 Zchn"/>
    <w:aliases w:val="01 Vorschlag Zchn"/>
    <w:basedOn w:val="Absatz-Standardschriftart"/>
    <w:link w:val="berschrift3"/>
    <w:rsid w:val="002321E0"/>
    <w:rPr>
      <w:rFonts w:asciiTheme="minorHAnsi" w:hAnsiTheme="minorHAnsi" w:cs="Arial"/>
      <w:b/>
      <w:bCs/>
      <w:sz w:val="26"/>
      <w:szCs w:val="26"/>
    </w:rPr>
  </w:style>
  <w:style w:type="character" w:customStyle="1" w:styleId="01VorschlgZchn">
    <w:name w:val="01 Vorschlg Zchn"/>
    <w:basedOn w:val="berschrift3Zchn"/>
    <w:link w:val="01Vorschlg"/>
    <w:rsid w:val="009476AA"/>
    <w:rPr>
      <w:rFonts w:asciiTheme="minorHAnsi" w:hAnsiTheme="minorHAnsi" w:cs="Arial"/>
      <w:b/>
      <w:bCs/>
      <w:sz w:val="26"/>
      <w:szCs w:val="26"/>
    </w:rPr>
  </w:style>
  <w:style w:type="character" w:customStyle="1" w:styleId="06Coht">
    <w:name w:val="06 Coht"/>
    <w:basedOn w:val="07Code"/>
    <w:uiPriority w:val="1"/>
    <w:rsid w:val="002321E0"/>
    <w:rPr>
      <w:rFonts w:ascii="Consolas" w:hAnsi="Consolas" w:cs="Arial"/>
      <w:b w:val="0"/>
      <w:bCs/>
      <w:sz w:val="22"/>
      <w:szCs w:val="26"/>
    </w:rPr>
  </w:style>
  <w:style w:type="character" w:customStyle="1" w:styleId="03TextZchn">
    <w:name w:val="03 Text Zchn"/>
    <w:basedOn w:val="Absatz-Standardschriftart"/>
    <w:link w:val="03Text"/>
    <w:rsid w:val="009476AA"/>
  </w:style>
  <w:style w:type="paragraph" w:customStyle="1" w:styleId="06Abbildung">
    <w:name w:val="06 Abbildung"/>
    <w:basedOn w:val="Standard"/>
    <w:link w:val="06AbbildungZchn"/>
    <w:qFormat/>
    <w:rsid w:val="005805F5"/>
    <w:pPr>
      <w:spacing w:before="60" w:after="240" w:line="240" w:lineRule="auto"/>
      <w:contextualSpacing/>
      <w:jc w:val="center"/>
    </w:pPr>
    <w:rPr>
      <w:i/>
      <w:iCs/>
    </w:rPr>
  </w:style>
  <w:style w:type="character" w:customStyle="1" w:styleId="98Kopfzeile">
    <w:name w:val="98 Kopfzeile"/>
    <w:basedOn w:val="03TextZchn"/>
    <w:uiPriority w:val="1"/>
    <w:rsid w:val="00C02AF4"/>
    <w:rPr>
      <w:rFonts w:asciiTheme="minorHAnsi" w:hAnsiTheme="minorHAnsi" w:cs="Arial"/>
      <w:b/>
      <w:sz w:val="22"/>
      <w:szCs w:val="22"/>
    </w:rPr>
  </w:style>
  <w:style w:type="character" w:customStyle="1" w:styleId="06AbbildungZchn">
    <w:name w:val="06 Abbildung Zchn"/>
    <w:basedOn w:val="Absatz-Standardschriftart"/>
    <w:link w:val="06Abbildung"/>
    <w:rsid w:val="005805F5"/>
    <w:rPr>
      <w:i/>
      <w:iCs/>
    </w:rPr>
  </w:style>
  <w:style w:type="paragraph" w:customStyle="1" w:styleId="INFAbbildung">
    <w:name w:val="INF Abbildung"/>
    <w:basedOn w:val="Standard"/>
    <w:rsid w:val="00004BF5"/>
    <w:pPr>
      <w:widowControl w:val="0"/>
      <w:suppressLineNumbers/>
      <w:suppressAutoHyphens/>
      <w:spacing w:before="0" w:line="240" w:lineRule="auto"/>
      <w:jc w:val="center"/>
    </w:pPr>
    <w:rPr>
      <w:rFonts w:ascii="Arial" w:hAnsi="Arial" w:cs="Tahoma"/>
      <w:i/>
      <w:iCs/>
      <w:sz w:val="18"/>
      <w:szCs w:val="20"/>
      <w:lang w:eastAsia="ar-SA"/>
    </w:rPr>
  </w:style>
  <w:style w:type="table" w:customStyle="1" w:styleId="Tabellenraster2">
    <w:name w:val="Tabellenraster2"/>
    <w:basedOn w:val="NormaleTabelle"/>
    <w:next w:val="Tabellenraster"/>
    <w:uiPriority w:val="39"/>
    <w:rsid w:val="00445532"/>
    <w:pPr>
      <w:spacing w:before="0" w:after="0" w:line="240" w:lineRule="auto"/>
    </w:pPr>
    <w:rPr>
      <w:rFonts w:eastAsia="Calibri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Kommentarzeichen">
    <w:name w:val="annotation reference"/>
    <w:basedOn w:val="Absatz-Standardschriftart"/>
    <w:semiHidden/>
    <w:unhideWhenUsed/>
    <w:rsid w:val="0089415C"/>
    <w:rPr>
      <w:sz w:val="16"/>
      <w:szCs w:val="16"/>
    </w:rPr>
  </w:style>
  <w:style w:type="paragraph" w:styleId="Kommentartext">
    <w:name w:val="annotation text"/>
    <w:basedOn w:val="Standard"/>
    <w:link w:val="KommentartextZchn"/>
    <w:unhideWhenUsed/>
    <w:rsid w:val="0089415C"/>
    <w:pPr>
      <w:spacing w:line="240" w:lineRule="auto"/>
    </w:pPr>
    <w:rPr>
      <w:sz w:val="20"/>
      <w:szCs w:val="20"/>
    </w:rPr>
  </w:style>
  <w:style w:type="character" w:customStyle="1" w:styleId="KommentartextZchn">
    <w:name w:val="Kommentartext Zchn"/>
    <w:basedOn w:val="Absatz-Standardschriftart"/>
    <w:link w:val="Kommentartext"/>
    <w:rsid w:val="0089415C"/>
    <w:rPr>
      <w:sz w:val="20"/>
      <w:szCs w:val="20"/>
    </w:rPr>
  </w:style>
  <w:style w:type="paragraph" w:styleId="Kommentarthema">
    <w:name w:val="annotation subject"/>
    <w:basedOn w:val="Kommentartext"/>
    <w:next w:val="Kommentartext"/>
    <w:link w:val="KommentarthemaZchn"/>
    <w:semiHidden/>
    <w:unhideWhenUsed/>
    <w:rsid w:val="0089415C"/>
    <w:rPr>
      <w:b/>
      <w:bCs/>
    </w:rPr>
  </w:style>
  <w:style w:type="character" w:customStyle="1" w:styleId="KommentarthemaZchn">
    <w:name w:val="Kommentarthema Zchn"/>
    <w:basedOn w:val="KommentartextZchn"/>
    <w:link w:val="Kommentarthema"/>
    <w:semiHidden/>
    <w:rsid w:val="0089415C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641936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6506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8251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13" Type="http://schemas.openxmlformats.org/officeDocument/2006/relationships/header" Target="header2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2.xml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image" Target="media/image2.emf"/><Relationship Id="rId14" Type="http://schemas.openxmlformats.org/officeDocument/2006/relationships/footer" Target="footer3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Dokumente%20und%20Einstellungen\guenther\Desktop\2008_Vorlagen\Sformat2008.dot" TargetMode="External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D9AFD764-05A5-47AE-AB9F-2B4BA3086E7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Sformat2008.dot</Template>
  <TotalTime>0</TotalTime>
  <Pages>5</Pages>
  <Words>983</Words>
  <Characters>5792</Characters>
  <Application>Microsoft Office Word</Application>
  <DocSecurity>0</DocSecurity>
  <Lines>48</Lines>
  <Paragraphs>13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6762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MK</dc:creator>
  <cp:lastModifiedBy>Logistikstelle</cp:lastModifiedBy>
  <cp:revision>177</cp:revision>
  <cp:lastPrinted>2024-03-14T15:07:00Z</cp:lastPrinted>
  <dcterms:created xsi:type="dcterms:W3CDTF">2023-09-17T09:09:00Z</dcterms:created>
  <dcterms:modified xsi:type="dcterms:W3CDTF">2024-03-14T15:08:00Z</dcterms:modified>
</cp:coreProperties>
</file>