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F78248" w14:textId="736E6FCE" w:rsidR="005C4CC3" w:rsidRDefault="00445532" w:rsidP="00445532">
      <w:pPr>
        <w:pStyle w:val="01Aufgabe"/>
      </w:pPr>
      <w:bookmarkStart w:id="0" w:name="_Hlk145846016"/>
      <w:bookmarkEnd w:id="0"/>
      <w:r>
        <w:t xml:space="preserve">Aufgabe </w:t>
      </w:r>
      <w:r w:rsidR="00366D6B">
        <w:t>B</w:t>
      </w:r>
    </w:p>
    <w:tbl>
      <w:tblPr>
        <w:tblStyle w:val="Tabellenraster"/>
        <w:tblpPr w:leftFromText="141" w:rightFromText="141" w:vertAnchor="text" w:horzAnchor="margin" w:tblpXSpec="right" w:tblpY="13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4A0" w:firstRow="1" w:lastRow="0" w:firstColumn="1" w:lastColumn="0" w:noHBand="0" w:noVBand="1"/>
      </w:tblPr>
      <w:tblGrid>
        <w:gridCol w:w="2276"/>
      </w:tblGrid>
      <w:tr w:rsidR="0091519A" w14:paraId="5DECCFD4" w14:textId="77777777" w:rsidTr="0091519A">
        <w:tc>
          <w:tcPr>
            <w:tcW w:w="2127" w:type="dxa"/>
          </w:tcPr>
          <w:p w14:paraId="1C21956F" w14:textId="77777777" w:rsidR="0091519A" w:rsidRDefault="0091519A" w:rsidP="00366D6B">
            <w:pPr>
              <w:pStyle w:val="03Text"/>
              <w:spacing w:after="0" w:line="240" w:lineRule="atLeast"/>
            </w:pPr>
            <w:r w:rsidRPr="00B96943">
              <w:rPr>
                <w:b/>
                <w:bCs/>
                <w:noProof/>
              </w:rPr>
              <w:drawing>
                <wp:inline distT="0" distB="0" distL="0" distR="0" wp14:anchorId="60EDF046" wp14:editId="00E066A1">
                  <wp:extent cx="1365250" cy="1211459"/>
                  <wp:effectExtent l="19050" t="19050" r="25400" b="27305"/>
                  <wp:docPr id="130667883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678837" name="Grafik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91520" cy="1234770"/>
                          </a:xfrm>
                          <a:prstGeom prst="rect">
                            <a:avLst/>
                          </a:prstGeom>
                          <a:solidFill>
                            <a:srgbClr val="FFFFFF">
                              <a:shade val="85000"/>
                            </a:srgbClr>
                          </a:solidFill>
                          <a:ln w="6350" cap="rnd">
                            <a:solidFill>
                              <a:schemeClr val="tx1"/>
                            </a:solidFill>
                          </a:ln>
                          <a:effectLst/>
                        </pic:spPr>
                      </pic:pic>
                    </a:graphicData>
                  </a:graphic>
                </wp:inline>
              </w:drawing>
            </w:r>
          </w:p>
          <w:p w14:paraId="4F6E84E3" w14:textId="77159CCD" w:rsidR="0091519A" w:rsidRDefault="0091519A" w:rsidP="00366D6B">
            <w:pPr>
              <w:pStyle w:val="06Abbildung"/>
              <w:spacing w:before="0" w:after="0"/>
            </w:pPr>
            <w:r>
              <w:t>Abb</w:t>
            </w:r>
            <w:r w:rsidR="00A2440D">
              <w:t>ildung</w:t>
            </w:r>
            <w:r>
              <w:t xml:space="preserve"> 1:</w:t>
            </w:r>
            <w:r w:rsidR="00A2440D">
              <w:t xml:space="preserve"> </w:t>
            </w:r>
            <w:r>
              <w:t>Tastenanordnung an einem Controller</w:t>
            </w:r>
          </w:p>
        </w:tc>
      </w:tr>
    </w:tbl>
    <w:p w14:paraId="524259F7" w14:textId="45B72F0E" w:rsidR="0091519A" w:rsidRPr="0091519A" w:rsidRDefault="0091519A" w:rsidP="00366D6B">
      <w:pPr>
        <w:pStyle w:val="03Text"/>
      </w:pPr>
      <w:r w:rsidRPr="0091519A">
        <w:t xml:space="preserve">Eine Spielekonsole kann durch Eingeben eines Codes am Controller gesperrt bzw. entsperrt werden. Hierzu gibt der Benutzer über die vier Tasten (A, B, X, O) einen Code ein, der mit der Taste E beendet wird. Die Tasten A und B sind blau, die Tasten </w:t>
      </w:r>
      <w:r w:rsidR="000E695B">
        <w:t xml:space="preserve">O </w:t>
      </w:r>
      <w:r w:rsidRPr="0091519A">
        <w:t xml:space="preserve">und </w:t>
      </w:r>
      <w:r w:rsidR="000E695B">
        <w:t>X</w:t>
      </w:r>
      <w:r w:rsidRPr="0091519A">
        <w:t xml:space="preserve"> sind rot.</w:t>
      </w:r>
    </w:p>
    <w:p w14:paraId="47509D44" w14:textId="27064DBB" w:rsidR="0091519A" w:rsidRDefault="0091519A" w:rsidP="0091519A">
      <w:pPr>
        <w:pStyle w:val="03Text"/>
      </w:pPr>
      <w:r w:rsidRPr="0091519A">
        <w:t>Der Benutzer kann den Sperrcode selbst erzeugen und einspeichern. Da die Codes nicht zu einfach sein sollen, muss ein selbst gewählter Code bestimmte Regeln erfüllen:</w:t>
      </w:r>
    </w:p>
    <w:p w14:paraId="0616ABFB" w14:textId="5775D4EB" w:rsidR="0091519A" w:rsidRDefault="0091519A" w:rsidP="0091519A">
      <w:pPr>
        <w:pStyle w:val="03Text"/>
        <w:numPr>
          <w:ilvl w:val="0"/>
          <w:numId w:val="8"/>
        </w:numPr>
      </w:pPr>
      <w:r w:rsidRPr="0091519A">
        <w:t xml:space="preserve">Es muss mindestens eins der beiden Zeichen A </w:t>
      </w:r>
      <w:r w:rsidR="00BB4465">
        <w:t>oder</w:t>
      </w:r>
      <w:r w:rsidRPr="0091519A">
        <w:t xml:space="preserve"> X im Code vorkommen.</w:t>
      </w:r>
    </w:p>
    <w:p w14:paraId="54C5C35A" w14:textId="7D471BE6" w:rsidR="0091519A" w:rsidRDefault="0091519A" w:rsidP="0091519A">
      <w:pPr>
        <w:pStyle w:val="03Text"/>
        <w:numPr>
          <w:ilvl w:val="0"/>
          <w:numId w:val="8"/>
        </w:numPr>
      </w:pPr>
      <w:r>
        <w:t>E</w:t>
      </w:r>
      <w:r w:rsidRPr="0091519A">
        <w:t xml:space="preserve">s muss jede der Farben </w:t>
      </w:r>
      <w:r w:rsidR="0054012A" w:rsidRPr="0091519A">
        <w:t xml:space="preserve">Blau (Tasten A und B) </w:t>
      </w:r>
      <w:r w:rsidRPr="0091519A">
        <w:t xml:space="preserve">und </w:t>
      </w:r>
      <w:r w:rsidR="0054012A" w:rsidRPr="0091519A">
        <w:t xml:space="preserve">Rot (Tasten </w:t>
      </w:r>
      <w:r w:rsidR="000E695B">
        <w:t>O</w:t>
      </w:r>
      <w:r w:rsidR="0054012A" w:rsidRPr="0091519A">
        <w:t xml:space="preserve"> und </w:t>
      </w:r>
      <w:r w:rsidR="000E695B">
        <w:t>X</w:t>
      </w:r>
      <w:r w:rsidR="0054012A" w:rsidRPr="0091519A">
        <w:t xml:space="preserve">) </w:t>
      </w:r>
      <w:r w:rsidRPr="0091519A">
        <w:t>mindeste</w:t>
      </w:r>
      <w:r w:rsidR="00663C74">
        <w:t>n</w:t>
      </w:r>
      <w:r w:rsidRPr="0091519A">
        <w:t>s einmal vorkommen.</w:t>
      </w:r>
    </w:p>
    <w:p w14:paraId="495DA79C" w14:textId="5352790F" w:rsidR="001C7598" w:rsidRPr="0091519A" w:rsidRDefault="001C7598" w:rsidP="0091519A">
      <w:pPr>
        <w:pStyle w:val="03Text"/>
        <w:numPr>
          <w:ilvl w:val="0"/>
          <w:numId w:val="8"/>
        </w:numPr>
      </w:pPr>
      <w:r>
        <w:t>Der Code muss mit dem Zeichen E enden.</w:t>
      </w:r>
    </w:p>
    <w:p w14:paraId="41E43028" w14:textId="42B2F71C" w:rsidR="0091519A" w:rsidRPr="0091519A" w:rsidRDefault="0091519A" w:rsidP="001F5D4D">
      <w:pPr>
        <w:pStyle w:val="03Text"/>
        <w:spacing w:after="180"/>
        <w:contextualSpacing w:val="0"/>
      </w:pPr>
      <w:r w:rsidRPr="0091519A">
        <w:t xml:space="preserve">Ein gültiger Code ist beispielsweise </w:t>
      </w:r>
      <w:r w:rsidRPr="00A2440D">
        <w:rPr>
          <w:rStyle w:val="07Code"/>
        </w:rPr>
        <w:t>AAXOE</w:t>
      </w:r>
      <w:r w:rsidRPr="0091519A">
        <w:t xml:space="preserve">. Der Code </w:t>
      </w:r>
      <w:r w:rsidRPr="00A2440D">
        <w:rPr>
          <w:rStyle w:val="07Code"/>
        </w:rPr>
        <w:t>BOBOE</w:t>
      </w:r>
      <w:r w:rsidRPr="0091519A">
        <w:t xml:space="preserve"> hingegen ist ungültig.</w:t>
      </w:r>
    </w:p>
    <w:p w14:paraId="4F0D3295" w14:textId="483D0E24" w:rsidR="0091519A" w:rsidRDefault="0091519A" w:rsidP="00366D6B">
      <w:pPr>
        <w:pStyle w:val="03Text"/>
      </w:pPr>
      <w:r w:rsidRPr="0091519A">
        <w:t xml:space="preserve">Ein vom Benutzer erzeugter Code soll von einem </w:t>
      </w:r>
      <w:r w:rsidR="00481B02">
        <w:t xml:space="preserve">deterministischen </w:t>
      </w:r>
      <w:r w:rsidRPr="0091519A">
        <w:t xml:space="preserve">endlichen Automaten analysiert werden, um zu prüfen, ob die </w:t>
      </w:r>
      <w:r w:rsidR="00D84FB9">
        <w:t>drei</w:t>
      </w:r>
      <w:r w:rsidRPr="0091519A">
        <w:t xml:space="preserve"> genannten Regeln erfüllt sind. In Abbildung </w:t>
      </w:r>
      <w:r w:rsidR="00A2440D">
        <w:t>2</w:t>
      </w:r>
      <w:r w:rsidRPr="0091519A">
        <w:t xml:space="preserve"> </w:t>
      </w:r>
      <w:r w:rsidR="003A6FDA">
        <w:t xml:space="preserve">im Material </w:t>
      </w:r>
      <w:r w:rsidRPr="0091519A">
        <w:t xml:space="preserve">ist der Zustandsgraph eines endlichen Automaten </w:t>
      </w:r>
      <w:r w:rsidR="001C7598">
        <w:t>angegeben</w:t>
      </w:r>
      <w:r w:rsidRPr="0091519A">
        <w:t xml:space="preserve">, der für die Überprüfung verwendet werden soll. Die Zustände des Automaten </w:t>
      </w:r>
      <w:r w:rsidR="00BB4465">
        <w:t xml:space="preserve">und die Übergänge </w:t>
      </w:r>
      <w:r w:rsidRPr="0091519A">
        <w:t>sind im Zustandsgraph vollständig dargestellt</w:t>
      </w:r>
      <w:r w:rsidR="00A863F6">
        <w:t xml:space="preserve">. </w:t>
      </w:r>
      <w:r w:rsidR="00176C2B">
        <w:t>Einige</w:t>
      </w:r>
      <w:r w:rsidR="00BB4465">
        <w:t xml:space="preserve"> </w:t>
      </w:r>
      <w:r w:rsidR="00A863F6">
        <w:t>Beschriftungen</w:t>
      </w:r>
      <w:r w:rsidR="00BB4465">
        <w:t xml:space="preserve"> an den Zustandsübergängen</w:t>
      </w:r>
      <w:r w:rsidR="00176C2B">
        <w:t xml:space="preserve"> sind jedoch noch unvollständig oder fehlen ganz.</w:t>
      </w:r>
    </w:p>
    <w:p w14:paraId="485A5F16" w14:textId="671B6FBB" w:rsidR="0091519A" w:rsidRDefault="0091519A" w:rsidP="0054012A">
      <w:pPr>
        <w:pStyle w:val="04Teilaufgabe"/>
        <w:tabs>
          <w:tab w:val="right" w:pos="9921"/>
        </w:tabs>
      </w:pPr>
      <w:r>
        <w:t xml:space="preserve">Vervollständigen </w:t>
      </w:r>
      <w:r w:rsidR="00A863F6">
        <w:t>Sie den Zustandsgraph</w:t>
      </w:r>
      <w:r w:rsidR="00176C2B">
        <w:t xml:space="preserve"> um fehlende Beschriftungen</w:t>
      </w:r>
      <w:r>
        <w:t>, sodass dieser die oben genannten Anforderungen erfüllt. Sie können auf die Darstellung eines Fehlerzustandes verzichten.</w:t>
      </w:r>
      <w:r w:rsidR="0054012A">
        <w:tab/>
        <w:t>[</w:t>
      </w:r>
      <w:r w:rsidR="00C22D46">
        <w:t>6</w:t>
      </w:r>
      <w:r w:rsidR="0054012A">
        <w:t xml:space="preserve"> BE]</w:t>
      </w:r>
    </w:p>
    <w:p w14:paraId="4DFEAA7B" w14:textId="4A4C500E" w:rsidR="0091519A" w:rsidRDefault="008C6FFD" w:rsidP="0054012A">
      <w:pPr>
        <w:pStyle w:val="04Teilaufgabe"/>
        <w:tabs>
          <w:tab w:val="right" w:pos="9921"/>
        </w:tabs>
      </w:pPr>
      <w:r>
        <w:t>Geben</w:t>
      </w:r>
      <w:r w:rsidR="0091519A">
        <w:t xml:space="preserve"> Sie die Bedeutung </w:t>
      </w:r>
      <w:r w:rsidR="00832104">
        <w:t>des Zustands</w:t>
      </w:r>
      <w:r w:rsidR="0091519A">
        <w:t xml:space="preserve"> S7 im Sachzusammenhang</w:t>
      </w:r>
      <w:r>
        <w:t xml:space="preserve"> an</w:t>
      </w:r>
      <w:r w:rsidR="0091519A">
        <w:t>.</w:t>
      </w:r>
      <w:r w:rsidR="0054012A">
        <w:tab/>
        <w:t>[</w:t>
      </w:r>
      <w:r>
        <w:t>2</w:t>
      </w:r>
      <w:r w:rsidR="0054012A">
        <w:t xml:space="preserve"> BE]</w:t>
      </w:r>
    </w:p>
    <w:p w14:paraId="3DDF0235" w14:textId="0AE672AB" w:rsidR="0091519A" w:rsidRDefault="0091519A" w:rsidP="0091519A">
      <w:pPr>
        <w:pStyle w:val="03Text"/>
      </w:pPr>
      <w:r>
        <w:t xml:space="preserve">Als weitere Regel soll die Länge eines gültigen Codes auf mindestens vier Stellen (inkl. abschließendem </w:t>
      </w:r>
      <w:r w:rsidRPr="0011349D">
        <w:t>E</w:t>
      </w:r>
      <w:r>
        <w:t xml:space="preserve">) festgelegt werden. Hierzu soll der Zustandsgraph aus Abbildung </w:t>
      </w:r>
      <w:r w:rsidR="00A2440D">
        <w:t>2</w:t>
      </w:r>
      <w:r>
        <w:t xml:space="preserve"> angepasst werden.</w:t>
      </w:r>
    </w:p>
    <w:p w14:paraId="2F6476B5" w14:textId="6A6D8F7C" w:rsidR="0091519A" w:rsidRDefault="0091519A" w:rsidP="001F5D4D">
      <w:pPr>
        <w:pStyle w:val="04Teilaufgabe"/>
        <w:tabs>
          <w:tab w:val="right" w:pos="9921"/>
        </w:tabs>
        <w:spacing w:after="180"/>
      </w:pPr>
      <w:r>
        <w:t xml:space="preserve">Begründen Sie, dass sich die </w:t>
      </w:r>
      <w:r w:rsidR="00E749BB">
        <w:t>Anzahl d</w:t>
      </w:r>
      <w:r>
        <w:t xml:space="preserve">er Zustände des Automaten </w:t>
      </w:r>
      <w:r w:rsidR="00E749BB">
        <w:t xml:space="preserve">dabei </w:t>
      </w:r>
      <w:r>
        <w:t xml:space="preserve">um </w:t>
      </w:r>
      <w:r w:rsidR="00E749BB">
        <w:t xml:space="preserve">mindestens </w:t>
      </w:r>
      <w:r>
        <w:t>5 erhöht.</w:t>
      </w:r>
      <w:r w:rsidR="0054012A">
        <w:tab/>
        <w:t>[</w:t>
      </w:r>
      <w:r w:rsidR="00C22D46">
        <w:t>3</w:t>
      </w:r>
      <w:r w:rsidR="0054012A">
        <w:t xml:space="preserve"> BE]</w:t>
      </w:r>
    </w:p>
    <w:p w14:paraId="3C2AD439" w14:textId="77777777" w:rsidR="0091519A" w:rsidRDefault="0091519A" w:rsidP="0091519A">
      <w:pPr>
        <w:pStyle w:val="03Text"/>
      </w:pPr>
      <w:r>
        <w:t>Alternativ zu einem selbst gewählten Code kann auch ein Code verwendet werden, der vom System erzeugt wird. Diese Codes werden vom System mithilfe einer regulären Grammatik gebildet. Es sollen für diese Codes die folgenden Regeln gelten:</w:t>
      </w:r>
    </w:p>
    <w:p w14:paraId="24AA6E24" w14:textId="352470C9" w:rsidR="0091519A" w:rsidRDefault="0091519A" w:rsidP="0091519A">
      <w:pPr>
        <w:pStyle w:val="03Text"/>
        <w:numPr>
          <w:ilvl w:val="0"/>
          <w:numId w:val="11"/>
        </w:numPr>
      </w:pPr>
      <w:r>
        <w:t xml:space="preserve">Es </w:t>
      </w:r>
      <w:r w:rsidR="00057F7C">
        <w:t>muss sowohl das</w:t>
      </w:r>
      <w:r>
        <w:t xml:space="preserve"> Zeichen A </w:t>
      </w:r>
      <w:r w:rsidR="00057F7C">
        <w:t>als auch das Zeichen</w:t>
      </w:r>
      <w:r>
        <w:t xml:space="preserve"> X vorkommen.</w:t>
      </w:r>
    </w:p>
    <w:p w14:paraId="00048319" w14:textId="501E788D" w:rsidR="008945FE" w:rsidRDefault="0091519A" w:rsidP="008945FE">
      <w:pPr>
        <w:pStyle w:val="03Text"/>
        <w:numPr>
          <w:ilvl w:val="0"/>
          <w:numId w:val="11"/>
        </w:numPr>
      </w:pPr>
      <w:r>
        <w:t>Der Code wird durch die Taste E beendet.</w:t>
      </w:r>
    </w:p>
    <w:p w14:paraId="39501872" w14:textId="28291FA3" w:rsidR="0091519A" w:rsidRDefault="008945FE" w:rsidP="007629C1">
      <w:pPr>
        <w:pStyle w:val="03Text"/>
        <w:numPr>
          <w:ilvl w:val="0"/>
          <w:numId w:val="11"/>
        </w:numPr>
      </w:pPr>
      <w:r>
        <w:t>Der Code ist mindestens 3 Zeichen lang (inkl. abschließendem E).</w:t>
      </w:r>
    </w:p>
    <w:p w14:paraId="50C69E30" w14:textId="64641DCE" w:rsidR="0091519A" w:rsidRPr="00A2440D" w:rsidRDefault="0091519A" w:rsidP="0054012A">
      <w:pPr>
        <w:pStyle w:val="04Teilaufgabe"/>
        <w:tabs>
          <w:tab w:val="right" w:pos="9921"/>
        </w:tabs>
      </w:pPr>
      <w:r w:rsidRPr="00C249AE">
        <w:t>Entwickeln Sie eine reguläre Grammatik, mit der auf Basis der vorgegebenen Regeln</w:t>
      </w:r>
      <w:r>
        <w:t xml:space="preserve"> entsprechende Codes erzeugt werden können.</w:t>
      </w:r>
      <w:r w:rsidR="00926358">
        <w:t xml:space="preserve"> </w:t>
      </w:r>
      <w:r w:rsidRPr="00926358">
        <w:rPr>
          <w:i/>
          <w:iCs/>
        </w:rPr>
        <w:t>Hinweis:</w:t>
      </w:r>
      <w:r w:rsidRPr="00C249AE">
        <w:rPr>
          <w:i/>
          <w:iCs/>
        </w:rPr>
        <w:t xml:space="preserve"> </w:t>
      </w:r>
      <w:r w:rsidRPr="00C249AE">
        <w:t xml:space="preserve">Notieren Sie in Ihrer Grammatik für ein besseres Leseverständnis die Tastenzeichen (A, B, </w:t>
      </w:r>
      <w:r w:rsidR="000E695B">
        <w:t>O</w:t>
      </w:r>
      <w:r w:rsidRPr="00C249AE">
        <w:t xml:space="preserve">, </w:t>
      </w:r>
      <w:r w:rsidR="000E695B">
        <w:t>X</w:t>
      </w:r>
      <w:r w:rsidRPr="00C249AE">
        <w:t>, E) in Form von Kleinbuchstaben.</w:t>
      </w:r>
      <w:r w:rsidR="0054012A">
        <w:tab/>
        <w:t>[</w:t>
      </w:r>
      <w:r w:rsidR="008C6FFD">
        <w:t>6</w:t>
      </w:r>
      <w:r w:rsidR="0054012A">
        <w:t xml:space="preserve"> BE]</w:t>
      </w:r>
    </w:p>
    <w:p w14:paraId="5A7FCF23" w14:textId="46B736E0" w:rsidR="0091519A" w:rsidRDefault="00EA6332" w:rsidP="001F5D4D">
      <w:pPr>
        <w:pStyle w:val="04Teilaufgabe"/>
        <w:tabs>
          <w:tab w:val="right" w:pos="9921"/>
        </w:tabs>
        <w:spacing w:after="180"/>
      </w:pPr>
      <w:r>
        <w:t>Geben</w:t>
      </w:r>
      <w:r w:rsidR="00A2440D">
        <w:t xml:space="preserve"> </w:t>
      </w:r>
      <w:r w:rsidR="0091519A">
        <w:t xml:space="preserve">Sie eine selbst gewählte, zusätzliche </w:t>
      </w:r>
      <w:r w:rsidR="00B07142">
        <w:t xml:space="preserve">vierte </w:t>
      </w:r>
      <w:r w:rsidR="0091519A">
        <w:t>Regel</w:t>
      </w:r>
      <w:r>
        <w:t xml:space="preserve"> an</w:t>
      </w:r>
      <w:r w:rsidR="00A2440D">
        <w:t xml:space="preserve">, </w:t>
      </w:r>
      <w:r w:rsidR="00421902">
        <w:t>so dass die</w:t>
      </w:r>
      <w:r w:rsidR="0091519A">
        <w:t xml:space="preserve"> </w:t>
      </w:r>
      <w:r w:rsidR="00421902">
        <w:t xml:space="preserve">gemeinsame Umsetzung </w:t>
      </w:r>
      <w:r w:rsidR="00B07142">
        <w:t>mit den</w:t>
      </w:r>
      <w:r w:rsidR="00421902">
        <w:t xml:space="preserve"> obigen drei Regeln </w:t>
      </w:r>
      <w:r w:rsidR="0091519A">
        <w:t xml:space="preserve">in Form </w:t>
      </w:r>
      <w:r w:rsidR="0091519A" w:rsidRPr="00366D6B">
        <w:t>einer regulären</w:t>
      </w:r>
      <w:r w:rsidR="0091519A">
        <w:t xml:space="preserve"> Grammatik nicht</w:t>
      </w:r>
      <w:r w:rsidR="00A2440D">
        <w:t xml:space="preserve"> </w:t>
      </w:r>
      <w:r w:rsidR="0091519A">
        <w:t>möglich ist</w:t>
      </w:r>
      <w:r w:rsidR="00A2440D">
        <w:t>.</w:t>
      </w:r>
      <w:r w:rsidR="0054012A">
        <w:tab/>
        <w:t>[</w:t>
      </w:r>
      <w:r w:rsidR="008C6FFD">
        <w:t>2</w:t>
      </w:r>
      <w:r w:rsidR="0054012A">
        <w:t xml:space="preserve"> BE]</w:t>
      </w:r>
    </w:p>
    <w:p w14:paraId="743A5F55" w14:textId="27000322" w:rsidR="0091519A" w:rsidRDefault="0091519A" w:rsidP="0091519A">
      <w:pPr>
        <w:pStyle w:val="03Text"/>
      </w:pPr>
      <w:r>
        <w:t xml:space="preserve">In Abbildung </w:t>
      </w:r>
      <w:r w:rsidR="00A2440D">
        <w:t>3</w:t>
      </w:r>
      <w:r>
        <w:t xml:space="preserve"> ist der Zustandsgraph eines Kellerautomaten gegeben, der Codes auf bestimmte Eigenschaften überprüfen kann.</w:t>
      </w:r>
    </w:p>
    <w:p w14:paraId="7E68361D" w14:textId="51EF7387" w:rsidR="0091519A" w:rsidRDefault="0091519A" w:rsidP="0054012A">
      <w:pPr>
        <w:pStyle w:val="04Teilaufgabe"/>
        <w:tabs>
          <w:tab w:val="right" w:pos="9921"/>
        </w:tabs>
        <w:rPr>
          <w:noProof/>
        </w:rPr>
      </w:pPr>
      <w:r>
        <w:rPr>
          <w:noProof/>
        </w:rPr>
        <w:t xml:space="preserve">Dokumentieren Sie in Form einer geeigneten Tabelle die Verarbeitung der Eingabe </w:t>
      </w:r>
      <w:r w:rsidRPr="00A2440D">
        <w:rPr>
          <w:rStyle w:val="07Code"/>
        </w:rPr>
        <w:t>O</w:t>
      </w:r>
      <w:r w:rsidR="007864E6">
        <w:rPr>
          <w:rStyle w:val="07Code"/>
        </w:rPr>
        <w:t>O</w:t>
      </w:r>
      <w:r w:rsidRPr="00A2440D">
        <w:rPr>
          <w:rStyle w:val="07Code"/>
        </w:rPr>
        <w:t>XO</w:t>
      </w:r>
      <w:r w:rsidR="007864E6">
        <w:rPr>
          <w:rStyle w:val="07Code"/>
        </w:rPr>
        <w:t>XX</w:t>
      </w:r>
      <w:r w:rsidRPr="00A2440D">
        <w:rPr>
          <w:rStyle w:val="07Code"/>
        </w:rPr>
        <w:t>E</w:t>
      </w:r>
      <w:r>
        <w:rPr>
          <w:noProof/>
        </w:rPr>
        <w:t xml:space="preserve"> durch den Automaten.</w:t>
      </w:r>
      <w:r w:rsidR="0054012A">
        <w:tab/>
        <w:t>[</w:t>
      </w:r>
      <w:r w:rsidR="008C6FFD">
        <w:t>5</w:t>
      </w:r>
      <w:r w:rsidR="0054012A">
        <w:t xml:space="preserve"> BE]</w:t>
      </w:r>
    </w:p>
    <w:p w14:paraId="7EF0E8A6" w14:textId="5B0637B5" w:rsidR="0091519A" w:rsidRDefault="00665823" w:rsidP="0054012A">
      <w:pPr>
        <w:pStyle w:val="04Teilaufgabe"/>
        <w:tabs>
          <w:tab w:val="right" w:pos="9921"/>
        </w:tabs>
        <w:rPr>
          <w:noProof/>
        </w:rPr>
      </w:pPr>
      <w:r>
        <w:rPr>
          <w:noProof/>
        </w:rPr>
        <w:lastRenderedPageBreak/>
        <w:t>Geben</w:t>
      </w:r>
      <w:r w:rsidR="0091519A">
        <w:rPr>
          <w:noProof/>
        </w:rPr>
        <w:t xml:space="preserve"> Sie</w:t>
      </w:r>
      <w:r>
        <w:rPr>
          <w:noProof/>
        </w:rPr>
        <w:t xml:space="preserve"> an</w:t>
      </w:r>
      <w:r w:rsidR="0091519A">
        <w:rPr>
          <w:noProof/>
        </w:rPr>
        <w:t>, welche Eigenschaften eine Eingabe besitzen muss, sodass diese vom Kellerautomaten als gültig erkannt wird.</w:t>
      </w:r>
      <w:r w:rsidR="0054012A">
        <w:tab/>
        <w:t>[</w:t>
      </w:r>
      <w:r w:rsidR="008C6FFD">
        <w:t>3</w:t>
      </w:r>
      <w:r w:rsidR="0054012A">
        <w:t xml:space="preserve"> BE]</w:t>
      </w:r>
    </w:p>
    <w:p w14:paraId="7B1A1AB8" w14:textId="4E9330A7" w:rsidR="0091519A" w:rsidRDefault="0091519A" w:rsidP="0054012A">
      <w:pPr>
        <w:pStyle w:val="04Teilaufgabe"/>
        <w:tabs>
          <w:tab w:val="right" w:pos="9921"/>
        </w:tabs>
        <w:rPr>
          <w:noProof/>
        </w:rPr>
      </w:pPr>
      <w:r>
        <w:rPr>
          <w:noProof/>
        </w:rPr>
        <w:t xml:space="preserve">Entscheiden Sie begründet, ob man diese Eigenschaften auch mithilfe eines endlichen Automaten </w:t>
      </w:r>
      <w:r w:rsidR="009A3E60">
        <w:rPr>
          <w:noProof/>
        </w:rPr>
        <w:t>überprüfen</w:t>
      </w:r>
      <w:r>
        <w:rPr>
          <w:noProof/>
        </w:rPr>
        <w:t xml:space="preserve"> könnte.</w:t>
      </w:r>
      <w:r w:rsidR="0054012A">
        <w:tab/>
        <w:t>[</w:t>
      </w:r>
      <w:r w:rsidR="008C6FFD">
        <w:t>3</w:t>
      </w:r>
      <w:r w:rsidR="0054012A">
        <w:t xml:space="preserve"> BE]</w:t>
      </w:r>
    </w:p>
    <w:p w14:paraId="68799F7B" w14:textId="1DCD29D7" w:rsidR="00445532" w:rsidRDefault="001C4825" w:rsidP="008E20B5">
      <w:pPr>
        <w:pStyle w:val="01Aufgabe"/>
        <w:spacing w:before="240"/>
      </w:pPr>
      <w:r>
        <w:t>Material</w:t>
      </w:r>
    </w:p>
    <w:p w14:paraId="615509E6" w14:textId="314831E6" w:rsidR="001C4825" w:rsidRDefault="001C4825" w:rsidP="00FF4BBD">
      <w:pPr>
        <w:pStyle w:val="02klberschrift"/>
        <w:spacing w:before="120" w:after="0"/>
      </w:pPr>
      <w:r w:rsidRPr="005A2E27">
        <w:t xml:space="preserve">zu </w:t>
      </w:r>
      <w:r w:rsidR="00A2440D">
        <w:t xml:space="preserve">den </w:t>
      </w:r>
      <w:r w:rsidRPr="005A2E27">
        <w:t>Aufgabenteil</w:t>
      </w:r>
      <w:r w:rsidR="00A2440D">
        <w:t>en</w:t>
      </w:r>
      <w:r w:rsidRPr="005A2E27">
        <w:t xml:space="preserve"> a</w:t>
      </w:r>
      <w:r w:rsidR="00A2440D">
        <w:t>) - c</w:t>
      </w:r>
      <w:r w:rsidRPr="005A2E27">
        <w:t>)</w:t>
      </w:r>
    </w:p>
    <w:p w14:paraId="5E6FDE9B" w14:textId="556BCB85" w:rsidR="00A2440D" w:rsidRDefault="00A2440D" w:rsidP="00A2440D">
      <w:pPr>
        <w:spacing w:line="240" w:lineRule="atLeast"/>
        <w:jc w:val="center"/>
        <w:rPr>
          <w:i/>
          <w:iCs/>
        </w:rPr>
      </w:pPr>
      <w:r w:rsidRPr="00AA2929">
        <w:rPr>
          <w:b/>
          <w:bCs/>
          <w:noProof/>
        </w:rPr>
        <w:drawing>
          <wp:inline distT="0" distB="0" distL="0" distR="0" wp14:anchorId="6E7D2B26" wp14:editId="59A3E44D">
            <wp:extent cx="4531502" cy="3466768"/>
            <wp:effectExtent l="0" t="0" r="2540" b="635"/>
            <wp:docPr id="5260109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010953" name="Grafik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61567" cy="3489769"/>
                    </a:xfrm>
                    <a:prstGeom prst="rect">
                      <a:avLst/>
                    </a:prstGeom>
                  </pic:spPr>
                </pic:pic>
              </a:graphicData>
            </a:graphic>
          </wp:inline>
        </w:drawing>
      </w:r>
    </w:p>
    <w:p w14:paraId="00B5F9C9" w14:textId="76572965" w:rsidR="00A2440D" w:rsidRDefault="00A2440D" w:rsidP="008E20B5">
      <w:pPr>
        <w:pStyle w:val="06Abbildung"/>
        <w:spacing w:after="360"/>
        <w:contextualSpacing w:val="0"/>
      </w:pPr>
      <w:r w:rsidRPr="00AA2929">
        <w:t xml:space="preserve">Abbildung </w:t>
      </w:r>
      <w:r>
        <w:t>2</w:t>
      </w:r>
      <w:r w:rsidRPr="00AA2929">
        <w:t xml:space="preserve">: Zustandsgraph </w:t>
      </w:r>
      <w:r w:rsidR="00FA1DFC">
        <w:t xml:space="preserve">mit dem Eingabealphabet </w:t>
      </w:r>
      <w:r w:rsidR="00FA1DFC">
        <w:rPr>
          <w:rFonts w:cstheme="minorHAnsi"/>
        </w:rPr>
        <w:t xml:space="preserve">Σ </w:t>
      </w:r>
      <w:r w:rsidR="00FA1DFC">
        <w:t>= {A, B, O, X, E}</w:t>
      </w:r>
      <w:r w:rsidR="00FA1DFC" w:rsidRPr="00432CBA">
        <w:t xml:space="preserve"> </w:t>
      </w:r>
      <w:r w:rsidRPr="00AA2929">
        <w:t>zum Vervollständigen</w:t>
      </w:r>
    </w:p>
    <w:p w14:paraId="1A8B72CB" w14:textId="40D99A79" w:rsidR="00A2440D" w:rsidRDefault="00A2440D" w:rsidP="008E20B5">
      <w:pPr>
        <w:pStyle w:val="02klberschrift"/>
        <w:spacing w:before="120"/>
      </w:pPr>
      <w:r w:rsidRPr="005A2E27">
        <w:t xml:space="preserve">zu </w:t>
      </w:r>
      <w:r>
        <w:t xml:space="preserve">den </w:t>
      </w:r>
      <w:r w:rsidRPr="005A2E27">
        <w:t>Aufgabenteil</w:t>
      </w:r>
      <w:r>
        <w:t>en</w:t>
      </w:r>
      <w:r w:rsidRPr="005A2E27">
        <w:t xml:space="preserve"> </w:t>
      </w:r>
      <w:r w:rsidR="00234EDA">
        <w:t>f</w:t>
      </w:r>
      <w:r>
        <w:t>) -</w:t>
      </w:r>
      <w:r w:rsidR="00234EDA">
        <w:t xml:space="preserve"> h</w:t>
      </w:r>
      <w:r w:rsidRPr="005A2E27">
        <w:t>)</w:t>
      </w:r>
    </w:p>
    <w:p w14:paraId="4F0AB576" w14:textId="6EE022A2" w:rsidR="005558A8" w:rsidRPr="00A2440D" w:rsidRDefault="00A2440D" w:rsidP="005558A8">
      <w:pPr>
        <w:pStyle w:val="06Abbildung"/>
        <w:spacing w:before="0" w:after="120"/>
        <w:contextualSpacing w:val="0"/>
        <w:rPr>
          <w:i w:val="0"/>
          <w:iCs w:val="0"/>
        </w:rPr>
      </w:pPr>
      <w:r w:rsidRPr="00A2440D">
        <w:rPr>
          <w:i w:val="0"/>
          <w:iCs w:val="0"/>
          <w:noProof/>
        </w:rPr>
        <w:drawing>
          <wp:inline distT="0" distB="0" distL="0" distR="0" wp14:anchorId="0A088A72" wp14:editId="79B006D9">
            <wp:extent cx="5533457" cy="2389511"/>
            <wp:effectExtent l="0" t="0" r="0" b="0"/>
            <wp:docPr id="9094110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411057" name="Grafik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533457" cy="2389511"/>
                    </a:xfrm>
                    <a:prstGeom prst="rect">
                      <a:avLst/>
                    </a:prstGeom>
                  </pic:spPr>
                </pic:pic>
              </a:graphicData>
            </a:graphic>
          </wp:inline>
        </w:drawing>
      </w:r>
    </w:p>
    <w:p w14:paraId="75AA9AA5" w14:textId="2C7BF32B" w:rsidR="00700D34" w:rsidRPr="00A2440D" w:rsidRDefault="00A2440D" w:rsidP="005558A8">
      <w:pPr>
        <w:pStyle w:val="06Abbildung"/>
        <w:spacing w:before="0"/>
        <w:contextualSpacing w:val="0"/>
        <w:rPr>
          <w:i w:val="0"/>
          <w:iCs w:val="0"/>
        </w:rPr>
      </w:pPr>
      <w:r w:rsidRPr="00432CBA">
        <w:t xml:space="preserve">Abbildung </w:t>
      </w:r>
      <w:r w:rsidR="008C6FFD">
        <w:t>3</w:t>
      </w:r>
      <w:r w:rsidRPr="00432CBA">
        <w:t>: Zustandsgraph eines Kellerautomaten</w:t>
      </w:r>
      <w:r>
        <w:br/>
      </w:r>
      <w:r w:rsidRPr="00432CBA">
        <w:t>mit dem Eingabealphabet</w:t>
      </w:r>
      <w:r>
        <w:t xml:space="preserve"> </w:t>
      </w:r>
      <w:r>
        <w:rPr>
          <w:rFonts w:cstheme="minorHAnsi"/>
        </w:rPr>
        <w:t xml:space="preserve">Σ </w:t>
      </w:r>
      <w:r>
        <w:t>= {X, O</w:t>
      </w:r>
      <w:r w:rsidR="004A6B02">
        <w:t>, E</w:t>
      </w:r>
      <w:r>
        <w:t>}</w:t>
      </w:r>
      <w:r w:rsidRPr="00432CBA">
        <w:t xml:space="preserve"> </w:t>
      </w:r>
      <w:r>
        <w:t>u</w:t>
      </w:r>
      <w:r w:rsidRPr="00432CBA">
        <w:t>nd dem Kelleralphabet</w:t>
      </w:r>
      <w:r>
        <w:t xml:space="preserve"> </w:t>
      </w:r>
      <w:r>
        <w:rPr>
          <w:rFonts w:cstheme="minorHAnsi"/>
        </w:rPr>
        <w:t>Γ = {</w:t>
      </w:r>
      <w:r w:rsidR="009A3E60">
        <w:rPr>
          <w:rFonts w:cstheme="minorHAnsi"/>
        </w:rPr>
        <w:t xml:space="preserve">#, </w:t>
      </w:r>
      <w:r>
        <w:rPr>
          <w:rFonts w:cstheme="minorHAnsi"/>
        </w:rPr>
        <w:t>x, o}</w:t>
      </w:r>
    </w:p>
    <w:sectPr w:rsidR="00700D34" w:rsidRPr="00A2440D" w:rsidSect="00A83F1B">
      <w:headerReference w:type="default" r:id="rId11"/>
      <w:footerReference w:type="even" r:id="rId12"/>
      <w:footerReference w:type="default" r:id="rId13"/>
      <w:headerReference w:type="first" r:id="rId14"/>
      <w:footerReference w:type="first" r:id="rId15"/>
      <w:type w:val="continuous"/>
      <w:pgSz w:w="11906" w:h="16838" w:code="9"/>
      <w:pgMar w:top="1701" w:right="851"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21517" w14:textId="77777777" w:rsidR="00A83F1B" w:rsidRDefault="00A83F1B">
      <w:r>
        <w:separator/>
      </w:r>
    </w:p>
    <w:p w14:paraId="1DBFDA61" w14:textId="77777777" w:rsidR="00A83F1B" w:rsidRDefault="00A83F1B"/>
    <w:p w14:paraId="64298D52" w14:textId="77777777" w:rsidR="00A83F1B" w:rsidRDefault="00A83F1B" w:rsidP="00C12B8D"/>
  </w:endnote>
  <w:endnote w:type="continuationSeparator" w:id="0">
    <w:p w14:paraId="35FE8DEF" w14:textId="77777777" w:rsidR="00A83F1B" w:rsidRDefault="00A83F1B">
      <w:r>
        <w:continuationSeparator/>
      </w:r>
    </w:p>
    <w:p w14:paraId="0197C7F2" w14:textId="77777777" w:rsidR="00A83F1B" w:rsidRDefault="00A83F1B"/>
    <w:p w14:paraId="36DE3248" w14:textId="77777777" w:rsidR="00A83F1B" w:rsidRDefault="00A83F1B" w:rsidP="00C12B8D"/>
  </w:endnote>
  <w:endnote w:type="continuationNotice" w:id="1">
    <w:p w14:paraId="60D39E5C" w14:textId="77777777" w:rsidR="00A83F1B" w:rsidRDefault="00A83F1B">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2F1FC191-61D7-490E-B92B-F5974F410A4B}"/>
    <w:embedBold r:id="rId2" w:fontKey="{E30433ED-D652-4F27-B87D-33769A362E0D}"/>
    <w:embedItalic r:id="rId3" w:fontKey="{EBBA52B1-6E4C-4D73-902A-00B9D6916996}"/>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11DE12" w14:textId="77777777" w:rsidR="0006156C" w:rsidRDefault="0006156C" w:rsidP="00990E9C">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67812D35" w14:textId="77777777" w:rsidR="0006156C" w:rsidRDefault="0006156C" w:rsidP="00990E9C">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9469C4" w14:textId="77777777" w:rsidR="0006156C" w:rsidRPr="00513D4C" w:rsidRDefault="0006156C" w:rsidP="007C5952">
    <w:pPr>
      <w:pStyle w:val="Fuzeile"/>
      <w:tabs>
        <w:tab w:val="clear" w:pos="4536"/>
        <w:tab w:val="clear" w:pos="9072"/>
        <w:tab w:val="right" w:pos="9923"/>
      </w:tabs>
      <w:ind w:right="-2"/>
      <w:rPr>
        <w:sz w:val="20"/>
        <w:szCs w:val="20"/>
      </w:rPr>
    </w:pPr>
    <w:r w:rsidRPr="00513D4C">
      <w:rPr>
        <w:sz w:val="20"/>
        <w:szCs w:val="20"/>
      </w:rPr>
      <w:t>Niedersächsisches Kultusministerium</w:t>
    </w:r>
    <w:r w:rsidRPr="00513D4C">
      <w:rPr>
        <w:sz w:val="20"/>
        <w:szCs w:val="20"/>
      </w:rPr>
      <w:tab/>
    </w:r>
    <w:r w:rsidRPr="00513D4C">
      <w:rPr>
        <w:rStyle w:val="Seitenzahl"/>
        <w:sz w:val="20"/>
        <w:szCs w:val="20"/>
      </w:rPr>
      <w:fldChar w:fldCharType="begin"/>
    </w:r>
    <w:r w:rsidRPr="00513D4C">
      <w:rPr>
        <w:rStyle w:val="Seitenzahl"/>
        <w:sz w:val="20"/>
        <w:szCs w:val="20"/>
      </w:rPr>
      <w:instrText xml:space="preserve"> PAGE </w:instrText>
    </w:r>
    <w:r w:rsidRPr="00513D4C">
      <w:rPr>
        <w:rStyle w:val="Seitenzahl"/>
        <w:sz w:val="20"/>
        <w:szCs w:val="20"/>
      </w:rPr>
      <w:fldChar w:fldCharType="separate"/>
    </w:r>
    <w:r w:rsidR="009465B0">
      <w:rPr>
        <w:rStyle w:val="Seitenzahl"/>
        <w:noProof/>
        <w:sz w:val="20"/>
        <w:szCs w:val="20"/>
      </w:rPr>
      <w:t>1</w:t>
    </w:r>
    <w:r w:rsidRPr="00513D4C">
      <w:rPr>
        <w:rStyle w:val="Seitenzahl"/>
        <w:sz w:val="20"/>
        <w:szCs w:val="20"/>
      </w:rPr>
      <w:fldChar w:fldCharType="end"/>
    </w:r>
    <w:r w:rsidRPr="00513D4C">
      <w:rPr>
        <w:rStyle w:val="Seitenzahl"/>
        <w:sz w:val="20"/>
        <w:szCs w:val="20"/>
      </w:rPr>
      <w:t xml:space="preserve"> von </w:t>
    </w:r>
    <w:r w:rsidRPr="00513D4C">
      <w:rPr>
        <w:rStyle w:val="Seitenzahl"/>
        <w:sz w:val="20"/>
        <w:szCs w:val="20"/>
      </w:rPr>
      <w:fldChar w:fldCharType="begin"/>
    </w:r>
    <w:r w:rsidRPr="00513D4C">
      <w:rPr>
        <w:rStyle w:val="Seitenzahl"/>
        <w:sz w:val="20"/>
        <w:szCs w:val="20"/>
      </w:rPr>
      <w:instrText xml:space="preserve"> NUMPAGES </w:instrText>
    </w:r>
    <w:r w:rsidRPr="00513D4C">
      <w:rPr>
        <w:rStyle w:val="Seitenzahl"/>
        <w:sz w:val="20"/>
        <w:szCs w:val="20"/>
      </w:rPr>
      <w:fldChar w:fldCharType="separate"/>
    </w:r>
    <w:r w:rsidR="009465B0">
      <w:rPr>
        <w:rStyle w:val="Seitenzahl"/>
        <w:noProof/>
        <w:sz w:val="20"/>
        <w:szCs w:val="20"/>
      </w:rPr>
      <w:t>2</w:t>
    </w:r>
    <w:r w:rsidRPr="00513D4C">
      <w:rPr>
        <w:rStyle w:val="Seitenzah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AAD91F" w14:textId="77777777" w:rsidR="0006156C" w:rsidRDefault="0006156C" w:rsidP="00217675">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noProof/>
      </w:rPr>
      <w:t>1</w:t>
    </w:r>
    <w:r>
      <w:rPr>
        <w:rStyle w:val="Seitenzahl"/>
      </w:rPr>
      <w:fldChar w:fldCharType="end"/>
    </w:r>
  </w:p>
  <w:p w14:paraId="1158341C" w14:textId="77777777" w:rsidR="0006156C" w:rsidRDefault="0006156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43CFE5" w14:textId="77777777" w:rsidR="00A83F1B" w:rsidRDefault="00A83F1B">
      <w:r>
        <w:separator/>
      </w:r>
    </w:p>
    <w:p w14:paraId="628B5291" w14:textId="77777777" w:rsidR="00A83F1B" w:rsidRDefault="00A83F1B"/>
    <w:p w14:paraId="15EB5E5E" w14:textId="77777777" w:rsidR="00A83F1B" w:rsidRDefault="00A83F1B" w:rsidP="00C12B8D"/>
  </w:footnote>
  <w:footnote w:type="continuationSeparator" w:id="0">
    <w:p w14:paraId="0C5862BD" w14:textId="77777777" w:rsidR="00A83F1B" w:rsidRDefault="00A83F1B">
      <w:r>
        <w:continuationSeparator/>
      </w:r>
    </w:p>
    <w:p w14:paraId="35D093C6" w14:textId="77777777" w:rsidR="00A83F1B" w:rsidRDefault="00A83F1B"/>
    <w:p w14:paraId="1DC1F13B" w14:textId="77777777" w:rsidR="00A83F1B" w:rsidRDefault="00A83F1B" w:rsidP="00C12B8D"/>
  </w:footnote>
  <w:footnote w:type="continuationNotice" w:id="1">
    <w:p w14:paraId="003EF0FC" w14:textId="77777777" w:rsidR="00A83F1B" w:rsidRDefault="00A83F1B">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10200"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9D9D9" w:themeFill="background1" w:themeFillShade="D9"/>
      <w:tblLook w:val="04A0" w:firstRow="1" w:lastRow="0" w:firstColumn="1" w:lastColumn="0" w:noHBand="0" w:noVBand="1"/>
    </w:tblPr>
    <w:tblGrid>
      <w:gridCol w:w="2341"/>
      <w:gridCol w:w="4252"/>
      <w:gridCol w:w="880"/>
      <w:gridCol w:w="2727"/>
    </w:tblGrid>
    <w:tr w:rsidR="00D574C5" w:rsidRPr="003E65BD" w14:paraId="6509C047" w14:textId="77777777" w:rsidTr="00152109">
      <w:tc>
        <w:tcPr>
          <w:tcW w:w="2263" w:type="dxa"/>
          <w:shd w:val="clear" w:color="auto" w:fill="D9D9D9" w:themeFill="background1" w:themeFillShade="D9"/>
          <w:tcMar>
            <w:top w:w="57" w:type="dxa"/>
            <w:bottom w:w="57" w:type="dxa"/>
          </w:tcMar>
          <w:vAlign w:val="center"/>
        </w:tcPr>
        <w:p w14:paraId="1C5518DF" w14:textId="6CE7A6CC" w:rsidR="00D574C5" w:rsidRPr="00A06671" w:rsidRDefault="00D574C5" w:rsidP="00A06671">
          <w:pPr>
            <w:pStyle w:val="KeinLeerraum"/>
            <w:spacing w:before="0" w:after="0" w:line="240" w:lineRule="auto"/>
            <w:jc w:val="left"/>
            <w:rPr>
              <w:rStyle w:val="98Kopfzeile"/>
              <w:b w:val="0"/>
              <w:bCs/>
            </w:rPr>
          </w:pPr>
          <w:r w:rsidRPr="00A06671">
            <w:rPr>
              <w:rFonts w:ascii="Calibri" w:hAnsi="Calibri" w:cs="Times New Roman"/>
              <w:bCs/>
              <w:i w:val="0"/>
            </w:rPr>
            <w:t>Zentralabitur 20</w:t>
          </w:r>
          <w:r w:rsidR="0047287F" w:rsidRPr="00A06671">
            <w:rPr>
              <w:rFonts w:ascii="Calibri" w:hAnsi="Calibri" w:cs="Times New Roman"/>
              <w:bCs/>
              <w:i w:val="0"/>
            </w:rPr>
            <w:t>2</w:t>
          </w:r>
          <w:r w:rsidR="00910023">
            <w:rPr>
              <w:rFonts w:ascii="Calibri" w:hAnsi="Calibri" w:cs="Times New Roman"/>
              <w:bCs/>
              <w:i w:val="0"/>
            </w:rPr>
            <w:t>4</w:t>
          </w:r>
        </w:p>
      </w:tc>
      <w:tc>
        <w:tcPr>
          <w:tcW w:w="4962" w:type="dxa"/>
          <w:gridSpan w:val="2"/>
          <w:shd w:val="clear" w:color="auto" w:fill="D9D9D9" w:themeFill="background1" w:themeFillShade="D9"/>
          <w:tcMar>
            <w:top w:w="57" w:type="dxa"/>
            <w:bottom w:w="57" w:type="dxa"/>
          </w:tcMar>
          <w:vAlign w:val="center"/>
        </w:tcPr>
        <w:p w14:paraId="07A7EADF" w14:textId="5723B828" w:rsidR="00D574C5" w:rsidRPr="00A06671" w:rsidRDefault="0047287F" w:rsidP="00A06671">
          <w:pPr>
            <w:pStyle w:val="99Kopfzeile"/>
            <w:spacing w:before="0" w:after="0" w:line="240" w:lineRule="auto"/>
            <w:jc w:val="center"/>
            <w:rPr>
              <w:b w:val="0"/>
            </w:rPr>
          </w:pPr>
          <w:r w:rsidRPr="00A06671">
            <w:rPr>
              <w:b w:val="0"/>
            </w:rPr>
            <w:t>Informatik</w:t>
          </w:r>
        </w:p>
      </w:tc>
      <w:tc>
        <w:tcPr>
          <w:tcW w:w="2636" w:type="dxa"/>
          <w:shd w:val="clear" w:color="auto" w:fill="D9D9D9" w:themeFill="background1" w:themeFillShade="D9"/>
          <w:tcMar>
            <w:top w:w="57" w:type="dxa"/>
            <w:bottom w:w="57" w:type="dxa"/>
          </w:tcMar>
          <w:vAlign w:val="center"/>
        </w:tcPr>
        <w:p w14:paraId="4FEA27E8" w14:textId="77777777" w:rsidR="00D574C5" w:rsidRPr="00A06671" w:rsidRDefault="00D574C5" w:rsidP="00A06671">
          <w:pPr>
            <w:pStyle w:val="99Kopfzeile"/>
            <w:spacing w:before="0" w:after="0" w:line="240" w:lineRule="auto"/>
            <w:jc w:val="right"/>
            <w:rPr>
              <w:b w:val="0"/>
            </w:rPr>
          </w:pPr>
          <w:r w:rsidRPr="00A06671">
            <w:rPr>
              <w:b w:val="0"/>
            </w:rPr>
            <w:t>Material für Prüflinge</w:t>
          </w:r>
        </w:p>
      </w:tc>
    </w:tr>
    <w:tr w:rsidR="00D574C5" w:rsidRPr="003E65BD" w14:paraId="1A79B478" w14:textId="77777777" w:rsidTr="00152109">
      <w:tc>
        <w:tcPr>
          <w:tcW w:w="6374" w:type="dxa"/>
          <w:gridSpan w:val="2"/>
          <w:shd w:val="clear" w:color="auto" w:fill="D9D9D9" w:themeFill="background1" w:themeFillShade="D9"/>
          <w:tcMar>
            <w:top w:w="57" w:type="dxa"/>
            <w:bottom w:w="57" w:type="dxa"/>
          </w:tcMar>
          <w:vAlign w:val="center"/>
        </w:tcPr>
        <w:p w14:paraId="42224B32" w14:textId="4DFDF652" w:rsidR="00D574C5" w:rsidRPr="00A06671" w:rsidRDefault="002D060B" w:rsidP="00A06671">
          <w:pPr>
            <w:pStyle w:val="99Kopfzeile"/>
            <w:spacing w:before="0" w:after="0" w:line="240" w:lineRule="auto"/>
            <w:rPr>
              <w:b w:val="0"/>
            </w:rPr>
          </w:pPr>
          <w:r w:rsidRPr="00A06671">
            <w:rPr>
              <w:b w:val="0"/>
            </w:rPr>
            <w:t xml:space="preserve">Block </w:t>
          </w:r>
          <w:r w:rsidR="00366D6B">
            <w:rPr>
              <w:b w:val="0"/>
            </w:rPr>
            <w:t>2</w:t>
          </w:r>
          <w:r w:rsidR="0008719A" w:rsidRPr="00A06671">
            <w:rPr>
              <w:b w:val="0"/>
            </w:rPr>
            <w:t>:</w:t>
          </w:r>
          <w:r w:rsidR="00C46CF2" w:rsidRPr="00A06671">
            <w:rPr>
              <w:b w:val="0"/>
            </w:rPr>
            <w:t xml:space="preserve"> </w:t>
          </w:r>
          <w:r w:rsidR="00640873" w:rsidRPr="00A06671">
            <w:rPr>
              <w:b w:val="0"/>
            </w:rPr>
            <w:t>Aufgabe</w:t>
          </w:r>
          <w:r w:rsidR="00C46CF2" w:rsidRPr="00A06671">
            <w:rPr>
              <w:b w:val="0"/>
            </w:rPr>
            <w:t xml:space="preserve"> </w:t>
          </w:r>
          <w:r w:rsidR="00366D6B">
            <w:rPr>
              <w:b w:val="0"/>
            </w:rPr>
            <w:t>B</w:t>
          </w:r>
        </w:p>
      </w:tc>
      <w:tc>
        <w:tcPr>
          <w:tcW w:w="851" w:type="dxa"/>
          <w:shd w:val="clear" w:color="auto" w:fill="D9D9D9" w:themeFill="background1" w:themeFillShade="D9"/>
          <w:tcMar>
            <w:top w:w="57" w:type="dxa"/>
            <w:bottom w:w="57" w:type="dxa"/>
          </w:tcMar>
          <w:vAlign w:val="center"/>
        </w:tcPr>
        <w:p w14:paraId="38AB8A1E" w14:textId="58E03962" w:rsidR="00D574C5" w:rsidRPr="00A06671" w:rsidRDefault="00097D15" w:rsidP="00A06671">
          <w:pPr>
            <w:pStyle w:val="99Kopfzeile"/>
            <w:spacing w:before="0" w:after="0" w:line="240" w:lineRule="auto"/>
            <w:jc w:val="center"/>
            <w:rPr>
              <w:b w:val="0"/>
            </w:rPr>
          </w:pPr>
          <w:proofErr w:type="spellStart"/>
          <w:r>
            <w:rPr>
              <w:b w:val="0"/>
            </w:rPr>
            <w:t>e</w:t>
          </w:r>
          <w:r w:rsidR="00D574C5" w:rsidRPr="00A06671">
            <w:rPr>
              <w:b w:val="0"/>
            </w:rPr>
            <w:t>A</w:t>
          </w:r>
          <w:proofErr w:type="spellEnd"/>
        </w:p>
      </w:tc>
      <w:tc>
        <w:tcPr>
          <w:tcW w:w="2636" w:type="dxa"/>
          <w:shd w:val="clear" w:color="auto" w:fill="D9D9D9" w:themeFill="background1" w:themeFillShade="D9"/>
          <w:tcMar>
            <w:top w:w="57" w:type="dxa"/>
            <w:bottom w:w="57" w:type="dxa"/>
          </w:tcMar>
          <w:vAlign w:val="center"/>
        </w:tcPr>
        <w:p w14:paraId="27DE6948" w14:textId="5D6EC77F" w:rsidR="00D574C5" w:rsidRPr="00A06671" w:rsidRDefault="00D5651D" w:rsidP="00A06671">
          <w:pPr>
            <w:pStyle w:val="99Kopfzeile"/>
            <w:spacing w:before="0" w:after="0" w:line="240" w:lineRule="auto"/>
            <w:jc w:val="right"/>
            <w:rPr>
              <w:b w:val="0"/>
            </w:rPr>
          </w:pPr>
          <w:r w:rsidRPr="00A06671">
            <w:rPr>
              <w:b w:val="0"/>
            </w:rPr>
            <w:t>Prüf</w:t>
          </w:r>
          <w:r w:rsidR="00A56912" w:rsidRPr="00A06671">
            <w:rPr>
              <w:b w:val="0"/>
            </w:rPr>
            <w:t xml:space="preserve">ungszeit: </w:t>
          </w:r>
          <w:r w:rsidR="00097D15">
            <w:rPr>
              <w:b w:val="0"/>
            </w:rPr>
            <w:t>30</w:t>
          </w:r>
          <w:r w:rsidR="0047287F" w:rsidRPr="00A06671">
            <w:rPr>
              <w:b w:val="0"/>
            </w:rPr>
            <w:t>0</w:t>
          </w:r>
          <w:r w:rsidR="00D574C5" w:rsidRPr="00A06671">
            <w:rPr>
              <w:b w:val="0"/>
            </w:rPr>
            <w:t xml:space="preserve"> min</w:t>
          </w:r>
        </w:p>
      </w:tc>
    </w:tr>
  </w:tbl>
  <w:p w14:paraId="7C310D6A" w14:textId="7F13E8EB" w:rsidR="00A417CF" w:rsidRPr="00171F53" w:rsidRDefault="00A417CF" w:rsidP="00445532">
    <w:pPr>
      <w:pStyle w:val="Kopfzeile"/>
      <w:spacing w:before="0" w:after="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shd w:val="clear" w:color="auto" w:fill="E0E0E0"/>
      <w:tblLook w:val="01E0" w:firstRow="1" w:lastRow="1" w:firstColumn="1" w:lastColumn="1" w:noHBand="0" w:noVBand="0"/>
    </w:tblPr>
    <w:tblGrid>
      <w:gridCol w:w="2376"/>
      <w:gridCol w:w="2694"/>
      <w:gridCol w:w="2071"/>
      <w:gridCol w:w="2071"/>
    </w:tblGrid>
    <w:tr w:rsidR="0006156C" w14:paraId="39ECEB3A" w14:textId="77777777" w:rsidTr="00AC5682">
      <w:tc>
        <w:tcPr>
          <w:tcW w:w="2376" w:type="dxa"/>
          <w:shd w:val="clear" w:color="auto" w:fill="auto"/>
        </w:tcPr>
        <w:p w14:paraId="58BEB67F" w14:textId="77777777" w:rsidR="0006156C" w:rsidRPr="00AC5682" w:rsidRDefault="0006156C" w:rsidP="004D607C">
          <w:pPr>
            <w:pStyle w:val="Kopfzeile"/>
            <w:rPr>
              <w:b/>
            </w:rPr>
          </w:pPr>
          <w:r w:rsidRPr="00AC5682">
            <w:rPr>
              <w:b/>
            </w:rPr>
            <w:t>Zentralabitur 2006</w:t>
          </w:r>
        </w:p>
      </w:tc>
      <w:tc>
        <w:tcPr>
          <w:tcW w:w="2694" w:type="dxa"/>
          <w:shd w:val="clear" w:color="auto" w:fill="auto"/>
        </w:tcPr>
        <w:p w14:paraId="276C1781" w14:textId="77777777" w:rsidR="0006156C" w:rsidRDefault="0006156C" w:rsidP="004D607C">
          <w:pPr>
            <w:pStyle w:val="Kopfzeile"/>
          </w:pPr>
          <w:r w:rsidRPr="00AC5682">
            <w:rPr>
              <w:b/>
            </w:rPr>
            <w:t>Schülermaterial</w:t>
          </w:r>
        </w:p>
      </w:tc>
      <w:tc>
        <w:tcPr>
          <w:tcW w:w="2071" w:type="dxa"/>
          <w:shd w:val="clear" w:color="auto" w:fill="auto"/>
        </w:tcPr>
        <w:p w14:paraId="78CE82E1" w14:textId="77777777" w:rsidR="0006156C" w:rsidRPr="00AC5682" w:rsidRDefault="0006156C" w:rsidP="004D607C">
          <w:pPr>
            <w:pStyle w:val="Kopfzeile"/>
            <w:rPr>
              <w:b/>
            </w:rPr>
          </w:pPr>
          <w:r w:rsidRPr="00AC5682">
            <w:rPr>
              <w:b/>
            </w:rPr>
            <w:t>Aufgabe I oder II</w:t>
          </w:r>
        </w:p>
      </w:tc>
      <w:tc>
        <w:tcPr>
          <w:tcW w:w="2071" w:type="dxa"/>
          <w:shd w:val="clear" w:color="auto" w:fill="auto"/>
        </w:tcPr>
        <w:p w14:paraId="257FFBD5" w14:textId="77777777" w:rsidR="0006156C" w:rsidRPr="00AC5682" w:rsidRDefault="0006156C" w:rsidP="004D607C">
          <w:pPr>
            <w:pStyle w:val="Kopfzeile"/>
            <w:rPr>
              <w:b/>
            </w:rPr>
          </w:pPr>
          <w:r w:rsidRPr="00AC5682">
            <w:rPr>
              <w:b/>
            </w:rPr>
            <w:t>GK oder LK</w:t>
          </w:r>
        </w:p>
      </w:tc>
    </w:tr>
    <w:tr w:rsidR="0006156C" w14:paraId="08A54424" w14:textId="77777777" w:rsidTr="00AC5682">
      <w:tc>
        <w:tcPr>
          <w:tcW w:w="2376" w:type="dxa"/>
          <w:shd w:val="clear" w:color="auto" w:fill="auto"/>
        </w:tcPr>
        <w:p w14:paraId="5108E989" w14:textId="77777777" w:rsidR="0006156C" w:rsidRPr="00AC5682" w:rsidRDefault="0006156C" w:rsidP="004D607C">
          <w:pPr>
            <w:pStyle w:val="Kopfzeile"/>
            <w:rPr>
              <w:b/>
            </w:rPr>
          </w:pPr>
          <w:r w:rsidRPr="00AC5682">
            <w:rPr>
              <w:b/>
            </w:rPr>
            <w:t>Unterrichtsfach:</w:t>
          </w:r>
        </w:p>
      </w:tc>
      <w:tc>
        <w:tcPr>
          <w:tcW w:w="2694" w:type="dxa"/>
          <w:shd w:val="clear" w:color="auto" w:fill="auto"/>
        </w:tcPr>
        <w:p w14:paraId="5DF401F6" w14:textId="77777777" w:rsidR="0006156C" w:rsidRDefault="0006156C" w:rsidP="004D607C">
          <w:pPr>
            <w:pStyle w:val="Kopfzeile"/>
          </w:pPr>
        </w:p>
      </w:tc>
      <w:tc>
        <w:tcPr>
          <w:tcW w:w="4142" w:type="dxa"/>
          <w:gridSpan w:val="2"/>
          <w:shd w:val="clear" w:color="auto" w:fill="auto"/>
        </w:tcPr>
        <w:p w14:paraId="74FC285C" w14:textId="77777777" w:rsidR="0006156C" w:rsidRDefault="0006156C" w:rsidP="004D607C">
          <w:pPr>
            <w:pStyle w:val="Kopfzeile"/>
          </w:pPr>
          <w:r>
            <w:t>Bearbeitungszeit:</w:t>
          </w:r>
        </w:p>
      </w:tc>
    </w:tr>
  </w:tbl>
  <w:p w14:paraId="4733D026" w14:textId="77777777" w:rsidR="0006156C" w:rsidRDefault="0006156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DD4F0B"/>
    <w:multiLevelType w:val="hybridMultilevel"/>
    <w:tmpl w:val="A1166E8C"/>
    <w:lvl w:ilvl="0" w:tplc="B35C680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502066"/>
    <w:multiLevelType w:val="hybridMultilevel"/>
    <w:tmpl w:val="E07EEEBE"/>
    <w:lvl w:ilvl="0" w:tplc="9336F74C">
      <w:start w:val="1"/>
      <w:numFmt w:val="lowerLetter"/>
      <w:pStyle w:val="04Teilaufgabe"/>
      <w:lvlText w:val="%1)"/>
      <w:lvlJc w:val="left"/>
      <w:pPr>
        <w:ind w:left="360" w:hanging="360"/>
      </w:pPr>
      <w:rPr>
        <w:rFonts w:hint="default"/>
        <w:i w:val="0"/>
        <w:iCs w:val="0"/>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A2D0A93"/>
    <w:multiLevelType w:val="hybridMultilevel"/>
    <w:tmpl w:val="7B04A640"/>
    <w:lvl w:ilvl="0" w:tplc="04070015">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482A4C"/>
    <w:multiLevelType w:val="hybridMultilevel"/>
    <w:tmpl w:val="193A3020"/>
    <w:lvl w:ilvl="0" w:tplc="C5D4D710">
      <w:start w:val="1"/>
      <w:numFmt w:val="lowerLetter"/>
      <w:lvlText w:val="%1)"/>
      <w:lvlJc w:val="left"/>
      <w:pPr>
        <w:ind w:left="360" w:hanging="360"/>
      </w:pPr>
      <w:rPr>
        <w:rFonts w:hint="default"/>
        <w:i w:val="0"/>
        <w:i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2E3019BC"/>
    <w:multiLevelType w:val="hybridMultilevel"/>
    <w:tmpl w:val="0A98B24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435D1707"/>
    <w:multiLevelType w:val="hybridMultilevel"/>
    <w:tmpl w:val="E272DF2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4E747D16"/>
    <w:multiLevelType w:val="hybridMultilevel"/>
    <w:tmpl w:val="F0E05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7FB0781"/>
    <w:multiLevelType w:val="hybridMultilevel"/>
    <w:tmpl w:val="9924703C"/>
    <w:lvl w:ilvl="0" w:tplc="9564C978">
      <w:start w:val="4"/>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81A2A94"/>
    <w:multiLevelType w:val="hybridMultilevel"/>
    <w:tmpl w:val="68061B90"/>
    <w:lvl w:ilvl="0" w:tplc="04070015">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6383EAC"/>
    <w:multiLevelType w:val="hybridMultilevel"/>
    <w:tmpl w:val="193A19FE"/>
    <w:lvl w:ilvl="0" w:tplc="04070005">
      <w:start w:val="1"/>
      <w:numFmt w:val="bullet"/>
      <w:lvlText w:val=""/>
      <w:lvlJc w:val="left"/>
      <w:pPr>
        <w:ind w:left="360" w:hanging="360"/>
      </w:pPr>
      <w:rPr>
        <w:rFonts w:ascii="Wingdings" w:hAnsi="Wingdings"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0" w15:restartNumberingAfterBreak="0">
    <w:nsid w:val="72B022FA"/>
    <w:multiLevelType w:val="hybridMultilevel"/>
    <w:tmpl w:val="F2CABF1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486288353">
    <w:abstractNumId w:val="1"/>
  </w:num>
  <w:num w:numId="2" w16cid:durableId="2078942093">
    <w:abstractNumId w:val="5"/>
  </w:num>
  <w:num w:numId="3" w16cid:durableId="617756601">
    <w:abstractNumId w:val="9"/>
  </w:num>
  <w:num w:numId="4" w16cid:durableId="22100260">
    <w:abstractNumId w:val="4"/>
  </w:num>
  <w:num w:numId="5" w16cid:durableId="392703012">
    <w:abstractNumId w:val="0"/>
  </w:num>
  <w:num w:numId="6" w16cid:durableId="1488860005">
    <w:abstractNumId w:val="7"/>
  </w:num>
  <w:num w:numId="7" w16cid:durableId="1765147920">
    <w:abstractNumId w:val="10"/>
  </w:num>
  <w:num w:numId="8" w16cid:durableId="1478372530">
    <w:abstractNumId w:val="8"/>
  </w:num>
  <w:num w:numId="9" w16cid:durableId="2060012062">
    <w:abstractNumId w:val="6"/>
  </w:num>
  <w:num w:numId="10" w16cid:durableId="661741112">
    <w:abstractNumId w:val="3"/>
  </w:num>
  <w:num w:numId="11" w16cid:durableId="884366905">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saveSubsetFonts/>
  <w:proofState w:spelling="clean" w:grammar="clean"/>
  <w:attachedTemplate r:id="rId1"/>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stylePaneSortMethod w:val="0000"/>
  <w:defaultTabStop w:val="709"/>
  <w:hyphenationZone w:val="425"/>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5C69"/>
    <w:rsid w:val="000016DA"/>
    <w:rsid w:val="00001817"/>
    <w:rsid w:val="00003506"/>
    <w:rsid w:val="00003727"/>
    <w:rsid w:val="00003DCC"/>
    <w:rsid w:val="000043D2"/>
    <w:rsid w:val="00004A65"/>
    <w:rsid w:val="00004BF5"/>
    <w:rsid w:val="000054FC"/>
    <w:rsid w:val="000060F8"/>
    <w:rsid w:val="0000771E"/>
    <w:rsid w:val="000105A5"/>
    <w:rsid w:val="00011BF4"/>
    <w:rsid w:val="00013B59"/>
    <w:rsid w:val="0001446C"/>
    <w:rsid w:val="000161DD"/>
    <w:rsid w:val="0001671A"/>
    <w:rsid w:val="00016F18"/>
    <w:rsid w:val="00017D82"/>
    <w:rsid w:val="0002116C"/>
    <w:rsid w:val="000215A2"/>
    <w:rsid w:val="00022A9A"/>
    <w:rsid w:val="000239FA"/>
    <w:rsid w:val="00023F40"/>
    <w:rsid w:val="000248A1"/>
    <w:rsid w:val="00025B36"/>
    <w:rsid w:val="00026760"/>
    <w:rsid w:val="000302D3"/>
    <w:rsid w:val="00031672"/>
    <w:rsid w:val="00031C77"/>
    <w:rsid w:val="00031FCE"/>
    <w:rsid w:val="000325CF"/>
    <w:rsid w:val="00033851"/>
    <w:rsid w:val="0003399C"/>
    <w:rsid w:val="000348A1"/>
    <w:rsid w:val="00035C60"/>
    <w:rsid w:val="0004155B"/>
    <w:rsid w:val="00041A54"/>
    <w:rsid w:val="000420A8"/>
    <w:rsid w:val="00042B13"/>
    <w:rsid w:val="00043103"/>
    <w:rsid w:val="0004354E"/>
    <w:rsid w:val="00043D1C"/>
    <w:rsid w:val="000444A5"/>
    <w:rsid w:val="00045D18"/>
    <w:rsid w:val="000475C0"/>
    <w:rsid w:val="000509FA"/>
    <w:rsid w:val="00051B56"/>
    <w:rsid w:val="0005315D"/>
    <w:rsid w:val="0005328C"/>
    <w:rsid w:val="000537C9"/>
    <w:rsid w:val="0005382C"/>
    <w:rsid w:val="00053D78"/>
    <w:rsid w:val="00053D97"/>
    <w:rsid w:val="00053EA0"/>
    <w:rsid w:val="00055F61"/>
    <w:rsid w:val="0005640A"/>
    <w:rsid w:val="00057952"/>
    <w:rsid w:val="00057AFF"/>
    <w:rsid w:val="00057F7C"/>
    <w:rsid w:val="0006025B"/>
    <w:rsid w:val="0006156C"/>
    <w:rsid w:val="00061E29"/>
    <w:rsid w:val="000621AC"/>
    <w:rsid w:val="00062F57"/>
    <w:rsid w:val="000634D1"/>
    <w:rsid w:val="00063BB6"/>
    <w:rsid w:val="00064AF9"/>
    <w:rsid w:val="00064E9F"/>
    <w:rsid w:val="00066124"/>
    <w:rsid w:val="00067084"/>
    <w:rsid w:val="000673DB"/>
    <w:rsid w:val="00067B57"/>
    <w:rsid w:val="00070298"/>
    <w:rsid w:val="00070309"/>
    <w:rsid w:val="000703A2"/>
    <w:rsid w:val="000707DF"/>
    <w:rsid w:val="000713E2"/>
    <w:rsid w:val="0007189C"/>
    <w:rsid w:val="000728C4"/>
    <w:rsid w:val="000731BE"/>
    <w:rsid w:val="000733F4"/>
    <w:rsid w:val="00073B12"/>
    <w:rsid w:val="000743D3"/>
    <w:rsid w:val="00076FDD"/>
    <w:rsid w:val="00077B8C"/>
    <w:rsid w:val="000817F6"/>
    <w:rsid w:val="000828B0"/>
    <w:rsid w:val="00082932"/>
    <w:rsid w:val="000829C2"/>
    <w:rsid w:val="00082E73"/>
    <w:rsid w:val="00083012"/>
    <w:rsid w:val="000830C9"/>
    <w:rsid w:val="0008310A"/>
    <w:rsid w:val="00083279"/>
    <w:rsid w:val="0008431B"/>
    <w:rsid w:val="00085035"/>
    <w:rsid w:val="00085FE1"/>
    <w:rsid w:val="0008719A"/>
    <w:rsid w:val="0008795A"/>
    <w:rsid w:val="000903C8"/>
    <w:rsid w:val="0009054E"/>
    <w:rsid w:val="000905FD"/>
    <w:rsid w:val="00091289"/>
    <w:rsid w:val="000915DB"/>
    <w:rsid w:val="00091AA9"/>
    <w:rsid w:val="000929DB"/>
    <w:rsid w:val="00092B0A"/>
    <w:rsid w:val="00093273"/>
    <w:rsid w:val="00093545"/>
    <w:rsid w:val="00093ACD"/>
    <w:rsid w:val="00093B5F"/>
    <w:rsid w:val="00095848"/>
    <w:rsid w:val="00097D15"/>
    <w:rsid w:val="000A0DC1"/>
    <w:rsid w:val="000A2DFD"/>
    <w:rsid w:val="000A2EC1"/>
    <w:rsid w:val="000A415E"/>
    <w:rsid w:val="000A587D"/>
    <w:rsid w:val="000A6B04"/>
    <w:rsid w:val="000A7846"/>
    <w:rsid w:val="000B099E"/>
    <w:rsid w:val="000B18CA"/>
    <w:rsid w:val="000B2195"/>
    <w:rsid w:val="000B245C"/>
    <w:rsid w:val="000B2A2E"/>
    <w:rsid w:val="000B4B70"/>
    <w:rsid w:val="000B4D1F"/>
    <w:rsid w:val="000B5FAC"/>
    <w:rsid w:val="000B63AD"/>
    <w:rsid w:val="000B64B5"/>
    <w:rsid w:val="000B6F1F"/>
    <w:rsid w:val="000B7E29"/>
    <w:rsid w:val="000C0A6F"/>
    <w:rsid w:val="000C0C82"/>
    <w:rsid w:val="000C1050"/>
    <w:rsid w:val="000C3068"/>
    <w:rsid w:val="000C3B0B"/>
    <w:rsid w:val="000C419C"/>
    <w:rsid w:val="000C6218"/>
    <w:rsid w:val="000C69FD"/>
    <w:rsid w:val="000C79CB"/>
    <w:rsid w:val="000D0BB1"/>
    <w:rsid w:val="000D10C1"/>
    <w:rsid w:val="000D147A"/>
    <w:rsid w:val="000D22C0"/>
    <w:rsid w:val="000D3DA2"/>
    <w:rsid w:val="000D3E79"/>
    <w:rsid w:val="000D3ED2"/>
    <w:rsid w:val="000D615F"/>
    <w:rsid w:val="000D71EA"/>
    <w:rsid w:val="000D73F0"/>
    <w:rsid w:val="000E043C"/>
    <w:rsid w:val="000E2987"/>
    <w:rsid w:val="000E4F56"/>
    <w:rsid w:val="000E695B"/>
    <w:rsid w:val="000E6F6A"/>
    <w:rsid w:val="000F06A3"/>
    <w:rsid w:val="000F26DF"/>
    <w:rsid w:val="000F474D"/>
    <w:rsid w:val="000F5093"/>
    <w:rsid w:val="000F6698"/>
    <w:rsid w:val="000F7258"/>
    <w:rsid w:val="000F7DAD"/>
    <w:rsid w:val="0010064F"/>
    <w:rsid w:val="001020D2"/>
    <w:rsid w:val="001021C1"/>
    <w:rsid w:val="001024C7"/>
    <w:rsid w:val="0010263F"/>
    <w:rsid w:val="0010361D"/>
    <w:rsid w:val="00105102"/>
    <w:rsid w:val="00106A88"/>
    <w:rsid w:val="00110A5A"/>
    <w:rsid w:val="0011114D"/>
    <w:rsid w:val="00111B3B"/>
    <w:rsid w:val="00111CF0"/>
    <w:rsid w:val="001120AF"/>
    <w:rsid w:val="001122DB"/>
    <w:rsid w:val="00112D56"/>
    <w:rsid w:val="00112ED8"/>
    <w:rsid w:val="0011349D"/>
    <w:rsid w:val="00113B6F"/>
    <w:rsid w:val="00114E60"/>
    <w:rsid w:val="00115C28"/>
    <w:rsid w:val="00116071"/>
    <w:rsid w:val="00116466"/>
    <w:rsid w:val="00117A94"/>
    <w:rsid w:val="00120FA4"/>
    <w:rsid w:val="00121BDB"/>
    <w:rsid w:val="00122873"/>
    <w:rsid w:val="00124868"/>
    <w:rsid w:val="00126080"/>
    <w:rsid w:val="001270DD"/>
    <w:rsid w:val="00127CC8"/>
    <w:rsid w:val="00127DBE"/>
    <w:rsid w:val="00130456"/>
    <w:rsid w:val="00130FC9"/>
    <w:rsid w:val="00130FE7"/>
    <w:rsid w:val="00131A9C"/>
    <w:rsid w:val="00131D63"/>
    <w:rsid w:val="00133625"/>
    <w:rsid w:val="00134D8A"/>
    <w:rsid w:val="00135B65"/>
    <w:rsid w:val="001360A4"/>
    <w:rsid w:val="00137021"/>
    <w:rsid w:val="0013722F"/>
    <w:rsid w:val="00141AA7"/>
    <w:rsid w:val="00141B59"/>
    <w:rsid w:val="00141B74"/>
    <w:rsid w:val="00142767"/>
    <w:rsid w:val="00143324"/>
    <w:rsid w:val="00143AC9"/>
    <w:rsid w:val="00143BAB"/>
    <w:rsid w:val="001449C7"/>
    <w:rsid w:val="00145206"/>
    <w:rsid w:val="00145C73"/>
    <w:rsid w:val="00150177"/>
    <w:rsid w:val="00151BD4"/>
    <w:rsid w:val="00152054"/>
    <w:rsid w:val="00152109"/>
    <w:rsid w:val="001525B9"/>
    <w:rsid w:val="001525D4"/>
    <w:rsid w:val="00153734"/>
    <w:rsid w:val="00154131"/>
    <w:rsid w:val="00155A62"/>
    <w:rsid w:val="00155EF8"/>
    <w:rsid w:val="001569B5"/>
    <w:rsid w:val="00161413"/>
    <w:rsid w:val="001615EB"/>
    <w:rsid w:val="00163E7C"/>
    <w:rsid w:val="00166740"/>
    <w:rsid w:val="001671D9"/>
    <w:rsid w:val="001717FF"/>
    <w:rsid w:val="0017181C"/>
    <w:rsid w:val="00171F53"/>
    <w:rsid w:val="001722E8"/>
    <w:rsid w:val="00172691"/>
    <w:rsid w:val="00175BD1"/>
    <w:rsid w:val="00176C2B"/>
    <w:rsid w:val="00176D78"/>
    <w:rsid w:val="001772C2"/>
    <w:rsid w:val="001773CA"/>
    <w:rsid w:val="00177C3D"/>
    <w:rsid w:val="00180402"/>
    <w:rsid w:val="00181480"/>
    <w:rsid w:val="00181F3B"/>
    <w:rsid w:val="00182B92"/>
    <w:rsid w:val="001833D6"/>
    <w:rsid w:val="00183675"/>
    <w:rsid w:val="00183E4E"/>
    <w:rsid w:val="00184A01"/>
    <w:rsid w:val="00184F7A"/>
    <w:rsid w:val="00185A81"/>
    <w:rsid w:val="00186C6D"/>
    <w:rsid w:val="00190393"/>
    <w:rsid w:val="001907B7"/>
    <w:rsid w:val="001908C4"/>
    <w:rsid w:val="00193198"/>
    <w:rsid w:val="001932CA"/>
    <w:rsid w:val="00194557"/>
    <w:rsid w:val="00194664"/>
    <w:rsid w:val="00196164"/>
    <w:rsid w:val="00196337"/>
    <w:rsid w:val="00197257"/>
    <w:rsid w:val="001A055A"/>
    <w:rsid w:val="001A331F"/>
    <w:rsid w:val="001A4058"/>
    <w:rsid w:val="001A55A2"/>
    <w:rsid w:val="001A5EC6"/>
    <w:rsid w:val="001A7F65"/>
    <w:rsid w:val="001B1557"/>
    <w:rsid w:val="001B1A69"/>
    <w:rsid w:val="001B246C"/>
    <w:rsid w:val="001B3B2D"/>
    <w:rsid w:val="001B63F4"/>
    <w:rsid w:val="001B6FB5"/>
    <w:rsid w:val="001B7463"/>
    <w:rsid w:val="001B7661"/>
    <w:rsid w:val="001B79AD"/>
    <w:rsid w:val="001C2EDB"/>
    <w:rsid w:val="001C3AF4"/>
    <w:rsid w:val="001C3E0A"/>
    <w:rsid w:val="001C3EB1"/>
    <w:rsid w:val="001C4617"/>
    <w:rsid w:val="001C4825"/>
    <w:rsid w:val="001C5F96"/>
    <w:rsid w:val="001C748D"/>
    <w:rsid w:val="001C7598"/>
    <w:rsid w:val="001D0B34"/>
    <w:rsid w:val="001D1AC8"/>
    <w:rsid w:val="001D1C1D"/>
    <w:rsid w:val="001D2400"/>
    <w:rsid w:val="001D27E3"/>
    <w:rsid w:val="001D4491"/>
    <w:rsid w:val="001D4557"/>
    <w:rsid w:val="001D5162"/>
    <w:rsid w:val="001D5CE8"/>
    <w:rsid w:val="001D6328"/>
    <w:rsid w:val="001D70A7"/>
    <w:rsid w:val="001E046C"/>
    <w:rsid w:val="001E06C4"/>
    <w:rsid w:val="001E1352"/>
    <w:rsid w:val="001E1645"/>
    <w:rsid w:val="001E241C"/>
    <w:rsid w:val="001E2688"/>
    <w:rsid w:val="001E3080"/>
    <w:rsid w:val="001E3E8B"/>
    <w:rsid w:val="001E4A6F"/>
    <w:rsid w:val="001E60D7"/>
    <w:rsid w:val="001E6525"/>
    <w:rsid w:val="001E6558"/>
    <w:rsid w:val="001E7DBD"/>
    <w:rsid w:val="001F2305"/>
    <w:rsid w:val="001F313E"/>
    <w:rsid w:val="001F32B8"/>
    <w:rsid w:val="001F4128"/>
    <w:rsid w:val="001F4814"/>
    <w:rsid w:val="001F48C6"/>
    <w:rsid w:val="001F5D4D"/>
    <w:rsid w:val="001F6A0E"/>
    <w:rsid w:val="001F6AF6"/>
    <w:rsid w:val="001F6FC0"/>
    <w:rsid w:val="00201320"/>
    <w:rsid w:val="00201C26"/>
    <w:rsid w:val="002030C8"/>
    <w:rsid w:val="002030D2"/>
    <w:rsid w:val="00203367"/>
    <w:rsid w:val="002041F6"/>
    <w:rsid w:val="002041F9"/>
    <w:rsid w:val="00205266"/>
    <w:rsid w:val="002054A7"/>
    <w:rsid w:val="002058BF"/>
    <w:rsid w:val="00205C59"/>
    <w:rsid w:val="002066B2"/>
    <w:rsid w:val="0020698C"/>
    <w:rsid w:val="002069B7"/>
    <w:rsid w:val="002079F7"/>
    <w:rsid w:val="0021035C"/>
    <w:rsid w:val="00211406"/>
    <w:rsid w:val="00211FF4"/>
    <w:rsid w:val="00212DC6"/>
    <w:rsid w:val="002133E2"/>
    <w:rsid w:val="002134F7"/>
    <w:rsid w:val="00214841"/>
    <w:rsid w:val="00214C0C"/>
    <w:rsid w:val="0021605B"/>
    <w:rsid w:val="0021703D"/>
    <w:rsid w:val="002175DA"/>
    <w:rsid w:val="00217675"/>
    <w:rsid w:val="0021792B"/>
    <w:rsid w:val="00220151"/>
    <w:rsid w:val="00221770"/>
    <w:rsid w:val="002227A6"/>
    <w:rsid w:val="00222C07"/>
    <w:rsid w:val="00222E65"/>
    <w:rsid w:val="00222EE6"/>
    <w:rsid w:val="002244B2"/>
    <w:rsid w:val="00225423"/>
    <w:rsid w:val="002262C2"/>
    <w:rsid w:val="00226A33"/>
    <w:rsid w:val="00227A61"/>
    <w:rsid w:val="00227C33"/>
    <w:rsid w:val="00230BA8"/>
    <w:rsid w:val="002321E0"/>
    <w:rsid w:val="002323C3"/>
    <w:rsid w:val="00232ACB"/>
    <w:rsid w:val="002338D1"/>
    <w:rsid w:val="00233B3B"/>
    <w:rsid w:val="002345A3"/>
    <w:rsid w:val="00234EDA"/>
    <w:rsid w:val="00235FCB"/>
    <w:rsid w:val="00243C93"/>
    <w:rsid w:val="002442C3"/>
    <w:rsid w:val="00244659"/>
    <w:rsid w:val="002446CF"/>
    <w:rsid w:val="00244C27"/>
    <w:rsid w:val="00245724"/>
    <w:rsid w:val="0024680E"/>
    <w:rsid w:val="0024770F"/>
    <w:rsid w:val="0025181D"/>
    <w:rsid w:val="00251EE5"/>
    <w:rsid w:val="00253527"/>
    <w:rsid w:val="00253FDA"/>
    <w:rsid w:val="002562A6"/>
    <w:rsid w:val="00256AA4"/>
    <w:rsid w:val="00256FD1"/>
    <w:rsid w:val="00257232"/>
    <w:rsid w:val="00260B72"/>
    <w:rsid w:val="00260ED0"/>
    <w:rsid w:val="00260ED3"/>
    <w:rsid w:val="002611AC"/>
    <w:rsid w:val="00261F9B"/>
    <w:rsid w:val="00262542"/>
    <w:rsid w:val="00263576"/>
    <w:rsid w:val="0026452B"/>
    <w:rsid w:val="002652E4"/>
    <w:rsid w:val="00267039"/>
    <w:rsid w:val="00271E3D"/>
    <w:rsid w:val="00272FBF"/>
    <w:rsid w:val="00273057"/>
    <w:rsid w:val="002746FB"/>
    <w:rsid w:val="0027572D"/>
    <w:rsid w:val="00275EF3"/>
    <w:rsid w:val="00275F50"/>
    <w:rsid w:val="002768A3"/>
    <w:rsid w:val="0027706F"/>
    <w:rsid w:val="002778B9"/>
    <w:rsid w:val="00277AB7"/>
    <w:rsid w:val="00280B1A"/>
    <w:rsid w:val="00280F4A"/>
    <w:rsid w:val="002818A5"/>
    <w:rsid w:val="00282080"/>
    <w:rsid w:val="002820D2"/>
    <w:rsid w:val="00282155"/>
    <w:rsid w:val="00282D8B"/>
    <w:rsid w:val="00282DCC"/>
    <w:rsid w:val="002836DD"/>
    <w:rsid w:val="002836E2"/>
    <w:rsid w:val="00283ED0"/>
    <w:rsid w:val="002844E8"/>
    <w:rsid w:val="002847DF"/>
    <w:rsid w:val="00284ED9"/>
    <w:rsid w:val="0028515A"/>
    <w:rsid w:val="002854D5"/>
    <w:rsid w:val="0028557D"/>
    <w:rsid w:val="002866FD"/>
    <w:rsid w:val="00286B6A"/>
    <w:rsid w:val="002873A0"/>
    <w:rsid w:val="00290165"/>
    <w:rsid w:val="002904FA"/>
    <w:rsid w:val="00290D48"/>
    <w:rsid w:val="002927BC"/>
    <w:rsid w:val="00292A17"/>
    <w:rsid w:val="00292CAB"/>
    <w:rsid w:val="00296571"/>
    <w:rsid w:val="00297BBB"/>
    <w:rsid w:val="002A0914"/>
    <w:rsid w:val="002A1955"/>
    <w:rsid w:val="002A19B6"/>
    <w:rsid w:val="002A1E2F"/>
    <w:rsid w:val="002A22BE"/>
    <w:rsid w:val="002A2785"/>
    <w:rsid w:val="002A3703"/>
    <w:rsid w:val="002A3DB4"/>
    <w:rsid w:val="002A426A"/>
    <w:rsid w:val="002A4425"/>
    <w:rsid w:val="002A59A6"/>
    <w:rsid w:val="002A6927"/>
    <w:rsid w:val="002A6954"/>
    <w:rsid w:val="002A71C0"/>
    <w:rsid w:val="002A7D06"/>
    <w:rsid w:val="002B0E52"/>
    <w:rsid w:val="002B0FDA"/>
    <w:rsid w:val="002B201C"/>
    <w:rsid w:val="002B2C02"/>
    <w:rsid w:val="002B3250"/>
    <w:rsid w:val="002B4F45"/>
    <w:rsid w:val="002B597C"/>
    <w:rsid w:val="002B6283"/>
    <w:rsid w:val="002B65D1"/>
    <w:rsid w:val="002B7C64"/>
    <w:rsid w:val="002C0520"/>
    <w:rsid w:val="002C0B76"/>
    <w:rsid w:val="002C21BB"/>
    <w:rsid w:val="002C39DF"/>
    <w:rsid w:val="002C4813"/>
    <w:rsid w:val="002C569B"/>
    <w:rsid w:val="002C6761"/>
    <w:rsid w:val="002C7684"/>
    <w:rsid w:val="002D060B"/>
    <w:rsid w:val="002D0734"/>
    <w:rsid w:val="002D0ECE"/>
    <w:rsid w:val="002D11A0"/>
    <w:rsid w:val="002D1819"/>
    <w:rsid w:val="002D3576"/>
    <w:rsid w:val="002D3D0B"/>
    <w:rsid w:val="002D4890"/>
    <w:rsid w:val="002D4CD3"/>
    <w:rsid w:val="002D5E81"/>
    <w:rsid w:val="002D5EB0"/>
    <w:rsid w:val="002D606A"/>
    <w:rsid w:val="002D7321"/>
    <w:rsid w:val="002D793C"/>
    <w:rsid w:val="002D7D4D"/>
    <w:rsid w:val="002E1236"/>
    <w:rsid w:val="002E172A"/>
    <w:rsid w:val="002E580F"/>
    <w:rsid w:val="002E7491"/>
    <w:rsid w:val="002F0914"/>
    <w:rsid w:val="002F21DA"/>
    <w:rsid w:val="002F2D8A"/>
    <w:rsid w:val="002F309C"/>
    <w:rsid w:val="002F48F7"/>
    <w:rsid w:val="002F57A0"/>
    <w:rsid w:val="002F5899"/>
    <w:rsid w:val="00300C1E"/>
    <w:rsid w:val="00301DE0"/>
    <w:rsid w:val="0030218C"/>
    <w:rsid w:val="003035BC"/>
    <w:rsid w:val="00304AD6"/>
    <w:rsid w:val="00306D83"/>
    <w:rsid w:val="00306DCE"/>
    <w:rsid w:val="0030794E"/>
    <w:rsid w:val="00307C86"/>
    <w:rsid w:val="00310223"/>
    <w:rsid w:val="00310CB3"/>
    <w:rsid w:val="003114FE"/>
    <w:rsid w:val="00313701"/>
    <w:rsid w:val="00313796"/>
    <w:rsid w:val="00313811"/>
    <w:rsid w:val="00313A33"/>
    <w:rsid w:val="003151C2"/>
    <w:rsid w:val="003154BA"/>
    <w:rsid w:val="00316036"/>
    <w:rsid w:val="003160B1"/>
    <w:rsid w:val="003178E6"/>
    <w:rsid w:val="0031791C"/>
    <w:rsid w:val="00317B48"/>
    <w:rsid w:val="00317C8D"/>
    <w:rsid w:val="00321296"/>
    <w:rsid w:val="003217CD"/>
    <w:rsid w:val="00321E3C"/>
    <w:rsid w:val="00323148"/>
    <w:rsid w:val="0032357D"/>
    <w:rsid w:val="0032433D"/>
    <w:rsid w:val="00327771"/>
    <w:rsid w:val="00330BF4"/>
    <w:rsid w:val="0033128C"/>
    <w:rsid w:val="00332A09"/>
    <w:rsid w:val="00332CC2"/>
    <w:rsid w:val="00332E77"/>
    <w:rsid w:val="003334D0"/>
    <w:rsid w:val="003349BF"/>
    <w:rsid w:val="003358D8"/>
    <w:rsid w:val="00335EBE"/>
    <w:rsid w:val="00341408"/>
    <w:rsid w:val="00341DC5"/>
    <w:rsid w:val="00343B1E"/>
    <w:rsid w:val="00345149"/>
    <w:rsid w:val="00345B9A"/>
    <w:rsid w:val="00345E03"/>
    <w:rsid w:val="003476FB"/>
    <w:rsid w:val="00347B69"/>
    <w:rsid w:val="00347E32"/>
    <w:rsid w:val="003505E1"/>
    <w:rsid w:val="003506CE"/>
    <w:rsid w:val="003522C6"/>
    <w:rsid w:val="00353B5C"/>
    <w:rsid w:val="00355035"/>
    <w:rsid w:val="0035715D"/>
    <w:rsid w:val="0036040E"/>
    <w:rsid w:val="00360D31"/>
    <w:rsid w:val="003620D2"/>
    <w:rsid w:val="00362160"/>
    <w:rsid w:val="003622FB"/>
    <w:rsid w:val="0036285D"/>
    <w:rsid w:val="00362D53"/>
    <w:rsid w:val="00364019"/>
    <w:rsid w:val="0036485D"/>
    <w:rsid w:val="00364FE1"/>
    <w:rsid w:val="00366D6B"/>
    <w:rsid w:val="00370F6A"/>
    <w:rsid w:val="003712C5"/>
    <w:rsid w:val="0037348D"/>
    <w:rsid w:val="003740EC"/>
    <w:rsid w:val="003754A9"/>
    <w:rsid w:val="00375616"/>
    <w:rsid w:val="00375D97"/>
    <w:rsid w:val="00376578"/>
    <w:rsid w:val="0037679C"/>
    <w:rsid w:val="0037749E"/>
    <w:rsid w:val="00377ED5"/>
    <w:rsid w:val="00383072"/>
    <w:rsid w:val="003835D7"/>
    <w:rsid w:val="00383EB8"/>
    <w:rsid w:val="00385575"/>
    <w:rsid w:val="00385BCB"/>
    <w:rsid w:val="00386E3E"/>
    <w:rsid w:val="00387CB2"/>
    <w:rsid w:val="00390E91"/>
    <w:rsid w:val="003917CA"/>
    <w:rsid w:val="003918C9"/>
    <w:rsid w:val="0039242D"/>
    <w:rsid w:val="00392565"/>
    <w:rsid w:val="00392B80"/>
    <w:rsid w:val="00392C1A"/>
    <w:rsid w:val="00392E52"/>
    <w:rsid w:val="00392F93"/>
    <w:rsid w:val="00393F3A"/>
    <w:rsid w:val="00394130"/>
    <w:rsid w:val="00396371"/>
    <w:rsid w:val="00396A73"/>
    <w:rsid w:val="00396E3D"/>
    <w:rsid w:val="003A0ECF"/>
    <w:rsid w:val="003A20EB"/>
    <w:rsid w:val="003A295A"/>
    <w:rsid w:val="003A29A5"/>
    <w:rsid w:val="003A4281"/>
    <w:rsid w:val="003A541C"/>
    <w:rsid w:val="003A5C4A"/>
    <w:rsid w:val="003A5EA8"/>
    <w:rsid w:val="003A6197"/>
    <w:rsid w:val="003A6347"/>
    <w:rsid w:val="003A6980"/>
    <w:rsid w:val="003A6FDA"/>
    <w:rsid w:val="003B1477"/>
    <w:rsid w:val="003B19BD"/>
    <w:rsid w:val="003B1BA9"/>
    <w:rsid w:val="003B2049"/>
    <w:rsid w:val="003B23E5"/>
    <w:rsid w:val="003B2937"/>
    <w:rsid w:val="003B2B13"/>
    <w:rsid w:val="003B471F"/>
    <w:rsid w:val="003B530B"/>
    <w:rsid w:val="003B5812"/>
    <w:rsid w:val="003B7BBC"/>
    <w:rsid w:val="003C0FF4"/>
    <w:rsid w:val="003C1790"/>
    <w:rsid w:val="003C3580"/>
    <w:rsid w:val="003C5B9F"/>
    <w:rsid w:val="003C6205"/>
    <w:rsid w:val="003C6DBF"/>
    <w:rsid w:val="003C6F02"/>
    <w:rsid w:val="003C6F7D"/>
    <w:rsid w:val="003D01C3"/>
    <w:rsid w:val="003D122A"/>
    <w:rsid w:val="003D14A2"/>
    <w:rsid w:val="003D1E74"/>
    <w:rsid w:val="003D1ED6"/>
    <w:rsid w:val="003D203C"/>
    <w:rsid w:val="003D3CAB"/>
    <w:rsid w:val="003D3CFD"/>
    <w:rsid w:val="003D43E6"/>
    <w:rsid w:val="003D45E4"/>
    <w:rsid w:val="003D4A25"/>
    <w:rsid w:val="003D4C97"/>
    <w:rsid w:val="003D5730"/>
    <w:rsid w:val="003D6484"/>
    <w:rsid w:val="003D6B42"/>
    <w:rsid w:val="003D6C0F"/>
    <w:rsid w:val="003D76C6"/>
    <w:rsid w:val="003E0471"/>
    <w:rsid w:val="003E101C"/>
    <w:rsid w:val="003E126A"/>
    <w:rsid w:val="003E1C2B"/>
    <w:rsid w:val="003E2A8D"/>
    <w:rsid w:val="003E2FF8"/>
    <w:rsid w:val="003E338A"/>
    <w:rsid w:val="003E40AD"/>
    <w:rsid w:val="003E50C0"/>
    <w:rsid w:val="003E55D2"/>
    <w:rsid w:val="003E607C"/>
    <w:rsid w:val="003E6484"/>
    <w:rsid w:val="003E65A0"/>
    <w:rsid w:val="003E65BD"/>
    <w:rsid w:val="003E6BF9"/>
    <w:rsid w:val="003E71CB"/>
    <w:rsid w:val="003E7F03"/>
    <w:rsid w:val="003F2110"/>
    <w:rsid w:val="003F21B5"/>
    <w:rsid w:val="003F2425"/>
    <w:rsid w:val="003F347F"/>
    <w:rsid w:val="003F494F"/>
    <w:rsid w:val="003F4EDA"/>
    <w:rsid w:val="003F59BF"/>
    <w:rsid w:val="003F642D"/>
    <w:rsid w:val="003F677A"/>
    <w:rsid w:val="003F78FF"/>
    <w:rsid w:val="004000AB"/>
    <w:rsid w:val="00400243"/>
    <w:rsid w:val="004012A2"/>
    <w:rsid w:val="00401319"/>
    <w:rsid w:val="0040161C"/>
    <w:rsid w:val="00401875"/>
    <w:rsid w:val="00401E9F"/>
    <w:rsid w:val="00401FB4"/>
    <w:rsid w:val="00402401"/>
    <w:rsid w:val="0040478F"/>
    <w:rsid w:val="00404E56"/>
    <w:rsid w:val="004054C9"/>
    <w:rsid w:val="00405843"/>
    <w:rsid w:val="00406569"/>
    <w:rsid w:val="004067FA"/>
    <w:rsid w:val="00406B23"/>
    <w:rsid w:val="00406CE5"/>
    <w:rsid w:val="00406F2B"/>
    <w:rsid w:val="00407FBC"/>
    <w:rsid w:val="00412221"/>
    <w:rsid w:val="00412249"/>
    <w:rsid w:val="00412977"/>
    <w:rsid w:val="00412AB9"/>
    <w:rsid w:val="0041372C"/>
    <w:rsid w:val="00415D36"/>
    <w:rsid w:val="0041608D"/>
    <w:rsid w:val="004160AD"/>
    <w:rsid w:val="00417836"/>
    <w:rsid w:val="004212AF"/>
    <w:rsid w:val="004214A8"/>
    <w:rsid w:val="004217F9"/>
    <w:rsid w:val="00421902"/>
    <w:rsid w:val="00421C94"/>
    <w:rsid w:val="00421E2C"/>
    <w:rsid w:val="0042358E"/>
    <w:rsid w:val="004307E7"/>
    <w:rsid w:val="004317AC"/>
    <w:rsid w:val="00432892"/>
    <w:rsid w:val="004344D6"/>
    <w:rsid w:val="00436AD6"/>
    <w:rsid w:val="00437570"/>
    <w:rsid w:val="0044130A"/>
    <w:rsid w:val="00442583"/>
    <w:rsid w:val="00442596"/>
    <w:rsid w:val="004427A4"/>
    <w:rsid w:val="00443771"/>
    <w:rsid w:val="00443FC8"/>
    <w:rsid w:val="00444081"/>
    <w:rsid w:val="0044455A"/>
    <w:rsid w:val="00445532"/>
    <w:rsid w:val="004465A5"/>
    <w:rsid w:val="004467E2"/>
    <w:rsid w:val="00446968"/>
    <w:rsid w:val="00447D46"/>
    <w:rsid w:val="00450BDC"/>
    <w:rsid w:val="004515F6"/>
    <w:rsid w:val="00451F0B"/>
    <w:rsid w:val="0045357B"/>
    <w:rsid w:val="00453DB0"/>
    <w:rsid w:val="00455038"/>
    <w:rsid w:val="00455F74"/>
    <w:rsid w:val="004571E6"/>
    <w:rsid w:val="004650C2"/>
    <w:rsid w:val="004664A5"/>
    <w:rsid w:val="004664E4"/>
    <w:rsid w:val="004714FF"/>
    <w:rsid w:val="0047287F"/>
    <w:rsid w:val="00474DCF"/>
    <w:rsid w:val="00474E54"/>
    <w:rsid w:val="0047517F"/>
    <w:rsid w:val="00480F8B"/>
    <w:rsid w:val="004811E2"/>
    <w:rsid w:val="00481510"/>
    <w:rsid w:val="0048180B"/>
    <w:rsid w:val="00481B02"/>
    <w:rsid w:val="00481F59"/>
    <w:rsid w:val="004821F8"/>
    <w:rsid w:val="00482238"/>
    <w:rsid w:val="004824B1"/>
    <w:rsid w:val="00482A29"/>
    <w:rsid w:val="00484264"/>
    <w:rsid w:val="00485314"/>
    <w:rsid w:val="00485847"/>
    <w:rsid w:val="00486D9C"/>
    <w:rsid w:val="004878EB"/>
    <w:rsid w:val="004912ED"/>
    <w:rsid w:val="00492D6A"/>
    <w:rsid w:val="004940A9"/>
    <w:rsid w:val="00495398"/>
    <w:rsid w:val="00495B61"/>
    <w:rsid w:val="0049635F"/>
    <w:rsid w:val="00497ADA"/>
    <w:rsid w:val="004A084D"/>
    <w:rsid w:val="004A0CE6"/>
    <w:rsid w:val="004A17F6"/>
    <w:rsid w:val="004A2F95"/>
    <w:rsid w:val="004A3447"/>
    <w:rsid w:val="004A3747"/>
    <w:rsid w:val="004A6B02"/>
    <w:rsid w:val="004A7389"/>
    <w:rsid w:val="004A79C1"/>
    <w:rsid w:val="004A7AAC"/>
    <w:rsid w:val="004B020E"/>
    <w:rsid w:val="004B0721"/>
    <w:rsid w:val="004B230A"/>
    <w:rsid w:val="004B31B0"/>
    <w:rsid w:val="004B3941"/>
    <w:rsid w:val="004B5199"/>
    <w:rsid w:val="004B5C0C"/>
    <w:rsid w:val="004B63D9"/>
    <w:rsid w:val="004B6F36"/>
    <w:rsid w:val="004B789A"/>
    <w:rsid w:val="004C0D74"/>
    <w:rsid w:val="004C2A2A"/>
    <w:rsid w:val="004C329F"/>
    <w:rsid w:val="004C35F0"/>
    <w:rsid w:val="004C380B"/>
    <w:rsid w:val="004C485A"/>
    <w:rsid w:val="004C6004"/>
    <w:rsid w:val="004C753E"/>
    <w:rsid w:val="004D23E8"/>
    <w:rsid w:val="004D607C"/>
    <w:rsid w:val="004D68E9"/>
    <w:rsid w:val="004D6B90"/>
    <w:rsid w:val="004D6BED"/>
    <w:rsid w:val="004D79BC"/>
    <w:rsid w:val="004E0363"/>
    <w:rsid w:val="004E1948"/>
    <w:rsid w:val="004E20DD"/>
    <w:rsid w:val="004E213B"/>
    <w:rsid w:val="004E3CFA"/>
    <w:rsid w:val="004E3E47"/>
    <w:rsid w:val="004E550A"/>
    <w:rsid w:val="004E7688"/>
    <w:rsid w:val="004F1073"/>
    <w:rsid w:val="004F230E"/>
    <w:rsid w:val="004F27B9"/>
    <w:rsid w:val="004F2833"/>
    <w:rsid w:val="004F3840"/>
    <w:rsid w:val="004F3E32"/>
    <w:rsid w:val="004F3EAD"/>
    <w:rsid w:val="004F4073"/>
    <w:rsid w:val="004F460E"/>
    <w:rsid w:val="004F4B40"/>
    <w:rsid w:val="004F595D"/>
    <w:rsid w:val="004F5C75"/>
    <w:rsid w:val="004F6F28"/>
    <w:rsid w:val="004F769C"/>
    <w:rsid w:val="005000D8"/>
    <w:rsid w:val="0050116D"/>
    <w:rsid w:val="00501631"/>
    <w:rsid w:val="00504A75"/>
    <w:rsid w:val="00506DE7"/>
    <w:rsid w:val="00507126"/>
    <w:rsid w:val="005104B7"/>
    <w:rsid w:val="00510996"/>
    <w:rsid w:val="00513250"/>
    <w:rsid w:val="00513D4C"/>
    <w:rsid w:val="00515423"/>
    <w:rsid w:val="005156DF"/>
    <w:rsid w:val="00515A0A"/>
    <w:rsid w:val="00515A3F"/>
    <w:rsid w:val="00515FC2"/>
    <w:rsid w:val="005169C2"/>
    <w:rsid w:val="005209EB"/>
    <w:rsid w:val="00521E71"/>
    <w:rsid w:val="00523B33"/>
    <w:rsid w:val="00524AD4"/>
    <w:rsid w:val="005260B8"/>
    <w:rsid w:val="005260F8"/>
    <w:rsid w:val="005262EA"/>
    <w:rsid w:val="00526A10"/>
    <w:rsid w:val="005301F8"/>
    <w:rsid w:val="0053188D"/>
    <w:rsid w:val="00531AE4"/>
    <w:rsid w:val="005321ED"/>
    <w:rsid w:val="005353A7"/>
    <w:rsid w:val="00536D73"/>
    <w:rsid w:val="00537EC6"/>
    <w:rsid w:val="0054012A"/>
    <w:rsid w:val="00540587"/>
    <w:rsid w:val="00540B44"/>
    <w:rsid w:val="00541659"/>
    <w:rsid w:val="00541D6E"/>
    <w:rsid w:val="00542C22"/>
    <w:rsid w:val="00543D7D"/>
    <w:rsid w:val="00543EEA"/>
    <w:rsid w:val="00544CC8"/>
    <w:rsid w:val="0054517C"/>
    <w:rsid w:val="005451CE"/>
    <w:rsid w:val="00545667"/>
    <w:rsid w:val="0055141B"/>
    <w:rsid w:val="0055149B"/>
    <w:rsid w:val="00551788"/>
    <w:rsid w:val="00551DAD"/>
    <w:rsid w:val="00552219"/>
    <w:rsid w:val="00552DD7"/>
    <w:rsid w:val="005531E6"/>
    <w:rsid w:val="00553941"/>
    <w:rsid w:val="00553984"/>
    <w:rsid w:val="005546B0"/>
    <w:rsid w:val="00554B4B"/>
    <w:rsid w:val="00554C09"/>
    <w:rsid w:val="005558A8"/>
    <w:rsid w:val="00555DCA"/>
    <w:rsid w:val="00556A59"/>
    <w:rsid w:val="00557E6F"/>
    <w:rsid w:val="005612C0"/>
    <w:rsid w:val="005612E5"/>
    <w:rsid w:val="00561C5A"/>
    <w:rsid w:val="00564659"/>
    <w:rsid w:val="005649ED"/>
    <w:rsid w:val="005655B6"/>
    <w:rsid w:val="00567135"/>
    <w:rsid w:val="00567A60"/>
    <w:rsid w:val="00570C92"/>
    <w:rsid w:val="00571783"/>
    <w:rsid w:val="005731A9"/>
    <w:rsid w:val="00573583"/>
    <w:rsid w:val="00574B09"/>
    <w:rsid w:val="00574B2A"/>
    <w:rsid w:val="00574ED3"/>
    <w:rsid w:val="0057794C"/>
    <w:rsid w:val="0057797D"/>
    <w:rsid w:val="005805F5"/>
    <w:rsid w:val="00581350"/>
    <w:rsid w:val="00581AC6"/>
    <w:rsid w:val="00582F7F"/>
    <w:rsid w:val="0058361F"/>
    <w:rsid w:val="0058377F"/>
    <w:rsid w:val="0058414F"/>
    <w:rsid w:val="005843CE"/>
    <w:rsid w:val="00584D9E"/>
    <w:rsid w:val="0058673F"/>
    <w:rsid w:val="00586E5C"/>
    <w:rsid w:val="005901E4"/>
    <w:rsid w:val="005906BC"/>
    <w:rsid w:val="0059154F"/>
    <w:rsid w:val="00591A30"/>
    <w:rsid w:val="00591DF1"/>
    <w:rsid w:val="005937DD"/>
    <w:rsid w:val="00594D7A"/>
    <w:rsid w:val="00595457"/>
    <w:rsid w:val="00595655"/>
    <w:rsid w:val="00595D51"/>
    <w:rsid w:val="0059663F"/>
    <w:rsid w:val="0059756D"/>
    <w:rsid w:val="005975FC"/>
    <w:rsid w:val="00597798"/>
    <w:rsid w:val="00597BE2"/>
    <w:rsid w:val="005A0897"/>
    <w:rsid w:val="005A0E29"/>
    <w:rsid w:val="005A10F0"/>
    <w:rsid w:val="005A204C"/>
    <w:rsid w:val="005A2E27"/>
    <w:rsid w:val="005A385A"/>
    <w:rsid w:val="005A500D"/>
    <w:rsid w:val="005A597E"/>
    <w:rsid w:val="005A61AE"/>
    <w:rsid w:val="005B0CC9"/>
    <w:rsid w:val="005B103C"/>
    <w:rsid w:val="005B21A3"/>
    <w:rsid w:val="005B2EFF"/>
    <w:rsid w:val="005B35A0"/>
    <w:rsid w:val="005B4318"/>
    <w:rsid w:val="005B4EC2"/>
    <w:rsid w:val="005B5625"/>
    <w:rsid w:val="005B6584"/>
    <w:rsid w:val="005B728C"/>
    <w:rsid w:val="005B7699"/>
    <w:rsid w:val="005C0AEE"/>
    <w:rsid w:val="005C107C"/>
    <w:rsid w:val="005C1333"/>
    <w:rsid w:val="005C2E10"/>
    <w:rsid w:val="005C2E35"/>
    <w:rsid w:val="005C4A98"/>
    <w:rsid w:val="005C4CC3"/>
    <w:rsid w:val="005C4F7C"/>
    <w:rsid w:val="005C530A"/>
    <w:rsid w:val="005C5A51"/>
    <w:rsid w:val="005C66E0"/>
    <w:rsid w:val="005C7804"/>
    <w:rsid w:val="005D0B66"/>
    <w:rsid w:val="005D19AA"/>
    <w:rsid w:val="005D310D"/>
    <w:rsid w:val="005D3F24"/>
    <w:rsid w:val="005D5EE4"/>
    <w:rsid w:val="005D60E1"/>
    <w:rsid w:val="005D64A1"/>
    <w:rsid w:val="005D6FFC"/>
    <w:rsid w:val="005D74A8"/>
    <w:rsid w:val="005D7826"/>
    <w:rsid w:val="005D79AB"/>
    <w:rsid w:val="005E000C"/>
    <w:rsid w:val="005E0A15"/>
    <w:rsid w:val="005E0C2B"/>
    <w:rsid w:val="005E0CC5"/>
    <w:rsid w:val="005E2587"/>
    <w:rsid w:val="005E2FBE"/>
    <w:rsid w:val="005E335A"/>
    <w:rsid w:val="005E339E"/>
    <w:rsid w:val="005E4093"/>
    <w:rsid w:val="005E4770"/>
    <w:rsid w:val="005E522B"/>
    <w:rsid w:val="005E6899"/>
    <w:rsid w:val="005F0C9E"/>
    <w:rsid w:val="005F2CEB"/>
    <w:rsid w:val="005F3228"/>
    <w:rsid w:val="005F390F"/>
    <w:rsid w:val="005F5727"/>
    <w:rsid w:val="005F746E"/>
    <w:rsid w:val="005F772D"/>
    <w:rsid w:val="00600108"/>
    <w:rsid w:val="0060022A"/>
    <w:rsid w:val="00601FE2"/>
    <w:rsid w:val="00602752"/>
    <w:rsid w:val="0060338E"/>
    <w:rsid w:val="00604787"/>
    <w:rsid w:val="00604CF4"/>
    <w:rsid w:val="00604DE3"/>
    <w:rsid w:val="00605B25"/>
    <w:rsid w:val="006079C2"/>
    <w:rsid w:val="00607CEB"/>
    <w:rsid w:val="006109CE"/>
    <w:rsid w:val="00611BE5"/>
    <w:rsid w:val="0061239C"/>
    <w:rsid w:val="0061268B"/>
    <w:rsid w:val="00612B82"/>
    <w:rsid w:val="00613D45"/>
    <w:rsid w:val="00614278"/>
    <w:rsid w:val="00615B91"/>
    <w:rsid w:val="00615F57"/>
    <w:rsid w:val="006166B0"/>
    <w:rsid w:val="00617326"/>
    <w:rsid w:val="0061741A"/>
    <w:rsid w:val="006201C6"/>
    <w:rsid w:val="00620244"/>
    <w:rsid w:val="00620343"/>
    <w:rsid w:val="00620A1F"/>
    <w:rsid w:val="00621D81"/>
    <w:rsid w:val="0062233A"/>
    <w:rsid w:val="006224BB"/>
    <w:rsid w:val="00623510"/>
    <w:rsid w:val="006235CD"/>
    <w:rsid w:val="00624001"/>
    <w:rsid w:val="00624089"/>
    <w:rsid w:val="00624907"/>
    <w:rsid w:val="0062492A"/>
    <w:rsid w:val="00626429"/>
    <w:rsid w:val="006265FC"/>
    <w:rsid w:val="00627C83"/>
    <w:rsid w:val="0063128D"/>
    <w:rsid w:val="00631839"/>
    <w:rsid w:val="00632FB2"/>
    <w:rsid w:val="0063309E"/>
    <w:rsid w:val="00633500"/>
    <w:rsid w:val="00633F46"/>
    <w:rsid w:val="00634153"/>
    <w:rsid w:val="00634E11"/>
    <w:rsid w:val="006351B8"/>
    <w:rsid w:val="00636E46"/>
    <w:rsid w:val="00637A4C"/>
    <w:rsid w:val="00640306"/>
    <w:rsid w:val="00640562"/>
    <w:rsid w:val="00640873"/>
    <w:rsid w:val="0064194F"/>
    <w:rsid w:val="00641E67"/>
    <w:rsid w:val="00643BFB"/>
    <w:rsid w:val="00645699"/>
    <w:rsid w:val="00646E1F"/>
    <w:rsid w:val="006520C7"/>
    <w:rsid w:val="0065321A"/>
    <w:rsid w:val="00653A56"/>
    <w:rsid w:val="00653F49"/>
    <w:rsid w:val="00655AA7"/>
    <w:rsid w:val="00656DEB"/>
    <w:rsid w:val="0065724B"/>
    <w:rsid w:val="00657F4F"/>
    <w:rsid w:val="006600E8"/>
    <w:rsid w:val="00660100"/>
    <w:rsid w:val="00661E98"/>
    <w:rsid w:val="00662C1C"/>
    <w:rsid w:val="00663C74"/>
    <w:rsid w:val="006651CE"/>
    <w:rsid w:val="00665823"/>
    <w:rsid w:val="00666D3F"/>
    <w:rsid w:val="006679EC"/>
    <w:rsid w:val="00673015"/>
    <w:rsid w:val="00673802"/>
    <w:rsid w:val="0067493E"/>
    <w:rsid w:val="00674F78"/>
    <w:rsid w:val="0067686E"/>
    <w:rsid w:val="00681D34"/>
    <w:rsid w:val="00682360"/>
    <w:rsid w:val="00683D31"/>
    <w:rsid w:val="00684266"/>
    <w:rsid w:val="00684286"/>
    <w:rsid w:val="006848BF"/>
    <w:rsid w:val="00684E1E"/>
    <w:rsid w:val="00684F5A"/>
    <w:rsid w:val="00685771"/>
    <w:rsid w:val="006857BF"/>
    <w:rsid w:val="006864C1"/>
    <w:rsid w:val="0068657D"/>
    <w:rsid w:val="006876DA"/>
    <w:rsid w:val="006877BA"/>
    <w:rsid w:val="00690457"/>
    <w:rsid w:val="006908D7"/>
    <w:rsid w:val="006917B7"/>
    <w:rsid w:val="00691932"/>
    <w:rsid w:val="006924E3"/>
    <w:rsid w:val="00692FF1"/>
    <w:rsid w:val="00693638"/>
    <w:rsid w:val="00693EF0"/>
    <w:rsid w:val="0069540B"/>
    <w:rsid w:val="00697305"/>
    <w:rsid w:val="00697E25"/>
    <w:rsid w:val="006A0D3B"/>
    <w:rsid w:val="006A110A"/>
    <w:rsid w:val="006A18F5"/>
    <w:rsid w:val="006A272B"/>
    <w:rsid w:val="006A2C00"/>
    <w:rsid w:val="006A38C0"/>
    <w:rsid w:val="006A4692"/>
    <w:rsid w:val="006A5575"/>
    <w:rsid w:val="006A55EB"/>
    <w:rsid w:val="006A68CF"/>
    <w:rsid w:val="006A76E5"/>
    <w:rsid w:val="006A7B71"/>
    <w:rsid w:val="006B13D5"/>
    <w:rsid w:val="006B14E2"/>
    <w:rsid w:val="006B2C43"/>
    <w:rsid w:val="006B3293"/>
    <w:rsid w:val="006B3948"/>
    <w:rsid w:val="006B4F50"/>
    <w:rsid w:val="006B5087"/>
    <w:rsid w:val="006B58C8"/>
    <w:rsid w:val="006B6247"/>
    <w:rsid w:val="006C027D"/>
    <w:rsid w:val="006C08D5"/>
    <w:rsid w:val="006C0A28"/>
    <w:rsid w:val="006C0C08"/>
    <w:rsid w:val="006C0EAD"/>
    <w:rsid w:val="006C11D9"/>
    <w:rsid w:val="006C26F0"/>
    <w:rsid w:val="006C3B8A"/>
    <w:rsid w:val="006C6DBA"/>
    <w:rsid w:val="006C6DF5"/>
    <w:rsid w:val="006C74FC"/>
    <w:rsid w:val="006D2DA2"/>
    <w:rsid w:val="006D320B"/>
    <w:rsid w:val="006D37F3"/>
    <w:rsid w:val="006D4BE2"/>
    <w:rsid w:val="006D620D"/>
    <w:rsid w:val="006D645E"/>
    <w:rsid w:val="006D7B75"/>
    <w:rsid w:val="006D7B76"/>
    <w:rsid w:val="006D7B8B"/>
    <w:rsid w:val="006E099C"/>
    <w:rsid w:val="006E1D38"/>
    <w:rsid w:val="006E3052"/>
    <w:rsid w:val="006E3194"/>
    <w:rsid w:val="006E327A"/>
    <w:rsid w:val="006E3838"/>
    <w:rsid w:val="006E53EB"/>
    <w:rsid w:val="006E6177"/>
    <w:rsid w:val="006E7EA9"/>
    <w:rsid w:val="006F12FC"/>
    <w:rsid w:val="006F2A39"/>
    <w:rsid w:val="006F2DD1"/>
    <w:rsid w:val="006F3C74"/>
    <w:rsid w:val="006F3E1E"/>
    <w:rsid w:val="006F47FE"/>
    <w:rsid w:val="006F56D5"/>
    <w:rsid w:val="006F5AD4"/>
    <w:rsid w:val="006F67EC"/>
    <w:rsid w:val="006F7FFC"/>
    <w:rsid w:val="00700D34"/>
    <w:rsid w:val="0070164E"/>
    <w:rsid w:val="00701A07"/>
    <w:rsid w:val="007026E8"/>
    <w:rsid w:val="00702BE8"/>
    <w:rsid w:val="00703816"/>
    <w:rsid w:val="007050FF"/>
    <w:rsid w:val="00705212"/>
    <w:rsid w:val="00705B00"/>
    <w:rsid w:val="00705C15"/>
    <w:rsid w:val="00705F0B"/>
    <w:rsid w:val="00705FC9"/>
    <w:rsid w:val="0070679C"/>
    <w:rsid w:val="00706862"/>
    <w:rsid w:val="00706C91"/>
    <w:rsid w:val="00706C92"/>
    <w:rsid w:val="00706D54"/>
    <w:rsid w:val="007107DE"/>
    <w:rsid w:val="007110CE"/>
    <w:rsid w:val="007119C2"/>
    <w:rsid w:val="007125CA"/>
    <w:rsid w:val="00713FA8"/>
    <w:rsid w:val="007145F7"/>
    <w:rsid w:val="007149F2"/>
    <w:rsid w:val="007167D0"/>
    <w:rsid w:val="00717A52"/>
    <w:rsid w:val="0072045C"/>
    <w:rsid w:val="0072048D"/>
    <w:rsid w:val="007205E7"/>
    <w:rsid w:val="00721193"/>
    <w:rsid w:val="00721C05"/>
    <w:rsid w:val="00722945"/>
    <w:rsid w:val="00723ED4"/>
    <w:rsid w:val="00725576"/>
    <w:rsid w:val="0072578D"/>
    <w:rsid w:val="00726003"/>
    <w:rsid w:val="007261DA"/>
    <w:rsid w:val="0072683C"/>
    <w:rsid w:val="007270A5"/>
    <w:rsid w:val="0072793D"/>
    <w:rsid w:val="007310F8"/>
    <w:rsid w:val="007317DD"/>
    <w:rsid w:val="007324D0"/>
    <w:rsid w:val="00733AA1"/>
    <w:rsid w:val="00735857"/>
    <w:rsid w:val="00735B22"/>
    <w:rsid w:val="00735C1F"/>
    <w:rsid w:val="00735F32"/>
    <w:rsid w:val="00737884"/>
    <w:rsid w:val="00737934"/>
    <w:rsid w:val="00737C9F"/>
    <w:rsid w:val="0074120D"/>
    <w:rsid w:val="0074155F"/>
    <w:rsid w:val="007418D4"/>
    <w:rsid w:val="007424B9"/>
    <w:rsid w:val="00743251"/>
    <w:rsid w:val="00743B1F"/>
    <w:rsid w:val="00745250"/>
    <w:rsid w:val="00745F82"/>
    <w:rsid w:val="00746350"/>
    <w:rsid w:val="00747096"/>
    <w:rsid w:val="00750BAE"/>
    <w:rsid w:val="00751DBC"/>
    <w:rsid w:val="00751DE8"/>
    <w:rsid w:val="00751F94"/>
    <w:rsid w:val="00752C28"/>
    <w:rsid w:val="007535BE"/>
    <w:rsid w:val="00755124"/>
    <w:rsid w:val="0075540A"/>
    <w:rsid w:val="00755F0A"/>
    <w:rsid w:val="007566B5"/>
    <w:rsid w:val="00756762"/>
    <w:rsid w:val="0075735F"/>
    <w:rsid w:val="0075736E"/>
    <w:rsid w:val="00757751"/>
    <w:rsid w:val="00760557"/>
    <w:rsid w:val="00761041"/>
    <w:rsid w:val="007618D5"/>
    <w:rsid w:val="0076257F"/>
    <w:rsid w:val="00764BD9"/>
    <w:rsid w:val="00764C20"/>
    <w:rsid w:val="0076536F"/>
    <w:rsid w:val="00765432"/>
    <w:rsid w:val="00765D40"/>
    <w:rsid w:val="00765E15"/>
    <w:rsid w:val="007703E6"/>
    <w:rsid w:val="0077190C"/>
    <w:rsid w:val="007735AB"/>
    <w:rsid w:val="00773A2D"/>
    <w:rsid w:val="00774262"/>
    <w:rsid w:val="00774ED2"/>
    <w:rsid w:val="00775523"/>
    <w:rsid w:val="00775B32"/>
    <w:rsid w:val="00775E4C"/>
    <w:rsid w:val="007762B2"/>
    <w:rsid w:val="00777015"/>
    <w:rsid w:val="00777B09"/>
    <w:rsid w:val="00777CAF"/>
    <w:rsid w:val="00781CC2"/>
    <w:rsid w:val="00782802"/>
    <w:rsid w:val="0078366E"/>
    <w:rsid w:val="0078401E"/>
    <w:rsid w:val="00784D88"/>
    <w:rsid w:val="00785397"/>
    <w:rsid w:val="00785599"/>
    <w:rsid w:val="0078629A"/>
    <w:rsid w:val="007864E6"/>
    <w:rsid w:val="0078668B"/>
    <w:rsid w:val="00786BA1"/>
    <w:rsid w:val="00786DB1"/>
    <w:rsid w:val="00786DB7"/>
    <w:rsid w:val="00787CA7"/>
    <w:rsid w:val="00790460"/>
    <w:rsid w:val="00790FAD"/>
    <w:rsid w:val="007917A1"/>
    <w:rsid w:val="00791925"/>
    <w:rsid w:val="00792FA0"/>
    <w:rsid w:val="0079472C"/>
    <w:rsid w:val="00794CD5"/>
    <w:rsid w:val="00795274"/>
    <w:rsid w:val="007968DB"/>
    <w:rsid w:val="00796A19"/>
    <w:rsid w:val="007A01E3"/>
    <w:rsid w:val="007A16B1"/>
    <w:rsid w:val="007A5A54"/>
    <w:rsid w:val="007A6385"/>
    <w:rsid w:val="007A667A"/>
    <w:rsid w:val="007A6B70"/>
    <w:rsid w:val="007A6C9F"/>
    <w:rsid w:val="007A7304"/>
    <w:rsid w:val="007A7BA2"/>
    <w:rsid w:val="007B13D1"/>
    <w:rsid w:val="007B1F8C"/>
    <w:rsid w:val="007B319B"/>
    <w:rsid w:val="007B4AA4"/>
    <w:rsid w:val="007B538C"/>
    <w:rsid w:val="007B5C0C"/>
    <w:rsid w:val="007B5C59"/>
    <w:rsid w:val="007B5F8E"/>
    <w:rsid w:val="007B7994"/>
    <w:rsid w:val="007C0ECB"/>
    <w:rsid w:val="007C3C14"/>
    <w:rsid w:val="007C3F47"/>
    <w:rsid w:val="007C4609"/>
    <w:rsid w:val="007C5952"/>
    <w:rsid w:val="007C7BE9"/>
    <w:rsid w:val="007C7DB9"/>
    <w:rsid w:val="007D01A2"/>
    <w:rsid w:val="007D01E0"/>
    <w:rsid w:val="007D07EF"/>
    <w:rsid w:val="007D16EB"/>
    <w:rsid w:val="007D3F1E"/>
    <w:rsid w:val="007D44ED"/>
    <w:rsid w:val="007D4570"/>
    <w:rsid w:val="007D5063"/>
    <w:rsid w:val="007D5398"/>
    <w:rsid w:val="007D5937"/>
    <w:rsid w:val="007D619D"/>
    <w:rsid w:val="007D651A"/>
    <w:rsid w:val="007D71AF"/>
    <w:rsid w:val="007D7D4A"/>
    <w:rsid w:val="007E031A"/>
    <w:rsid w:val="007E0780"/>
    <w:rsid w:val="007E0E76"/>
    <w:rsid w:val="007E20D8"/>
    <w:rsid w:val="007E4E2A"/>
    <w:rsid w:val="007E61E0"/>
    <w:rsid w:val="007E65FB"/>
    <w:rsid w:val="007E667D"/>
    <w:rsid w:val="007F0792"/>
    <w:rsid w:val="007F1021"/>
    <w:rsid w:val="007F2734"/>
    <w:rsid w:val="007F410B"/>
    <w:rsid w:val="007F46DD"/>
    <w:rsid w:val="007F48C2"/>
    <w:rsid w:val="007F536A"/>
    <w:rsid w:val="007F5689"/>
    <w:rsid w:val="007F5CA4"/>
    <w:rsid w:val="007F70DD"/>
    <w:rsid w:val="007F7DA1"/>
    <w:rsid w:val="00800F09"/>
    <w:rsid w:val="00801727"/>
    <w:rsid w:val="00802EFE"/>
    <w:rsid w:val="00802FDE"/>
    <w:rsid w:val="00804E1A"/>
    <w:rsid w:val="0080552A"/>
    <w:rsid w:val="00807093"/>
    <w:rsid w:val="008070FB"/>
    <w:rsid w:val="008103F9"/>
    <w:rsid w:val="00810A1E"/>
    <w:rsid w:val="00810B72"/>
    <w:rsid w:val="00812B22"/>
    <w:rsid w:val="00812ED8"/>
    <w:rsid w:val="008157BA"/>
    <w:rsid w:val="008157E6"/>
    <w:rsid w:val="00816959"/>
    <w:rsid w:val="0081709A"/>
    <w:rsid w:val="00817B88"/>
    <w:rsid w:val="0082037C"/>
    <w:rsid w:val="00820BC1"/>
    <w:rsid w:val="00822203"/>
    <w:rsid w:val="00822368"/>
    <w:rsid w:val="00822818"/>
    <w:rsid w:val="008229EF"/>
    <w:rsid w:val="00823EC3"/>
    <w:rsid w:val="0082448A"/>
    <w:rsid w:val="00830AB4"/>
    <w:rsid w:val="008317AE"/>
    <w:rsid w:val="00832104"/>
    <w:rsid w:val="00832CB7"/>
    <w:rsid w:val="00833130"/>
    <w:rsid w:val="008334BF"/>
    <w:rsid w:val="008337B2"/>
    <w:rsid w:val="00834024"/>
    <w:rsid w:val="00834280"/>
    <w:rsid w:val="008346A2"/>
    <w:rsid w:val="00834D13"/>
    <w:rsid w:val="00836AAA"/>
    <w:rsid w:val="00836C8B"/>
    <w:rsid w:val="00836D54"/>
    <w:rsid w:val="00837174"/>
    <w:rsid w:val="0083795F"/>
    <w:rsid w:val="00840ADA"/>
    <w:rsid w:val="008411DC"/>
    <w:rsid w:val="00841A7C"/>
    <w:rsid w:val="008445DD"/>
    <w:rsid w:val="008455FD"/>
    <w:rsid w:val="00846301"/>
    <w:rsid w:val="008474EC"/>
    <w:rsid w:val="008500DE"/>
    <w:rsid w:val="0085038A"/>
    <w:rsid w:val="00852005"/>
    <w:rsid w:val="008536BE"/>
    <w:rsid w:val="00853EDC"/>
    <w:rsid w:val="0085414C"/>
    <w:rsid w:val="0085656A"/>
    <w:rsid w:val="008567CF"/>
    <w:rsid w:val="00856C07"/>
    <w:rsid w:val="00860C83"/>
    <w:rsid w:val="00861375"/>
    <w:rsid w:val="008628A1"/>
    <w:rsid w:val="00862F11"/>
    <w:rsid w:val="00863763"/>
    <w:rsid w:val="00864230"/>
    <w:rsid w:val="00866894"/>
    <w:rsid w:val="00870A8F"/>
    <w:rsid w:val="0087265C"/>
    <w:rsid w:val="00874648"/>
    <w:rsid w:val="008747E9"/>
    <w:rsid w:val="00875DBE"/>
    <w:rsid w:val="00875F45"/>
    <w:rsid w:val="00876336"/>
    <w:rsid w:val="008766AC"/>
    <w:rsid w:val="00876D15"/>
    <w:rsid w:val="008816A8"/>
    <w:rsid w:val="00881E88"/>
    <w:rsid w:val="00883162"/>
    <w:rsid w:val="008834AA"/>
    <w:rsid w:val="00883714"/>
    <w:rsid w:val="008853EC"/>
    <w:rsid w:val="00885DE4"/>
    <w:rsid w:val="008869F4"/>
    <w:rsid w:val="00887AC8"/>
    <w:rsid w:val="008901CD"/>
    <w:rsid w:val="00890B5B"/>
    <w:rsid w:val="008910A0"/>
    <w:rsid w:val="00891C71"/>
    <w:rsid w:val="00892786"/>
    <w:rsid w:val="00892DB5"/>
    <w:rsid w:val="008940C3"/>
    <w:rsid w:val="0089415C"/>
    <w:rsid w:val="00894332"/>
    <w:rsid w:val="008945FE"/>
    <w:rsid w:val="00894FD9"/>
    <w:rsid w:val="008951CB"/>
    <w:rsid w:val="00895D3B"/>
    <w:rsid w:val="008962CB"/>
    <w:rsid w:val="00896C0E"/>
    <w:rsid w:val="00896EF3"/>
    <w:rsid w:val="00897397"/>
    <w:rsid w:val="008A0A77"/>
    <w:rsid w:val="008A32D0"/>
    <w:rsid w:val="008A3903"/>
    <w:rsid w:val="008A6DF7"/>
    <w:rsid w:val="008B0101"/>
    <w:rsid w:val="008B0965"/>
    <w:rsid w:val="008B10DE"/>
    <w:rsid w:val="008B216A"/>
    <w:rsid w:val="008B425A"/>
    <w:rsid w:val="008B52B2"/>
    <w:rsid w:val="008B53A6"/>
    <w:rsid w:val="008B55DF"/>
    <w:rsid w:val="008B5C8A"/>
    <w:rsid w:val="008B7C9E"/>
    <w:rsid w:val="008C0E7C"/>
    <w:rsid w:val="008C12C9"/>
    <w:rsid w:val="008C3BB2"/>
    <w:rsid w:val="008C3D9F"/>
    <w:rsid w:val="008C674A"/>
    <w:rsid w:val="008C6FFD"/>
    <w:rsid w:val="008C7C0B"/>
    <w:rsid w:val="008D0182"/>
    <w:rsid w:val="008D05B2"/>
    <w:rsid w:val="008D116E"/>
    <w:rsid w:val="008D1DB8"/>
    <w:rsid w:val="008D3AE3"/>
    <w:rsid w:val="008D4E98"/>
    <w:rsid w:val="008D52B1"/>
    <w:rsid w:val="008D66A2"/>
    <w:rsid w:val="008D6703"/>
    <w:rsid w:val="008D6797"/>
    <w:rsid w:val="008D7693"/>
    <w:rsid w:val="008E0139"/>
    <w:rsid w:val="008E0A80"/>
    <w:rsid w:val="008E20B5"/>
    <w:rsid w:val="008E2825"/>
    <w:rsid w:val="008E3122"/>
    <w:rsid w:val="008E31C6"/>
    <w:rsid w:val="008E3434"/>
    <w:rsid w:val="008E3445"/>
    <w:rsid w:val="008E3F4D"/>
    <w:rsid w:val="008E6A35"/>
    <w:rsid w:val="008E6BD6"/>
    <w:rsid w:val="008E7579"/>
    <w:rsid w:val="008E77D8"/>
    <w:rsid w:val="008E7B55"/>
    <w:rsid w:val="008E7DA6"/>
    <w:rsid w:val="008F00CB"/>
    <w:rsid w:val="008F0E21"/>
    <w:rsid w:val="008F106A"/>
    <w:rsid w:val="008F2B99"/>
    <w:rsid w:val="008F3156"/>
    <w:rsid w:val="008F442D"/>
    <w:rsid w:val="008F6503"/>
    <w:rsid w:val="008F6FC4"/>
    <w:rsid w:val="008F72DE"/>
    <w:rsid w:val="008F796A"/>
    <w:rsid w:val="00901BF5"/>
    <w:rsid w:val="00902220"/>
    <w:rsid w:val="00902B13"/>
    <w:rsid w:val="009031AB"/>
    <w:rsid w:val="00903BC0"/>
    <w:rsid w:val="00904372"/>
    <w:rsid w:val="00904FDB"/>
    <w:rsid w:val="009074CE"/>
    <w:rsid w:val="009075CE"/>
    <w:rsid w:val="00910023"/>
    <w:rsid w:val="00910735"/>
    <w:rsid w:val="009109FA"/>
    <w:rsid w:val="00911F5F"/>
    <w:rsid w:val="009120E5"/>
    <w:rsid w:val="00914579"/>
    <w:rsid w:val="00914B4E"/>
    <w:rsid w:val="00914EB8"/>
    <w:rsid w:val="0091519A"/>
    <w:rsid w:val="0091588D"/>
    <w:rsid w:val="00917365"/>
    <w:rsid w:val="00917436"/>
    <w:rsid w:val="0092059C"/>
    <w:rsid w:val="00922D89"/>
    <w:rsid w:val="00922E13"/>
    <w:rsid w:val="0092349C"/>
    <w:rsid w:val="00924262"/>
    <w:rsid w:val="0092442D"/>
    <w:rsid w:val="0092461A"/>
    <w:rsid w:val="00925710"/>
    <w:rsid w:val="00926358"/>
    <w:rsid w:val="0092665B"/>
    <w:rsid w:val="0093000F"/>
    <w:rsid w:val="009305FF"/>
    <w:rsid w:val="00933166"/>
    <w:rsid w:val="00933F2E"/>
    <w:rsid w:val="00934226"/>
    <w:rsid w:val="009347F2"/>
    <w:rsid w:val="009352F8"/>
    <w:rsid w:val="00935A2A"/>
    <w:rsid w:val="00935CA0"/>
    <w:rsid w:val="00936DA6"/>
    <w:rsid w:val="0093744F"/>
    <w:rsid w:val="009408B1"/>
    <w:rsid w:val="009409C2"/>
    <w:rsid w:val="00940FAE"/>
    <w:rsid w:val="009454FA"/>
    <w:rsid w:val="00945CA8"/>
    <w:rsid w:val="009465B0"/>
    <w:rsid w:val="00946F0A"/>
    <w:rsid w:val="009476AA"/>
    <w:rsid w:val="00947DB0"/>
    <w:rsid w:val="00950AF7"/>
    <w:rsid w:val="009514ED"/>
    <w:rsid w:val="009523D4"/>
    <w:rsid w:val="00952E5D"/>
    <w:rsid w:val="00953655"/>
    <w:rsid w:val="009543B7"/>
    <w:rsid w:val="009559E4"/>
    <w:rsid w:val="00955B94"/>
    <w:rsid w:val="00955FBD"/>
    <w:rsid w:val="009560B6"/>
    <w:rsid w:val="0095632A"/>
    <w:rsid w:val="00957150"/>
    <w:rsid w:val="009577C5"/>
    <w:rsid w:val="0096091A"/>
    <w:rsid w:val="00961922"/>
    <w:rsid w:val="00962C06"/>
    <w:rsid w:val="00965579"/>
    <w:rsid w:val="00967BE6"/>
    <w:rsid w:val="0097058B"/>
    <w:rsid w:val="00970B72"/>
    <w:rsid w:val="00972CCA"/>
    <w:rsid w:val="0097325F"/>
    <w:rsid w:val="00973583"/>
    <w:rsid w:val="00975B2D"/>
    <w:rsid w:val="00975DBA"/>
    <w:rsid w:val="00976178"/>
    <w:rsid w:val="009800B6"/>
    <w:rsid w:val="00980E3A"/>
    <w:rsid w:val="00984C1C"/>
    <w:rsid w:val="00984DBB"/>
    <w:rsid w:val="0098695E"/>
    <w:rsid w:val="0098738F"/>
    <w:rsid w:val="0098796A"/>
    <w:rsid w:val="00990351"/>
    <w:rsid w:val="00990E9C"/>
    <w:rsid w:val="00991410"/>
    <w:rsid w:val="009914E6"/>
    <w:rsid w:val="00992F1D"/>
    <w:rsid w:val="00994034"/>
    <w:rsid w:val="009941CC"/>
    <w:rsid w:val="009942FB"/>
    <w:rsid w:val="009944A9"/>
    <w:rsid w:val="00994F15"/>
    <w:rsid w:val="00995842"/>
    <w:rsid w:val="00995B75"/>
    <w:rsid w:val="00996CDF"/>
    <w:rsid w:val="00997FD6"/>
    <w:rsid w:val="009A00C8"/>
    <w:rsid w:val="009A0122"/>
    <w:rsid w:val="009A0A38"/>
    <w:rsid w:val="009A10BA"/>
    <w:rsid w:val="009A22AC"/>
    <w:rsid w:val="009A3E60"/>
    <w:rsid w:val="009A4229"/>
    <w:rsid w:val="009A6040"/>
    <w:rsid w:val="009A64AA"/>
    <w:rsid w:val="009A6CD6"/>
    <w:rsid w:val="009A6E7D"/>
    <w:rsid w:val="009B0318"/>
    <w:rsid w:val="009B1A1D"/>
    <w:rsid w:val="009B1D0D"/>
    <w:rsid w:val="009B1F89"/>
    <w:rsid w:val="009B1F9A"/>
    <w:rsid w:val="009B2344"/>
    <w:rsid w:val="009B2C84"/>
    <w:rsid w:val="009B3248"/>
    <w:rsid w:val="009B3460"/>
    <w:rsid w:val="009B423E"/>
    <w:rsid w:val="009B5053"/>
    <w:rsid w:val="009B5A25"/>
    <w:rsid w:val="009B5EA1"/>
    <w:rsid w:val="009B681B"/>
    <w:rsid w:val="009C1228"/>
    <w:rsid w:val="009C217C"/>
    <w:rsid w:val="009C3720"/>
    <w:rsid w:val="009C4DB6"/>
    <w:rsid w:val="009C4DC2"/>
    <w:rsid w:val="009C6D4C"/>
    <w:rsid w:val="009C7365"/>
    <w:rsid w:val="009C7513"/>
    <w:rsid w:val="009D08C5"/>
    <w:rsid w:val="009D09BA"/>
    <w:rsid w:val="009D1753"/>
    <w:rsid w:val="009D298B"/>
    <w:rsid w:val="009D2CEF"/>
    <w:rsid w:val="009D3D9B"/>
    <w:rsid w:val="009D4108"/>
    <w:rsid w:val="009D5815"/>
    <w:rsid w:val="009E0663"/>
    <w:rsid w:val="009E0767"/>
    <w:rsid w:val="009E0F6C"/>
    <w:rsid w:val="009E11C0"/>
    <w:rsid w:val="009E161F"/>
    <w:rsid w:val="009E1688"/>
    <w:rsid w:val="009E19C8"/>
    <w:rsid w:val="009E34E1"/>
    <w:rsid w:val="009E3CBB"/>
    <w:rsid w:val="009E5A60"/>
    <w:rsid w:val="009E633C"/>
    <w:rsid w:val="009E637F"/>
    <w:rsid w:val="009E68F8"/>
    <w:rsid w:val="009E76A3"/>
    <w:rsid w:val="009F1463"/>
    <w:rsid w:val="009F19DD"/>
    <w:rsid w:val="009F31F1"/>
    <w:rsid w:val="009F3995"/>
    <w:rsid w:val="009F3F43"/>
    <w:rsid w:val="009F4CA6"/>
    <w:rsid w:val="009F6018"/>
    <w:rsid w:val="009F674E"/>
    <w:rsid w:val="009F70E9"/>
    <w:rsid w:val="009F7B58"/>
    <w:rsid w:val="009F7B87"/>
    <w:rsid w:val="009F7F77"/>
    <w:rsid w:val="00A00AD9"/>
    <w:rsid w:val="00A01F2E"/>
    <w:rsid w:val="00A0444A"/>
    <w:rsid w:val="00A05B1B"/>
    <w:rsid w:val="00A06671"/>
    <w:rsid w:val="00A1019E"/>
    <w:rsid w:val="00A104D4"/>
    <w:rsid w:val="00A11ED7"/>
    <w:rsid w:val="00A124BA"/>
    <w:rsid w:val="00A12BF1"/>
    <w:rsid w:val="00A135F7"/>
    <w:rsid w:val="00A13697"/>
    <w:rsid w:val="00A13E43"/>
    <w:rsid w:val="00A13FA3"/>
    <w:rsid w:val="00A14429"/>
    <w:rsid w:val="00A1558B"/>
    <w:rsid w:val="00A16587"/>
    <w:rsid w:val="00A16B4C"/>
    <w:rsid w:val="00A1790F"/>
    <w:rsid w:val="00A17C49"/>
    <w:rsid w:val="00A20F28"/>
    <w:rsid w:val="00A216D5"/>
    <w:rsid w:val="00A23CAE"/>
    <w:rsid w:val="00A2440D"/>
    <w:rsid w:val="00A2716F"/>
    <w:rsid w:val="00A275B1"/>
    <w:rsid w:val="00A2762A"/>
    <w:rsid w:val="00A30370"/>
    <w:rsid w:val="00A3055C"/>
    <w:rsid w:val="00A30CD6"/>
    <w:rsid w:val="00A32C86"/>
    <w:rsid w:val="00A33A1A"/>
    <w:rsid w:val="00A33C83"/>
    <w:rsid w:val="00A35CF4"/>
    <w:rsid w:val="00A3672C"/>
    <w:rsid w:val="00A36D71"/>
    <w:rsid w:val="00A372FA"/>
    <w:rsid w:val="00A411EF"/>
    <w:rsid w:val="00A417CF"/>
    <w:rsid w:val="00A4273F"/>
    <w:rsid w:val="00A42C88"/>
    <w:rsid w:val="00A4533B"/>
    <w:rsid w:val="00A4557E"/>
    <w:rsid w:val="00A457D8"/>
    <w:rsid w:val="00A461A4"/>
    <w:rsid w:val="00A46745"/>
    <w:rsid w:val="00A504FA"/>
    <w:rsid w:val="00A50B5A"/>
    <w:rsid w:val="00A50BAB"/>
    <w:rsid w:val="00A50FA0"/>
    <w:rsid w:val="00A511E6"/>
    <w:rsid w:val="00A51605"/>
    <w:rsid w:val="00A51CF3"/>
    <w:rsid w:val="00A522C3"/>
    <w:rsid w:val="00A54537"/>
    <w:rsid w:val="00A54AB1"/>
    <w:rsid w:val="00A5683E"/>
    <w:rsid w:val="00A56892"/>
    <w:rsid w:val="00A56912"/>
    <w:rsid w:val="00A56C54"/>
    <w:rsid w:val="00A57A86"/>
    <w:rsid w:val="00A60130"/>
    <w:rsid w:val="00A6375C"/>
    <w:rsid w:val="00A64A53"/>
    <w:rsid w:val="00A658D0"/>
    <w:rsid w:val="00A66D52"/>
    <w:rsid w:val="00A66FCA"/>
    <w:rsid w:val="00A6704F"/>
    <w:rsid w:val="00A672D6"/>
    <w:rsid w:val="00A67658"/>
    <w:rsid w:val="00A71E93"/>
    <w:rsid w:val="00A71F6A"/>
    <w:rsid w:val="00A729C8"/>
    <w:rsid w:val="00A77AC3"/>
    <w:rsid w:val="00A818C4"/>
    <w:rsid w:val="00A81E52"/>
    <w:rsid w:val="00A82953"/>
    <w:rsid w:val="00A82BB3"/>
    <w:rsid w:val="00A82BD7"/>
    <w:rsid w:val="00A836E2"/>
    <w:rsid w:val="00A83916"/>
    <w:rsid w:val="00A83F1B"/>
    <w:rsid w:val="00A860A5"/>
    <w:rsid w:val="00A863F6"/>
    <w:rsid w:val="00A867DC"/>
    <w:rsid w:val="00A86BE4"/>
    <w:rsid w:val="00A86EB6"/>
    <w:rsid w:val="00A86FF7"/>
    <w:rsid w:val="00A904EA"/>
    <w:rsid w:val="00A91367"/>
    <w:rsid w:val="00A91FAC"/>
    <w:rsid w:val="00A922AF"/>
    <w:rsid w:val="00A93476"/>
    <w:rsid w:val="00A93A97"/>
    <w:rsid w:val="00A93F86"/>
    <w:rsid w:val="00A94E29"/>
    <w:rsid w:val="00A94E34"/>
    <w:rsid w:val="00A95BE2"/>
    <w:rsid w:val="00A9611A"/>
    <w:rsid w:val="00A9698D"/>
    <w:rsid w:val="00A97363"/>
    <w:rsid w:val="00AA09D3"/>
    <w:rsid w:val="00AA0D60"/>
    <w:rsid w:val="00AA1735"/>
    <w:rsid w:val="00AA1D7D"/>
    <w:rsid w:val="00AA1F9B"/>
    <w:rsid w:val="00AA20EE"/>
    <w:rsid w:val="00AA256C"/>
    <w:rsid w:val="00AA3013"/>
    <w:rsid w:val="00AA5CC9"/>
    <w:rsid w:val="00AA5EEF"/>
    <w:rsid w:val="00AA6BB5"/>
    <w:rsid w:val="00AA7D9D"/>
    <w:rsid w:val="00AB1BAB"/>
    <w:rsid w:val="00AB1E9C"/>
    <w:rsid w:val="00AB269D"/>
    <w:rsid w:val="00AB2AEE"/>
    <w:rsid w:val="00AB2B2E"/>
    <w:rsid w:val="00AB31F0"/>
    <w:rsid w:val="00AB4D16"/>
    <w:rsid w:val="00AB5D35"/>
    <w:rsid w:val="00AB772A"/>
    <w:rsid w:val="00AB7EE2"/>
    <w:rsid w:val="00AC20D2"/>
    <w:rsid w:val="00AC24D6"/>
    <w:rsid w:val="00AC3631"/>
    <w:rsid w:val="00AC533E"/>
    <w:rsid w:val="00AC5682"/>
    <w:rsid w:val="00AC664E"/>
    <w:rsid w:val="00AC6CD9"/>
    <w:rsid w:val="00AD077E"/>
    <w:rsid w:val="00AD2396"/>
    <w:rsid w:val="00AD2587"/>
    <w:rsid w:val="00AD323E"/>
    <w:rsid w:val="00AD35DD"/>
    <w:rsid w:val="00AD38EC"/>
    <w:rsid w:val="00AD6E31"/>
    <w:rsid w:val="00AD74CB"/>
    <w:rsid w:val="00AD7ED2"/>
    <w:rsid w:val="00AE08C4"/>
    <w:rsid w:val="00AE0B05"/>
    <w:rsid w:val="00AE0D56"/>
    <w:rsid w:val="00AE2724"/>
    <w:rsid w:val="00AE2CC0"/>
    <w:rsid w:val="00AE373D"/>
    <w:rsid w:val="00AE4896"/>
    <w:rsid w:val="00AE4F86"/>
    <w:rsid w:val="00AE5164"/>
    <w:rsid w:val="00AE5A07"/>
    <w:rsid w:val="00AE7803"/>
    <w:rsid w:val="00AE7EC2"/>
    <w:rsid w:val="00AE7F68"/>
    <w:rsid w:val="00AF03C1"/>
    <w:rsid w:val="00AF0A7B"/>
    <w:rsid w:val="00AF0D9F"/>
    <w:rsid w:val="00AF141A"/>
    <w:rsid w:val="00AF16C1"/>
    <w:rsid w:val="00AF2291"/>
    <w:rsid w:val="00AF6058"/>
    <w:rsid w:val="00AF6DE6"/>
    <w:rsid w:val="00AF7405"/>
    <w:rsid w:val="00B00309"/>
    <w:rsid w:val="00B00452"/>
    <w:rsid w:val="00B00B01"/>
    <w:rsid w:val="00B00C13"/>
    <w:rsid w:val="00B013A5"/>
    <w:rsid w:val="00B03093"/>
    <w:rsid w:val="00B032CD"/>
    <w:rsid w:val="00B0394B"/>
    <w:rsid w:val="00B06A83"/>
    <w:rsid w:val="00B07142"/>
    <w:rsid w:val="00B07D58"/>
    <w:rsid w:val="00B10B3B"/>
    <w:rsid w:val="00B10F63"/>
    <w:rsid w:val="00B11EC1"/>
    <w:rsid w:val="00B121C1"/>
    <w:rsid w:val="00B1392D"/>
    <w:rsid w:val="00B13DC1"/>
    <w:rsid w:val="00B17062"/>
    <w:rsid w:val="00B172E1"/>
    <w:rsid w:val="00B17325"/>
    <w:rsid w:val="00B1765E"/>
    <w:rsid w:val="00B210F1"/>
    <w:rsid w:val="00B2177D"/>
    <w:rsid w:val="00B21FB5"/>
    <w:rsid w:val="00B22B4C"/>
    <w:rsid w:val="00B22B70"/>
    <w:rsid w:val="00B22CBA"/>
    <w:rsid w:val="00B25AE6"/>
    <w:rsid w:val="00B26732"/>
    <w:rsid w:val="00B2738E"/>
    <w:rsid w:val="00B27CBF"/>
    <w:rsid w:val="00B30D19"/>
    <w:rsid w:val="00B30DC3"/>
    <w:rsid w:val="00B3146E"/>
    <w:rsid w:val="00B33645"/>
    <w:rsid w:val="00B336E2"/>
    <w:rsid w:val="00B34B3A"/>
    <w:rsid w:val="00B378AF"/>
    <w:rsid w:val="00B37E52"/>
    <w:rsid w:val="00B404D8"/>
    <w:rsid w:val="00B42044"/>
    <w:rsid w:val="00B42238"/>
    <w:rsid w:val="00B423B2"/>
    <w:rsid w:val="00B458B5"/>
    <w:rsid w:val="00B45A11"/>
    <w:rsid w:val="00B45FFB"/>
    <w:rsid w:val="00B46AEE"/>
    <w:rsid w:val="00B47480"/>
    <w:rsid w:val="00B47ABE"/>
    <w:rsid w:val="00B47E77"/>
    <w:rsid w:val="00B47E96"/>
    <w:rsid w:val="00B5086E"/>
    <w:rsid w:val="00B527C7"/>
    <w:rsid w:val="00B52995"/>
    <w:rsid w:val="00B529DE"/>
    <w:rsid w:val="00B53AF1"/>
    <w:rsid w:val="00B53C1F"/>
    <w:rsid w:val="00B545AD"/>
    <w:rsid w:val="00B54D78"/>
    <w:rsid w:val="00B54EEE"/>
    <w:rsid w:val="00B54F8C"/>
    <w:rsid w:val="00B54F9A"/>
    <w:rsid w:val="00B55450"/>
    <w:rsid w:val="00B55B2C"/>
    <w:rsid w:val="00B5704C"/>
    <w:rsid w:val="00B61374"/>
    <w:rsid w:val="00B62ABB"/>
    <w:rsid w:val="00B62D74"/>
    <w:rsid w:val="00B63B99"/>
    <w:rsid w:val="00B6442D"/>
    <w:rsid w:val="00B64D03"/>
    <w:rsid w:val="00B661FC"/>
    <w:rsid w:val="00B66914"/>
    <w:rsid w:val="00B672F4"/>
    <w:rsid w:val="00B67639"/>
    <w:rsid w:val="00B72123"/>
    <w:rsid w:val="00B72708"/>
    <w:rsid w:val="00B73355"/>
    <w:rsid w:val="00B7341E"/>
    <w:rsid w:val="00B74593"/>
    <w:rsid w:val="00B766DF"/>
    <w:rsid w:val="00B7690E"/>
    <w:rsid w:val="00B76BC3"/>
    <w:rsid w:val="00B76C8D"/>
    <w:rsid w:val="00B77116"/>
    <w:rsid w:val="00B7711B"/>
    <w:rsid w:val="00B77153"/>
    <w:rsid w:val="00B77857"/>
    <w:rsid w:val="00B77DED"/>
    <w:rsid w:val="00B80215"/>
    <w:rsid w:val="00B81414"/>
    <w:rsid w:val="00B81CDA"/>
    <w:rsid w:val="00B835C8"/>
    <w:rsid w:val="00B83C5D"/>
    <w:rsid w:val="00B855B9"/>
    <w:rsid w:val="00B85A7A"/>
    <w:rsid w:val="00B85E30"/>
    <w:rsid w:val="00B86944"/>
    <w:rsid w:val="00B90982"/>
    <w:rsid w:val="00B90FD3"/>
    <w:rsid w:val="00B90FF0"/>
    <w:rsid w:val="00B91288"/>
    <w:rsid w:val="00B92962"/>
    <w:rsid w:val="00B933C4"/>
    <w:rsid w:val="00B94820"/>
    <w:rsid w:val="00BA070E"/>
    <w:rsid w:val="00BA11DC"/>
    <w:rsid w:val="00BA1E12"/>
    <w:rsid w:val="00BA4281"/>
    <w:rsid w:val="00BA4346"/>
    <w:rsid w:val="00BA4B32"/>
    <w:rsid w:val="00BA5517"/>
    <w:rsid w:val="00BA6045"/>
    <w:rsid w:val="00BA622A"/>
    <w:rsid w:val="00BA758C"/>
    <w:rsid w:val="00BB2202"/>
    <w:rsid w:val="00BB2F68"/>
    <w:rsid w:val="00BB3B01"/>
    <w:rsid w:val="00BB4465"/>
    <w:rsid w:val="00BB609B"/>
    <w:rsid w:val="00BB72E6"/>
    <w:rsid w:val="00BC19EE"/>
    <w:rsid w:val="00BC1FEA"/>
    <w:rsid w:val="00BC3E67"/>
    <w:rsid w:val="00BC43E8"/>
    <w:rsid w:val="00BC4E1B"/>
    <w:rsid w:val="00BC55C2"/>
    <w:rsid w:val="00BC717A"/>
    <w:rsid w:val="00BD3CDD"/>
    <w:rsid w:val="00BD4A3B"/>
    <w:rsid w:val="00BD4E3B"/>
    <w:rsid w:val="00BD585D"/>
    <w:rsid w:val="00BD5D23"/>
    <w:rsid w:val="00BD62F8"/>
    <w:rsid w:val="00BE0CCE"/>
    <w:rsid w:val="00BE1606"/>
    <w:rsid w:val="00BE3C5D"/>
    <w:rsid w:val="00BE43CC"/>
    <w:rsid w:val="00BE5488"/>
    <w:rsid w:val="00BE66D1"/>
    <w:rsid w:val="00BE6886"/>
    <w:rsid w:val="00BE6CA8"/>
    <w:rsid w:val="00BF0D70"/>
    <w:rsid w:val="00BF0E62"/>
    <w:rsid w:val="00BF0FC0"/>
    <w:rsid w:val="00BF1A72"/>
    <w:rsid w:val="00BF23E5"/>
    <w:rsid w:val="00BF2ABE"/>
    <w:rsid w:val="00BF2CC6"/>
    <w:rsid w:val="00BF32D0"/>
    <w:rsid w:val="00BF36ED"/>
    <w:rsid w:val="00BF4691"/>
    <w:rsid w:val="00BF57D4"/>
    <w:rsid w:val="00BF5BFB"/>
    <w:rsid w:val="00BF5ED6"/>
    <w:rsid w:val="00BF5FDD"/>
    <w:rsid w:val="00BF6A09"/>
    <w:rsid w:val="00BF7187"/>
    <w:rsid w:val="00BF75E3"/>
    <w:rsid w:val="00BF79DA"/>
    <w:rsid w:val="00C01369"/>
    <w:rsid w:val="00C01702"/>
    <w:rsid w:val="00C02AF4"/>
    <w:rsid w:val="00C02B98"/>
    <w:rsid w:val="00C02CB5"/>
    <w:rsid w:val="00C037EF"/>
    <w:rsid w:val="00C03812"/>
    <w:rsid w:val="00C03B14"/>
    <w:rsid w:val="00C05594"/>
    <w:rsid w:val="00C064E6"/>
    <w:rsid w:val="00C10DF1"/>
    <w:rsid w:val="00C126AB"/>
    <w:rsid w:val="00C12B8D"/>
    <w:rsid w:val="00C13D9C"/>
    <w:rsid w:val="00C147F8"/>
    <w:rsid w:val="00C1483B"/>
    <w:rsid w:val="00C153B5"/>
    <w:rsid w:val="00C157A5"/>
    <w:rsid w:val="00C16B18"/>
    <w:rsid w:val="00C176A5"/>
    <w:rsid w:val="00C20096"/>
    <w:rsid w:val="00C20573"/>
    <w:rsid w:val="00C2134D"/>
    <w:rsid w:val="00C2160C"/>
    <w:rsid w:val="00C22D46"/>
    <w:rsid w:val="00C23083"/>
    <w:rsid w:val="00C23FA7"/>
    <w:rsid w:val="00C240C0"/>
    <w:rsid w:val="00C24EAE"/>
    <w:rsid w:val="00C25443"/>
    <w:rsid w:val="00C2631A"/>
    <w:rsid w:val="00C274F5"/>
    <w:rsid w:val="00C27902"/>
    <w:rsid w:val="00C27BA0"/>
    <w:rsid w:val="00C304F0"/>
    <w:rsid w:val="00C3113C"/>
    <w:rsid w:val="00C3205B"/>
    <w:rsid w:val="00C34539"/>
    <w:rsid w:val="00C350C6"/>
    <w:rsid w:val="00C35299"/>
    <w:rsid w:val="00C36343"/>
    <w:rsid w:val="00C36B9E"/>
    <w:rsid w:val="00C40169"/>
    <w:rsid w:val="00C404C6"/>
    <w:rsid w:val="00C40581"/>
    <w:rsid w:val="00C405BE"/>
    <w:rsid w:val="00C41AFC"/>
    <w:rsid w:val="00C41BD2"/>
    <w:rsid w:val="00C41CC3"/>
    <w:rsid w:val="00C4393A"/>
    <w:rsid w:val="00C44827"/>
    <w:rsid w:val="00C46405"/>
    <w:rsid w:val="00C46723"/>
    <w:rsid w:val="00C46CF2"/>
    <w:rsid w:val="00C476E4"/>
    <w:rsid w:val="00C50AB5"/>
    <w:rsid w:val="00C515FF"/>
    <w:rsid w:val="00C520DB"/>
    <w:rsid w:val="00C539A4"/>
    <w:rsid w:val="00C53E40"/>
    <w:rsid w:val="00C54BB1"/>
    <w:rsid w:val="00C54EE1"/>
    <w:rsid w:val="00C5689E"/>
    <w:rsid w:val="00C56CFF"/>
    <w:rsid w:val="00C61192"/>
    <w:rsid w:val="00C61BEB"/>
    <w:rsid w:val="00C61DCD"/>
    <w:rsid w:val="00C623EE"/>
    <w:rsid w:val="00C62884"/>
    <w:rsid w:val="00C639E1"/>
    <w:rsid w:val="00C66147"/>
    <w:rsid w:val="00C672D3"/>
    <w:rsid w:val="00C700C8"/>
    <w:rsid w:val="00C706B4"/>
    <w:rsid w:val="00C712F7"/>
    <w:rsid w:val="00C71F7B"/>
    <w:rsid w:val="00C72DF8"/>
    <w:rsid w:val="00C73A0F"/>
    <w:rsid w:val="00C741FC"/>
    <w:rsid w:val="00C74530"/>
    <w:rsid w:val="00C74559"/>
    <w:rsid w:val="00C75C93"/>
    <w:rsid w:val="00C7677B"/>
    <w:rsid w:val="00C8037E"/>
    <w:rsid w:val="00C812F2"/>
    <w:rsid w:val="00C83346"/>
    <w:rsid w:val="00C83BC0"/>
    <w:rsid w:val="00C86BC9"/>
    <w:rsid w:val="00C90D24"/>
    <w:rsid w:val="00C923E4"/>
    <w:rsid w:val="00C93E67"/>
    <w:rsid w:val="00C9452B"/>
    <w:rsid w:val="00C94B67"/>
    <w:rsid w:val="00C95614"/>
    <w:rsid w:val="00C95721"/>
    <w:rsid w:val="00C96153"/>
    <w:rsid w:val="00C96491"/>
    <w:rsid w:val="00C97D87"/>
    <w:rsid w:val="00CA0030"/>
    <w:rsid w:val="00CA1399"/>
    <w:rsid w:val="00CA2A8C"/>
    <w:rsid w:val="00CA2D81"/>
    <w:rsid w:val="00CA2E12"/>
    <w:rsid w:val="00CA30CD"/>
    <w:rsid w:val="00CA3194"/>
    <w:rsid w:val="00CA37BB"/>
    <w:rsid w:val="00CA3BD0"/>
    <w:rsid w:val="00CA42B6"/>
    <w:rsid w:val="00CA430C"/>
    <w:rsid w:val="00CA44E6"/>
    <w:rsid w:val="00CA5142"/>
    <w:rsid w:val="00CA53CD"/>
    <w:rsid w:val="00CA5AB3"/>
    <w:rsid w:val="00CA6518"/>
    <w:rsid w:val="00CB01E1"/>
    <w:rsid w:val="00CB0E62"/>
    <w:rsid w:val="00CB1D1E"/>
    <w:rsid w:val="00CB3270"/>
    <w:rsid w:val="00CB3288"/>
    <w:rsid w:val="00CB3DBC"/>
    <w:rsid w:val="00CB4047"/>
    <w:rsid w:val="00CB51BC"/>
    <w:rsid w:val="00CB69B2"/>
    <w:rsid w:val="00CB7E88"/>
    <w:rsid w:val="00CC0D50"/>
    <w:rsid w:val="00CC1098"/>
    <w:rsid w:val="00CC1B0E"/>
    <w:rsid w:val="00CC21D4"/>
    <w:rsid w:val="00CC21DC"/>
    <w:rsid w:val="00CC2AC8"/>
    <w:rsid w:val="00CC31B4"/>
    <w:rsid w:val="00CC3CD6"/>
    <w:rsid w:val="00CC3D3B"/>
    <w:rsid w:val="00CC4093"/>
    <w:rsid w:val="00CC42A8"/>
    <w:rsid w:val="00CC4CAD"/>
    <w:rsid w:val="00CC55D4"/>
    <w:rsid w:val="00CD1201"/>
    <w:rsid w:val="00CD129A"/>
    <w:rsid w:val="00CD13EF"/>
    <w:rsid w:val="00CD1611"/>
    <w:rsid w:val="00CD2CBF"/>
    <w:rsid w:val="00CD3518"/>
    <w:rsid w:val="00CD5C28"/>
    <w:rsid w:val="00CD5F37"/>
    <w:rsid w:val="00CD65F5"/>
    <w:rsid w:val="00CD7518"/>
    <w:rsid w:val="00CD7DA5"/>
    <w:rsid w:val="00CE0062"/>
    <w:rsid w:val="00CE1184"/>
    <w:rsid w:val="00CE1367"/>
    <w:rsid w:val="00CE2756"/>
    <w:rsid w:val="00CE3D2D"/>
    <w:rsid w:val="00CE497A"/>
    <w:rsid w:val="00CE4F1A"/>
    <w:rsid w:val="00CE51C9"/>
    <w:rsid w:val="00CE761B"/>
    <w:rsid w:val="00CE76C8"/>
    <w:rsid w:val="00CE79C7"/>
    <w:rsid w:val="00CF0348"/>
    <w:rsid w:val="00CF0640"/>
    <w:rsid w:val="00CF1007"/>
    <w:rsid w:val="00CF1864"/>
    <w:rsid w:val="00CF1B16"/>
    <w:rsid w:val="00CF209E"/>
    <w:rsid w:val="00CF30F8"/>
    <w:rsid w:val="00CF4D8D"/>
    <w:rsid w:val="00CF513B"/>
    <w:rsid w:val="00CF6126"/>
    <w:rsid w:val="00CF7879"/>
    <w:rsid w:val="00CF7CD4"/>
    <w:rsid w:val="00CF7D07"/>
    <w:rsid w:val="00D005C1"/>
    <w:rsid w:val="00D00C03"/>
    <w:rsid w:val="00D00FBC"/>
    <w:rsid w:val="00D01437"/>
    <w:rsid w:val="00D01468"/>
    <w:rsid w:val="00D015C1"/>
    <w:rsid w:val="00D02075"/>
    <w:rsid w:val="00D027A7"/>
    <w:rsid w:val="00D034CC"/>
    <w:rsid w:val="00D03982"/>
    <w:rsid w:val="00D03A64"/>
    <w:rsid w:val="00D03BB6"/>
    <w:rsid w:val="00D0569C"/>
    <w:rsid w:val="00D0571A"/>
    <w:rsid w:val="00D059A6"/>
    <w:rsid w:val="00D06258"/>
    <w:rsid w:val="00D07D44"/>
    <w:rsid w:val="00D11B4E"/>
    <w:rsid w:val="00D11D37"/>
    <w:rsid w:val="00D127FD"/>
    <w:rsid w:val="00D12E3F"/>
    <w:rsid w:val="00D13272"/>
    <w:rsid w:val="00D134EF"/>
    <w:rsid w:val="00D136F0"/>
    <w:rsid w:val="00D1597E"/>
    <w:rsid w:val="00D15C69"/>
    <w:rsid w:val="00D15D4E"/>
    <w:rsid w:val="00D16DAA"/>
    <w:rsid w:val="00D173CB"/>
    <w:rsid w:val="00D202BB"/>
    <w:rsid w:val="00D2125C"/>
    <w:rsid w:val="00D253C7"/>
    <w:rsid w:val="00D2565B"/>
    <w:rsid w:val="00D26510"/>
    <w:rsid w:val="00D26936"/>
    <w:rsid w:val="00D26EA1"/>
    <w:rsid w:val="00D30090"/>
    <w:rsid w:val="00D3026A"/>
    <w:rsid w:val="00D3092B"/>
    <w:rsid w:val="00D30B56"/>
    <w:rsid w:val="00D315DB"/>
    <w:rsid w:val="00D32476"/>
    <w:rsid w:val="00D331F4"/>
    <w:rsid w:val="00D33456"/>
    <w:rsid w:val="00D33F94"/>
    <w:rsid w:val="00D341F9"/>
    <w:rsid w:val="00D35E8C"/>
    <w:rsid w:val="00D40405"/>
    <w:rsid w:val="00D41B8C"/>
    <w:rsid w:val="00D431C1"/>
    <w:rsid w:val="00D43B6B"/>
    <w:rsid w:val="00D445F5"/>
    <w:rsid w:val="00D456E5"/>
    <w:rsid w:val="00D462D6"/>
    <w:rsid w:val="00D46820"/>
    <w:rsid w:val="00D468B3"/>
    <w:rsid w:val="00D46E6D"/>
    <w:rsid w:val="00D47EBA"/>
    <w:rsid w:val="00D5037C"/>
    <w:rsid w:val="00D505A7"/>
    <w:rsid w:val="00D50FD1"/>
    <w:rsid w:val="00D51267"/>
    <w:rsid w:val="00D5335F"/>
    <w:rsid w:val="00D5382D"/>
    <w:rsid w:val="00D54C3D"/>
    <w:rsid w:val="00D54CFD"/>
    <w:rsid w:val="00D55CF1"/>
    <w:rsid w:val="00D5651D"/>
    <w:rsid w:val="00D574C5"/>
    <w:rsid w:val="00D57DCD"/>
    <w:rsid w:val="00D6038D"/>
    <w:rsid w:val="00D60C08"/>
    <w:rsid w:val="00D620DF"/>
    <w:rsid w:val="00D62307"/>
    <w:rsid w:val="00D62E22"/>
    <w:rsid w:val="00D632C3"/>
    <w:rsid w:val="00D639FA"/>
    <w:rsid w:val="00D63BCE"/>
    <w:rsid w:val="00D641D4"/>
    <w:rsid w:val="00D64691"/>
    <w:rsid w:val="00D64A4D"/>
    <w:rsid w:val="00D6558E"/>
    <w:rsid w:val="00D6673D"/>
    <w:rsid w:val="00D711E3"/>
    <w:rsid w:val="00D71B78"/>
    <w:rsid w:val="00D74034"/>
    <w:rsid w:val="00D74C91"/>
    <w:rsid w:val="00D768EB"/>
    <w:rsid w:val="00D80685"/>
    <w:rsid w:val="00D8217D"/>
    <w:rsid w:val="00D837B3"/>
    <w:rsid w:val="00D843C5"/>
    <w:rsid w:val="00D84FB9"/>
    <w:rsid w:val="00D857F7"/>
    <w:rsid w:val="00D86249"/>
    <w:rsid w:val="00D87BDC"/>
    <w:rsid w:val="00D87FA8"/>
    <w:rsid w:val="00D90657"/>
    <w:rsid w:val="00D92128"/>
    <w:rsid w:val="00D9479E"/>
    <w:rsid w:val="00D94DEB"/>
    <w:rsid w:val="00D95D3E"/>
    <w:rsid w:val="00D95EB9"/>
    <w:rsid w:val="00D9604F"/>
    <w:rsid w:val="00D96227"/>
    <w:rsid w:val="00D9751E"/>
    <w:rsid w:val="00D97DF4"/>
    <w:rsid w:val="00DA14BA"/>
    <w:rsid w:val="00DA1CB7"/>
    <w:rsid w:val="00DA23C0"/>
    <w:rsid w:val="00DA2DA6"/>
    <w:rsid w:val="00DA3E47"/>
    <w:rsid w:val="00DA4AE6"/>
    <w:rsid w:val="00DA6365"/>
    <w:rsid w:val="00DA6A35"/>
    <w:rsid w:val="00DA6FCE"/>
    <w:rsid w:val="00DA718A"/>
    <w:rsid w:val="00DB041C"/>
    <w:rsid w:val="00DB0825"/>
    <w:rsid w:val="00DB0972"/>
    <w:rsid w:val="00DB361B"/>
    <w:rsid w:val="00DB3DB7"/>
    <w:rsid w:val="00DB46B2"/>
    <w:rsid w:val="00DB4B68"/>
    <w:rsid w:val="00DB5FBF"/>
    <w:rsid w:val="00DB6B42"/>
    <w:rsid w:val="00DB72C0"/>
    <w:rsid w:val="00DB7CDC"/>
    <w:rsid w:val="00DC0FDC"/>
    <w:rsid w:val="00DC17D4"/>
    <w:rsid w:val="00DC2F62"/>
    <w:rsid w:val="00DC3800"/>
    <w:rsid w:val="00DC3A3A"/>
    <w:rsid w:val="00DC422A"/>
    <w:rsid w:val="00DC441F"/>
    <w:rsid w:val="00DC48B5"/>
    <w:rsid w:val="00DC52AD"/>
    <w:rsid w:val="00DC57BB"/>
    <w:rsid w:val="00DC5D67"/>
    <w:rsid w:val="00DC68B4"/>
    <w:rsid w:val="00DC7DA8"/>
    <w:rsid w:val="00DC7E44"/>
    <w:rsid w:val="00DD011B"/>
    <w:rsid w:val="00DD141B"/>
    <w:rsid w:val="00DD1F8C"/>
    <w:rsid w:val="00DD207E"/>
    <w:rsid w:val="00DD2BBA"/>
    <w:rsid w:val="00DD43A3"/>
    <w:rsid w:val="00DD444B"/>
    <w:rsid w:val="00DD4B2D"/>
    <w:rsid w:val="00DD5530"/>
    <w:rsid w:val="00DD7070"/>
    <w:rsid w:val="00DE1689"/>
    <w:rsid w:val="00DE1FB6"/>
    <w:rsid w:val="00DE224D"/>
    <w:rsid w:val="00DE3EBA"/>
    <w:rsid w:val="00DE5A25"/>
    <w:rsid w:val="00DE5C83"/>
    <w:rsid w:val="00DE68DD"/>
    <w:rsid w:val="00DF05C6"/>
    <w:rsid w:val="00DF0921"/>
    <w:rsid w:val="00DF16C9"/>
    <w:rsid w:val="00DF1E86"/>
    <w:rsid w:val="00DF50A6"/>
    <w:rsid w:val="00DF5241"/>
    <w:rsid w:val="00DF5474"/>
    <w:rsid w:val="00DF56A3"/>
    <w:rsid w:val="00DF5745"/>
    <w:rsid w:val="00DF5AC3"/>
    <w:rsid w:val="00DF6DB8"/>
    <w:rsid w:val="00E006DB"/>
    <w:rsid w:val="00E00DC5"/>
    <w:rsid w:val="00E02FAC"/>
    <w:rsid w:val="00E03F52"/>
    <w:rsid w:val="00E041FA"/>
    <w:rsid w:val="00E0538E"/>
    <w:rsid w:val="00E055EA"/>
    <w:rsid w:val="00E056DB"/>
    <w:rsid w:val="00E074FB"/>
    <w:rsid w:val="00E109D5"/>
    <w:rsid w:val="00E11087"/>
    <w:rsid w:val="00E11356"/>
    <w:rsid w:val="00E11B52"/>
    <w:rsid w:val="00E11D2E"/>
    <w:rsid w:val="00E12484"/>
    <w:rsid w:val="00E12A45"/>
    <w:rsid w:val="00E12D2B"/>
    <w:rsid w:val="00E12EFA"/>
    <w:rsid w:val="00E13C2E"/>
    <w:rsid w:val="00E13C8B"/>
    <w:rsid w:val="00E15B56"/>
    <w:rsid w:val="00E202F1"/>
    <w:rsid w:val="00E21797"/>
    <w:rsid w:val="00E21BB0"/>
    <w:rsid w:val="00E21F34"/>
    <w:rsid w:val="00E23E3A"/>
    <w:rsid w:val="00E264AE"/>
    <w:rsid w:val="00E26A0E"/>
    <w:rsid w:val="00E26A9E"/>
    <w:rsid w:val="00E27432"/>
    <w:rsid w:val="00E27EEE"/>
    <w:rsid w:val="00E27FFE"/>
    <w:rsid w:val="00E30011"/>
    <w:rsid w:val="00E305ED"/>
    <w:rsid w:val="00E31254"/>
    <w:rsid w:val="00E314F4"/>
    <w:rsid w:val="00E3183E"/>
    <w:rsid w:val="00E32B9E"/>
    <w:rsid w:val="00E36AA4"/>
    <w:rsid w:val="00E37F79"/>
    <w:rsid w:val="00E40484"/>
    <w:rsid w:val="00E409EE"/>
    <w:rsid w:val="00E411D0"/>
    <w:rsid w:val="00E417E6"/>
    <w:rsid w:val="00E42A05"/>
    <w:rsid w:val="00E4358C"/>
    <w:rsid w:val="00E4360D"/>
    <w:rsid w:val="00E44276"/>
    <w:rsid w:val="00E45416"/>
    <w:rsid w:val="00E4707F"/>
    <w:rsid w:val="00E478F6"/>
    <w:rsid w:val="00E50378"/>
    <w:rsid w:val="00E50BFB"/>
    <w:rsid w:val="00E525D9"/>
    <w:rsid w:val="00E52F0A"/>
    <w:rsid w:val="00E530DD"/>
    <w:rsid w:val="00E55108"/>
    <w:rsid w:val="00E56CDF"/>
    <w:rsid w:val="00E57CF2"/>
    <w:rsid w:val="00E60C4B"/>
    <w:rsid w:val="00E61665"/>
    <w:rsid w:val="00E6173A"/>
    <w:rsid w:val="00E626E7"/>
    <w:rsid w:val="00E634C7"/>
    <w:rsid w:val="00E65695"/>
    <w:rsid w:val="00E65C9F"/>
    <w:rsid w:val="00E66067"/>
    <w:rsid w:val="00E67A2F"/>
    <w:rsid w:val="00E67C99"/>
    <w:rsid w:val="00E71EE8"/>
    <w:rsid w:val="00E71F3E"/>
    <w:rsid w:val="00E72168"/>
    <w:rsid w:val="00E72927"/>
    <w:rsid w:val="00E729D8"/>
    <w:rsid w:val="00E72BB4"/>
    <w:rsid w:val="00E737F2"/>
    <w:rsid w:val="00E74841"/>
    <w:rsid w:val="00E749BB"/>
    <w:rsid w:val="00E76234"/>
    <w:rsid w:val="00E76384"/>
    <w:rsid w:val="00E76787"/>
    <w:rsid w:val="00E76904"/>
    <w:rsid w:val="00E76AAD"/>
    <w:rsid w:val="00E76ADD"/>
    <w:rsid w:val="00E76EB9"/>
    <w:rsid w:val="00E772A6"/>
    <w:rsid w:val="00E77733"/>
    <w:rsid w:val="00E7796F"/>
    <w:rsid w:val="00E80183"/>
    <w:rsid w:val="00E80A22"/>
    <w:rsid w:val="00E80DFF"/>
    <w:rsid w:val="00E8144F"/>
    <w:rsid w:val="00E81C8F"/>
    <w:rsid w:val="00E81FBD"/>
    <w:rsid w:val="00E824BD"/>
    <w:rsid w:val="00E84311"/>
    <w:rsid w:val="00E843B8"/>
    <w:rsid w:val="00E84848"/>
    <w:rsid w:val="00E862A4"/>
    <w:rsid w:val="00E867B6"/>
    <w:rsid w:val="00E8766C"/>
    <w:rsid w:val="00E91488"/>
    <w:rsid w:val="00E920E6"/>
    <w:rsid w:val="00E92EDA"/>
    <w:rsid w:val="00E93982"/>
    <w:rsid w:val="00E93E14"/>
    <w:rsid w:val="00E97727"/>
    <w:rsid w:val="00EA10C7"/>
    <w:rsid w:val="00EA175E"/>
    <w:rsid w:val="00EA1970"/>
    <w:rsid w:val="00EA2DA1"/>
    <w:rsid w:val="00EA2EDC"/>
    <w:rsid w:val="00EA34DB"/>
    <w:rsid w:val="00EA36A8"/>
    <w:rsid w:val="00EA40A5"/>
    <w:rsid w:val="00EA446C"/>
    <w:rsid w:val="00EA6332"/>
    <w:rsid w:val="00EA6476"/>
    <w:rsid w:val="00EA6E7A"/>
    <w:rsid w:val="00EB0B16"/>
    <w:rsid w:val="00EB1262"/>
    <w:rsid w:val="00EB4A6B"/>
    <w:rsid w:val="00EB7018"/>
    <w:rsid w:val="00EB7B94"/>
    <w:rsid w:val="00EC0424"/>
    <w:rsid w:val="00EC0FE1"/>
    <w:rsid w:val="00EC14ED"/>
    <w:rsid w:val="00EC179E"/>
    <w:rsid w:val="00EC1FE0"/>
    <w:rsid w:val="00EC2A27"/>
    <w:rsid w:val="00EC3608"/>
    <w:rsid w:val="00EC3F3E"/>
    <w:rsid w:val="00EC525C"/>
    <w:rsid w:val="00EC60C7"/>
    <w:rsid w:val="00EC6EFC"/>
    <w:rsid w:val="00EC74EC"/>
    <w:rsid w:val="00ED1513"/>
    <w:rsid w:val="00ED30E5"/>
    <w:rsid w:val="00ED3271"/>
    <w:rsid w:val="00ED3901"/>
    <w:rsid w:val="00ED42CC"/>
    <w:rsid w:val="00ED519D"/>
    <w:rsid w:val="00ED6D12"/>
    <w:rsid w:val="00ED6F2E"/>
    <w:rsid w:val="00ED714A"/>
    <w:rsid w:val="00ED79C2"/>
    <w:rsid w:val="00ED7F46"/>
    <w:rsid w:val="00EE0A0A"/>
    <w:rsid w:val="00EE10DE"/>
    <w:rsid w:val="00EE32F8"/>
    <w:rsid w:val="00EE6124"/>
    <w:rsid w:val="00EE6AFD"/>
    <w:rsid w:val="00EE7027"/>
    <w:rsid w:val="00EE742C"/>
    <w:rsid w:val="00EE7A0A"/>
    <w:rsid w:val="00EE7DB1"/>
    <w:rsid w:val="00EE7E12"/>
    <w:rsid w:val="00EF11F2"/>
    <w:rsid w:val="00EF1216"/>
    <w:rsid w:val="00EF27C1"/>
    <w:rsid w:val="00EF5239"/>
    <w:rsid w:val="00EF640A"/>
    <w:rsid w:val="00EF6D38"/>
    <w:rsid w:val="00EF70C8"/>
    <w:rsid w:val="00F00098"/>
    <w:rsid w:val="00F00458"/>
    <w:rsid w:val="00F0070A"/>
    <w:rsid w:val="00F0102A"/>
    <w:rsid w:val="00F01841"/>
    <w:rsid w:val="00F02B43"/>
    <w:rsid w:val="00F02D9F"/>
    <w:rsid w:val="00F03423"/>
    <w:rsid w:val="00F03A58"/>
    <w:rsid w:val="00F0454C"/>
    <w:rsid w:val="00F04D10"/>
    <w:rsid w:val="00F05327"/>
    <w:rsid w:val="00F067F4"/>
    <w:rsid w:val="00F06FA5"/>
    <w:rsid w:val="00F07148"/>
    <w:rsid w:val="00F07677"/>
    <w:rsid w:val="00F07BAA"/>
    <w:rsid w:val="00F10389"/>
    <w:rsid w:val="00F10B97"/>
    <w:rsid w:val="00F10FD6"/>
    <w:rsid w:val="00F1357A"/>
    <w:rsid w:val="00F13676"/>
    <w:rsid w:val="00F13898"/>
    <w:rsid w:val="00F146EA"/>
    <w:rsid w:val="00F1510A"/>
    <w:rsid w:val="00F1688A"/>
    <w:rsid w:val="00F16D99"/>
    <w:rsid w:val="00F17CF4"/>
    <w:rsid w:val="00F2109F"/>
    <w:rsid w:val="00F2390F"/>
    <w:rsid w:val="00F250DF"/>
    <w:rsid w:val="00F25DF2"/>
    <w:rsid w:val="00F2632B"/>
    <w:rsid w:val="00F26B51"/>
    <w:rsid w:val="00F27C93"/>
    <w:rsid w:val="00F30B05"/>
    <w:rsid w:val="00F30B27"/>
    <w:rsid w:val="00F314FB"/>
    <w:rsid w:val="00F316A8"/>
    <w:rsid w:val="00F31882"/>
    <w:rsid w:val="00F32C6F"/>
    <w:rsid w:val="00F35687"/>
    <w:rsid w:val="00F35E77"/>
    <w:rsid w:val="00F36D49"/>
    <w:rsid w:val="00F37367"/>
    <w:rsid w:val="00F4346D"/>
    <w:rsid w:val="00F4480C"/>
    <w:rsid w:val="00F4598C"/>
    <w:rsid w:val="00F47C4D"/>
    <w:rsid w:val="00F47FFD"/>
    <w:rsid w:val="00F5035A"/>
    <w:rsid w:val="00F5126B"/>
    <w:rsid w:val="00F52ABF"/>
    <w:rsid w:val="00F5623B"/>
    <w:rsid w:val="00F5631F"/>
    <w:rsid w:val="00F56D8F"/>
    <w:rsid w:val="00F56ECF"/>
    <w:rsid w:val="00F571FC"/>
    <w:rsid w:val="00F574FE"/>
    <w:rsid w:val="00F601EF"/>
    <w:rsid w:val="00F6102A"/>
    <w:rsid w:val="00F61A56"/>
    <w:rsid w:val="00F6288B"/>
    <w:rsid w:val="00F63B94"/>
    <w:rsid w:val="00F64F65"/>
    <w:rsid w:val="00F64F69"/>
    <w:rsid w:val="00F656CE"/>
    <w:rsid w:val="00F659A0"/>
    <w:rsid w:val="00F70034"/>
    <w:rsid w:val="00F707FF"/>
    <w:rsid w:val="00F7146F"/>
    <w:rsid w:val="00F71FBE"/>
    <w:rsid w:val="00F72AF1"/>
    <w:rsid w:val="00F743CE"/>
    <w:rsid w:val="00F74A80"/>
    <w:rsid w:val="00F74CA2"/>
    <w:rsid w:val="00F7515C"/>
    <w:rsid w:val="00F75511"/>
    <w:rsid w:val="00F75C1B"/>
    <w:rsid w:val="00F765AD"/>
    <w:rsid w:val="00F76728"/>
    <w:rsid w:val="00F7721F"/>
    <w:rsid w:val="00F80103"/>
    <w:rsid w:val="00F821AB"/>
    <w:rsid w:val="00F84719"/>
    <w:rsid w:val="00F849A8"/>
    <w:rsid w:val="00F84CEA"/>
    <w:rsid w:val="00F84F66"/>
    <w:rsid w:val="00F85463"/>
    <w:rsid w:val="00F86474"/>
    <w:rsid w:val="00F87360"/>
    <w:rsid w:val="00F87431"/>
    <w:rsid w:val="00F900B3"/>
    <w:rsid w:val="00F91611"/>
    <w:rsid w:val="00F9162E"/>
    <w:rsid w:val="00F92417"/>
    <w:rsid w:val="00F92D3C"/>
    <w:rsid w:val="00F94654"/>
    <w:rsid w:val="00F94C77"/>
    <w:rsid w:val="00F94E53"/>
    <w:rsid w:val="00F95801"/>
    <w:rsid w:val="00FA0D27"/>
    <w:rsid w:val="00FA1DFC"/>
    <w:rsid w:val="00FA28A6"/>
    <w:rsid w:val="00FA301E"/>
    <w:rsid w:val="00FA3833"/>
    <w:rsid w:val="00FA412C"/>
    <w:rsid w:val="00FA4A31"/>
    <w:rsid w:val="00FA4ACB"/>
    <w:rsid w:val="00FA4F3D"/>
    <w:rsid w:val="00FA5A15"/>
    <w:rsid w:val="00FA609F"/>
    <w:rsid w:val="00FA67DA"/>
    <w:rsid w:val="00FA6B60"/>
    <w:rsid w:val="00FA7460"/>
    <w:rsid w:val="00FA7624"/>
    <w:rsid w:val="00FA77F1"/>
    <w:rsid w:val="00FB016D"/>
    <w:rsid w:val="00FB01BC"/>
    <w:rsid w:val="00FB0B88"/>
    <w:rsid w:val="00FB0C32"/>
    <w:rsid w:val="00FB1964"/>
    <w:rsid w:val="00FB37F7"/>
    <w:rsid w:val="00FB5884"/>
    <w:rsid w:val="00FB695F"/>
    <w:rsid w:val="00FB747D"/>
    <w:rsid w:val="00FB77E1"/>
    <w:rsid w:val="00FB7B80"/>
    <w:rsid w:val="00FC0546"/>
    <w:rsid w:val="00FC07EF"/>
    <w:rsid w:val="00FC0EA3"/>
    <w:rsid w:val="00FC1944"/>
    <w:rsid w:val="00FC2795"/>
    <w:rsid w:val="00FC397A"/>
    <w:rsid w:val="00FC3B99"/>
    <w:rsid w:val="00FC4DAD"/>
    <w:rsid w:val="00FC50DE"/>
    <w:rsid w:val="00FC555F"/>
    <w:rsid w:val="00FD01DC"/>
    <w:rsid w:val="00FD055B"/>
    <w:rsid w:val="00FD2363"/>
    <w:rsid w:val="00FD5D5F"/>
    <w:rsid w:val="00FD71C4"/>
    <w:rsid w:val="00FD7883"/>
    <w:rsid w:val="00FE06EE"/>
    <w:rsid w:val="00FE1795"/>
    <w:rsid w:val="00FE1F6E"/>
    <w:rsid w:val="00FE239F"/>
    <w:rsid w:val="00FE25C7"/>
    <w:rsid w:val="00FE2932"/>
    <w:rsid w:val="00FE374C"/>
    <w:rsid w:val="00FE3AD5"/>
    <w:rsid w:val="00FE3E56"/>
    <w:rsid w:val="00FE3F41"/>
    <w:rsid w:val="00FE49A5"/>
    <w:rsid w:val="00FE4F25"/>
    <w:rsid w:val="00FE58CB"/>
    <w:rsid w:val="00FE644F"/>
    <w:rsid w:val="00FE67BA"/>
    <w:rsid w:val="00FE6E3D"/>
    <w:rsid w:val="00FE756C"/>
    <w:rsid w:val="00FE7FA3"/>
    <w:rsid w:val="00FF0F43"/>
    <w:rsid w:val="00FF1D9B"/>
    <w:rsid w:val="00FF20EA"/>
    <w:rsid w:val="00FF2B52"/>
    <w:rsid w:val="00FF321D"/>
    <w:rsid w:val="00FF3D32"/>
    <w:rsid w:val="00FF40CB"/>
    <w:rsid w:val="00FF446E"/>
    <w:rsid w:val="00FF4BBD"/>
    <w:rsid w:val="00FF5D31"/>
    <w:rsid w:val="00FF68B0"/>
    <w:rsid w:val="00FF7D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45F32E"/>
  <w15:docId w15:val="{4255134D-389F-4186-AC5C-85897B8EA8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szCs w:val="22"/>
        <w:lang w:val="de-DE" w:eastAsia="de-DE" w:bidi="ar-SA"/>
      </w:rPr>
    </w:rPrDefault>
    <w:pPrDefault>
      <w:pPr>
        <w:spacing w:before="120" w:after="120" w:line="288" w:lineRule="auto"/>
      </w:pPr>
    </w:pPrDefault>
  </w:docDefaults>
  <w:latentStyles w:defLockedState="0" w:defUIPriority="0" w:defSemiHidden="0" w:defUnhideWhenUsed="0" w:defQFormat="0" w:count="376">
    <w:lsdException w:name="heading 1" w:uiPriority="99"/>
    <w:lsdException w:name="heading 2" w:semiHidden="1" w:unhideWhenUsed="1" w:qFormat="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3B7BBC"/>
  </w:style>
  <w:style w:type="paragraph" w:styleId="berschrift1">
    <w:name w:val="heading 1"/>
    <w:aliases w:val="ZA Titel2"/>
    <w:basedOn w:val="Standard"/>
    <w:next w:val="Standard"/>
    <w:link w:val="berschrift1Zchn"/>
    <w:uiPriority w:val="99"/>
    <w:rsid w:val="003E65BD"/>
    <w:pPr>
      <w:keepNext/>
      <w:spacing w:before="240" w:after="240"/>
      <w:outlineLvl w:val="0"/>
    </w:pPr>
    <w:rPr>
      <w:b/>
      <w:bCs/>
      <w:kern w:val="32"/>
      <w:szCs w:val="32"/>
    </w:rPr>
  </w:style>
  <w:style w:type="paragraph" w:styleId="berschrift3">
    <w:name w:val="heading 3"/>
    <w:aliases w:val="01 Vorschlag"/>
    <w:basedOn w:val="Standard"/>
    <w:next w:val="Standard"/>
    <w:link w:val="berschrift3Zchn"/>
    <w:rsid w:val="003E65BD"/>
    <w:pPr>
      <w:keepNext/>
      <w:spacing w:before="240" w:after="240"/>
      <w:outlineLvl w:val="2"/>
    </w:pPr>
    <w:rPr>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C16B18"/>
    <w:pPr>
      <w:tabs>
        <w:tab w:val="center" w:pos="4536"/>
        <w:tab w:val="right" w:pos="9072"/>
      </w:tabs>
    </w:pPr>
  </w:style>
  <w:style w:type="paragraph" w:styleId="Fuzeile">
    <w:name w:val="footer"/>
    <w:basedOn w:val="Standard"/>
    <w:rsid w:val="00C16B18"/>
    <w:pPr>
      <w:tabs>
        <w:tab w:val="center" w:pos="4536"/>
        <w:tab w:val="right" w:pos="9072"/>
      </w:tabs>
    </w:pPr>
  </w:style>
  <w:style w:type="table" w:styleId="Tabellenraster">
    <w:name w:val="Table Grid"/>
    <w:basedOn w:val="NormaleTabelle"/>
    <w:uiPriority w:val="39"/>
    <w:rsid w:val="00C16B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01671A"/>
  </w:style>
  <w:style w:type="character" w:styleId="Zeilennummer">
    <w:name w:val="line number"/>
    <w:basedOn w:val="Absatz-Standardschriftart"/>
    <w:rsid w:val="00D3092B"/>
    <w:rPr>
      <w:rFonts w:asciiTheme="minorHAnsi" w:hAnsiTheme="minorHAnsi"/>
      <w:sz w:val="24"/>
    </w:rPr>
  </w:style>
  <w:style w:type="paragraph" w:styleId="Sprechblasentext">
    <w:name w:val="Balloon Text"/>
    <w:basedOn w:val="Standard"/>
    <w:semiHidden/>
    <w:rsid w:val="001E6525"/>
    <w:rPr>
      <w:rFonts w:ascii="Tahoma" w:hAnsi="Tahoma" w:cs="Tahoma"/>
      <w:sz w:val="16"/>
      <w:szCs w:val="16"/>
    </w:rPr>
  </w:style>
  <w:style w:type="paragraph" w:styleId="Textkrper3">
    <w:name w:val="Body Text 3"/>
    <w:basedOn w:val="Standard"/>
    <w:rsid w:val="0005315D"/>
    <w:rPr>
      <w:szCs w:val="24"/>
    </w:rPr>
  </w:style>
  <w:style w:type="character" w:styleId="Hyperlink">
    <w:name w:val="Hyperlink"/>
    <w:uiPriority w:val="99"/>
    <w:rsid w:val="000C3068"/>
    <w:rPr>
      <w:color w:val="0000FF"/>
      <w:u w:val="single"/>
    </w:rPr>
  </w:style>
  <w:style w:type="paragraph" w:customStyle="1" w:styleId="Vorgabetext">
    <w:name w:val="Vorgabetext"/>
    <w:basedOn w:val="Standard"/>
    <w:rsid w:val="008B53A6"/>
    <w:pPr>
      <w:autoSpaceDE w:val="0"/>
      <w:autoSpaceDN w:val="0"/>
      <w:adjustRightInd w:val="0"/>
    </w:pPr>
    <w:rPr>
      <w:rFonts w:ascii="Times New Roman" w:hAnsi="Times New Roman"/>
      <w:szCs w:val="24"/>
    </w:rPr>
  </w:style>
  <w:style w:type="character" w:customStyle="1" w:styleId="berschrift1Zchn">
    <w:name w:val="Überschrift 1 Zchn"/>
    <w:aliases w:val="ZA Titel2 Zchn"/>
    <w:link w:val="berschrift1"/>
    <w:uiPriority w:val="99"/>
    <w:rsid w:val="003E65BD"/>
    <w:rPr>
      <w:rFonts w:asciiTheme="minorHAnsi" w:hAnsiTheme="minorHAnsi" w:cs="Arial"/>
      <w:b/>
      <w:bCs/>
      <w:kern w:val="32"/>
      <w:sz w:val="24"/>
      <w:szCs w:val="32"/>
    </w:rPr>
  </w:style>
  <w:style w:type="paragraph" w:styleId="Listenabsatz">
    <w:name w:val="List Paragraph"/>
    <w:basedOn w:val="Standard"/>
    <w:link w:val="ListenabsatzZchn"/>
    <w:uiPriority w:val="34"/>
    <w:qFormat/>
    <w:rsid w:val="003918C9"/>
    <w:pPr>
      <w:ind w:left="720"/>
      <w:contextualSpacing/>
    </w:pPr>
  </w:style>
  <w:style w:type="paragraph" w:customStyle="1" w:styleId="Default">
    <w:name w:val="Default"/>
    <w:rsid w:val="005C2E35"/>
    <w:pPr>
      <w:autoSpaceDE w:val="0"/>
      <w:autoSpaceDN w:val="0"/>
      <w:adjustRightInd w:val="0"/>
    </w:pPr>
    <w:rPr>
      <w:rFonts w:ascii="Arial" w:hAnsi="Arial" w:cs="Arial"/>
      <w:color w:val="000000"/>
      <w:sz w:val="24"/>
      <w:szCs w:val="24"/>
    </w:rPr>
  </w:style>
  <w:style w:type="table" w:customStyle="1" w:styleId="Tabellenraster1">
    <w:name w:val="Tabellenraster1"/>
    <w:basedOn w:val="NormaleTabelle"/>
    <w:next w:val="Tabellenraster"/>
    <w:rsid w:val="000D71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latzhaltertext">
    <w:name w:val="Placeholder Text"/>
    <w:basedOn w:val="Absatz-Standardschriftart"/>
    <w:uiPriority w:val="99"/>
    <w:semiHidden/>
    <w:rsid w:val="00E71EE8"/>
    <w:rPr>
      <w:color w:val="808080"/>
    </w:rPr>
  </w:style>
  <w:style w:type="character" w:customStyle="1" w:styleId="KopfzeileZchn">
    <w:name w:val="Kopfzeile Zchn"/>
    <w:basedOn w:val="Absatz-Standardschriftart"/>
    <w:link w:val="Kopfzeile"/>
    <w:uiPriority w:val="99"/>
    <w:rsid w:val="00D574C5"/>
    <w:rPr>
      <w:rFonts w:ascii="Arial" w:hAnsi="Arial" w:cs="Arial"/>
      <w:sz w:val="22"/>
      <w:szCs w:val="22"/>
    </w:rPr>
  </w:style>
  <w:style w:type="character" w:styleId="Fett">
    <w:name w:val="Strong"/>
    <w:uiPriority w:val="22"/>
    <w:rsid w:val="00B83C5D"/>
    <w:rPr>
      <w:b/>
      <w:bCs/>
    </w:rPr>
  </w:style>
  <w:style w:type="paragraph" w:customStyle="1" w:styleId="Texteingerckt">
    <w:name w:val="Text_eingerückt"/>
    <w:basedOn w:val="Standard"/>
    <w:rsid w:val="00C12B8D"/>
    <w:pPr>
      <w:spacing w:line="360" w:lineRule="auto"/>
      <w:ind w:right="1701"/>
      <w:jc w:val="both"/>
    </w:pPr>
    <w:rPr>
      <w:bCs/>
      <w:color w:val="000000" w:themeColor="text1"/>
      <w:szCs w:val="24"/>
    </w:rPr>
  </w:style>
  <w:style w:type="paragraph" w:customStyle="1" w:styleId="99Kopfzeile">
    <w:name w:val="99 Kopfzeile"/>
    <w:basedOn w:val="Kopfzeile"/>
    <w:link w:val="99KopfzeileZchn"/>
    <w:rsid w:val="002D060B"/>
    <w:pPr>
      <w:tabs>
        <w:tab w:val="clear" w:pos="4536"/>
        <w:tab w:val="clear" w:pos="9072"/>
        <w:tab w:val="center" w:pos="4962"/>
        <w:tab w:val="right" w:pos="9921"/>
      </w:tabs>
    </w:pPr>
    <w:rPr>
      <w:b/>
    </w:rPr>
  </w:style>
  <w:style w:type="character" w:customStyle="1" w:styleId="99KopfzeileZchn">
    <w:name w:val="99 Kopfzeile Zchn"/>
    <w:basedOn w:val="KopfzeileZchn"/>
    <w:link w:val="99Kopfzeile"/>
    <w:rsid w:val="002D060B"/>
    <w:rPr>
      <w:rFonts w:asciiTheme="minorHAnsi" w:hAnsiTheme="minorHAnsi" w:cs="Arial"/>
      <w:b/>
      <w:sz w:val="22"/>
      <w:szCs w:val="22"/>
    </w:rPr>
  </w:style>
  <w:style w:type="paragraph" w:styleId="KeinLeerraum">
    <w:name w:val="No Spacing"/>
    <w:uiPriority w:val="1"/>
    <w:rsid w:val="00785599"/>
    <w:pPr>
      <w:spacing w:after="240"/>
      <w:jc w:val="center"/>
    </w:pPr>
    <w:rPr>
      <w:rFonts w:asciiTheme="minorHAnsi" w:hAnsiTheme="minorHAnsi" w:cs="Arial"/>
      <w:i/>
    </w:rPr>
  </w:style>
  <w:style w:type="paragraph" w:customStyle="1" w:styleId="05BE">
    <w:name w:val="05 BE"/>
    <w:basedOn w:val="Standard"/>
    <w:link w:val="05BEZchn"/>
    <w:qFormat/>
    <w:rsid w:val="009476AA"/>
    <w:pPr>
      <w:spacing w:before="0" w:after="240" w:line="300" w:lineRule="exact"/>
      <w:jc w:val="right"/>
    </w:pPr>
  </w:style>
  <w:style w:type="paragraph" w:customStyle="1" w:styleId="01Aufgabe">
    <w:name w:val="01 Aufgabe"/>
    <w:basedOn w:val="berschrift1"/>
    <w:link w:val="01AufgabeZchn"/>
    <w:qFormat/>
    <w:rsid w:val="009476AA"/>
    <w:pPr>
      <w:spacing w:before="0" w:line="300" w:lineRule="exact"/>
    </w:pPr>
    <w:rPr>
      <w:sz w:val="28"/>
      <w:szCs w:val="26"/>
    </w:rPr>
  </w:style>
  <w:style w:type="character" w:customStyle="1" w:styleId="05BEZchn">
    <w:name w:val="05 BE Zchn"/>
    <w:basedOn w:val="Absatz-Standardschriftart"/>
    <w:link w:val="05BE"/>
    <w:rsid w:val="009476AA"/>
  </w:style>
  <w:style w:type="character" w:customStyle="1" w:styleId="07Code">
    <w:name w:val="07 Code"/>
    <w:basedOn w:val="01VorschlgZchn"/>
    <w:uiPriority w:val="1"/>
    <w:qFormat/>
    <w:rsid w:val="00D54CFD"/>
    <w:rPr>
      <w:rFonts w:ascii="Courier New" w:hAnsi="Courier New" w:cs="Arial"/>
      <w:b w:val="0"/>
      <w:bCs/>
      <w:sz w:val="22"/>
      <w:szCs w:val="26"/>
    </w:rPr>
  </w:style>
  <w:style w:type="character" w:customStyle="1" w:styleId="01AufgabeZchn">
    <w:name w:val="01 Aufgabe Zchn"/>
    <w:basedOn w:val="berschrift1Zchn"/>
    <w:link w:val="01Aufgabe"/>
    <w:rsid w:val="009476AA"/>
    <w:rPr>
      <w:rFonts w:asciiTheme="minorHAnsi" w:hAnsiTheme="minorHAnsi" w:cs="Arial"/>
      <w:b/>
      <w:bCs/>
      <w:kern w:val="32"/>
      <w:sz w:val="28"/>
      <w:szCs w:val="26"/>
    </w:rPr>
  </w:style>
  <w:style w:type="paragraph" w:customStyle="1" w:styleId="04Teilaufgabe">
    <w:name w:val="04 Teilaufgabe"/>
    <w:basedOn w:val="Listenabsatz"/>
    <w:link w:val="04TeilaufgabeZchn"/>
    <w:qFormat/>
    <w:rsid w:val="009120E5"/>
    <w:pPr>
      <w:numPr>
        <w:numId w:val="1"/>
      </w:numPr>
      <w:spacing w:before="0" w:line="300" w:lineRule="exact"/>
      <w:ind w:left="357" w:hanging="357"/>
      <w:contextualSpacing w:val="0"/>
    </w:pPr>
    <w:rPr>
      <w:szCs w:val="24"/>
    </w:rPr>
  </w:style>
  <w:style w:type="paragraph" w:customStyle="1" w:styleId="02klberschrift">
    <w:name w:val="02 kl. Überschrift"/>
    <w:basedOn w:val="Standard"/>
    <w:link w:val="02klberschriftZchn"/>
    <w:qFormat/>
    <w:rsid w:val="009476AA"/>
    <w:pPr>
      <w:autoSpaceDE w:val="0"/>
      <w:autoSpaceDN w:val="0"/>
      <w:adjustRightInd w:val="0"/>
      <w:spacing w:before="240" w:after="240" w:line="300" w:lineRule="exact"/>
    </w:pPr>
    <w:rPr>
      <w:b/>
      <w:bCs/>
    </w:rPr>
  </w:style>
  <w:style w:type="character" w:customStyle="1" w:styleId="ListenabsatzZchn">
    <w:name w:val="Listenabsatz Zchn"/>
    <w:basedOn w:val="Absatz-Standardschriftart"/>
    <w:link w:val="Listenabsatz"/>
    <w:uiPriority w:val="34"/>
    <w:rsid w:val="0075540A"/>
    <w:rPr>
      <w:rFonts w:asciiTheme="minorHAnsi" w:hAnsiTheme="minorHAnsi" w:cs="Arial"/>
      <w:sz w:val="22"/>
      <w:szCs w:val="22"/>
    </w:rPr>
  </w:style>
  <w:style w:type="character" w:customStyle="1" w:styleId="04TeilaufgabeZchn">
    <w:name w:val="04 Teilaufgabe Zchn"/>
    <w:basedOn w:val="ListenabsatzZchn"/>
    <w:link w:val="04Teilaufgabe"/>
    <w:rsid w:val="009120E5"/>
    <w:rPr>
      <w:rFonts w:asciiTheme="minorHAnsi" w:hAnsiTheme="minorHAnsi" w:cs="Arial"/>
      <w:sz w:val="22"/>
      <w:szCs w:val="24"/>
    </w:rPr>
  </w:style>
  <w:style w:type="paragraph" w:customStyle="1" w:styleId="01Vorschlg">
    <w:name w:val="01 Vorschlg"/>
    <w:basedOn w:val="berschrift3"/>
    <w:link w:val="01VorschlgZchn"/>
    <w:rsid w:val="009476AA"/>
    <w:pPr>
      <w:spacing w:line="300" w:lineRule="exact"/>
    </w:pPr>
  </w:style>
  <w:style w:type="character" w:customStyle="1" w:styleId="02klberschriftZchn">
    <w:name w:val="02 kl. Überschrift Zchn"/>
    <w:basedOn w:val="Absatz-Standardschriftart"/>
    <w:link w:val="02klberschrift"/>
    <w:rsid w:val="009476AA"/>
    <w:rPr>
      <w:b/>
      <w:bCs/>
    </w:rPr>
  </w:style>
  <w:style w:type="paragraph" w:customStyle="1" w:styleId="03Text">
    <w:name w:val="03 Text"/>
    <w:basedOn w:val="Standard"/>
    <w:link w:val="03TextZchn"/>
    <w:qFormat/>
    <w:rsid w:val="00366D6B"/>
    <w:pPr>
      <w:spacing w:before="0" w:line="300" w:lineRule="exact"/>
      <w:contextualSpacing/>
    </w:pPr>
  </w:style>
  <w:style w:type="character" w:customStyle="1" w:styleId="berschrift3Zchn">
    <w:name w:val="Überschrift 3 Zchn"/>
    <w:aliases w:val="01 Vorschlag Zchn"/>
    <w:basedOn w:val="Absatz-Standardschriftart"/>
    <w:link w:val="berschrift3"/>
    <w:rsid w:val="002321E0"/>
    <w:rPr>
      <w:rFonts w:asciiTheme="minorHAnsi" w:hAnsiTheme="minorHAnsi" w:cs="Arial"/>
      <w:b/>
      <w:bCs/>
      <w:sz w:val="26"/>
      <w:szCs w:val="26"/>
    </w:rPr>
  </w:style>
  <w:style w:type="character" w:customStyle="1" w:styleId="01VorschlgZchn">
    <w:name w:val="01 Vorschlg Zchn"/>
    <w:basedOn w:val="berschrift3Zchn"/>
    <w:link w:val="01Vorschlg"/>
    <w:rsid w:val="009476AA"/>
    <w:rPr>
      <w:rFonts w:asciiTheme="minorHAnsi" w:hAnsiTheme="minorHAnsi" w:cs="Arial"/>
      <w:b/>
      <w:bCs/>
      <w:sz w:val="26"/>
      <w:szCs w:val="26"/>
    </w:rPr>
  </w:style>
  <w:style w:type="character" w:customStyle="1" w:styleId="06Coht">
    <w:name w:val="06 Coht"/>
    <w:basedOn w:val="07Code"/>
    <w:uiPriority w:val="1"/>
    <w:rsid w:val="002321E0"/>
    <w:rPr>
      <w:rFonts w:ascii="Consolas" w:hAnsi="Consolas" w:cs="Arial"/>
      <w:b w:val="0"/>
      <w:bCs/>
      <w:sz w:val="22"/>
      <w:szCs w:val="26"/>
    </w:rPr>
  </w:style>
  <w:style w:type="character" w:customStyle="1" w:styleId="03TextZchn">
    <w:name w:val="03 Text Zchn"/>
    <w:basedOn w:val="Absatz-Standardschriftart"/>
    <w:link w:val="03Text"/>
    <w:rsid w:val="00366D6B"/>
  </w:style>
  <w:style w:type="paragraph" w:customStyle="1" w:styleId="06Abbildung">
    <w:name w:val="06 Abbildung"/>
    <w:basedOn w:val="Standard"/>
    <w:link w:val="06AbbildungZchn"/>
    <w:qFormat/>
    <w:rsid w:val="005805F5"/>
    <w:pPr>
      <w:spacing w:before="60" w:after="240" w:line="240" w:lineRule="auto"/>
      <w:contextualSpacing/>
      <w:jc w:val="center"/>
    </w:pPr>
    <w:rPr>
      <w:i/>
      <w:iCs/>
    </w:rPr>
  </w:style>
  <w:style w:type="character" w:customStyle="1" w:styleId="98Kopfzeile">
    <w:name w:val="98 Kopfzeile"/>
    <w:basedOn w:val="03TextZchn"/>
    <w:uiPriority w:val="1"/>
    <w:rsid w:val="00C02AF4"/>
    <w:rPr>
      <w:rFonts w:asciiTheme="minorHAnsi" w:hAnsiTheme="minorHAnsi" w:cs="Arial"/>
      <w:b/>
      <w:sz w:val="22"/>
      <w:szCs w:val="22"/>
    </w:rPr>
  </w:style>
  <w:style w:type="character" w:customStyle="1" w:styleId="06AbbildungZchn">
    <w:name w:val="06 Abbildung Zchn"/>
    <w:basedOn w:val="Absatz-Standardschriftart"/>
    <w:link w:val="06Abbildung"/>
    <w:rsid w:val="005805F5"/>
    <w:rPr>
      <w:i/>
      <w:iCs/>
    </w:rPr>
  </w:style>
  <w:style w:type="paragraph" w:customStyle="1" w:styleId="INFAbbildung">
    <w:name w:val="INF Abbildung"/>
    <w:basedOn w:val="Standard"/>
    <w:rsid w:val="00004BF5"/>
    <w:pPr>
      <w:widowControl w:val="0"/>
      <w:suppressLineNumbers/>
      <w:suppressAutoHyphens/>
      <w:spacing w:before="0" w:line="240" w:lineRule="auto"/>
      <w:jc w:val="center"/>
    </w:pPr>
    <w:rPr>
      <w:rFonts w:ascii="Arial" w:hAnsi="Arial" w:cs="Tahoma"/>
      <w:i/>
      <w:iCs/>
      <w:sz w:val="18"/>
      <w:szCs w:val="20"/>
      <w:lang w:eastAsia="ar-SA"/>
    </w:rPr>
  </w:style>
  <w:style w:type="table" w:customStyle="1" w:styleId="Tabellenraster2">
    <w:name w:val="Tabellenraster2"/>
    <w:basedOn w:val="NormaleTabelle"/>
    <w:next w:val="Tabellenraster"/>
    <w:uiPriority w:val="39"/>
    <w:rsid w:val="00445532"/>
    <w:pPr>
      <w:spacing w:before="0"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semiHidden/>
    <w:unhideWhenUsed/>
    <w:rsid w:val="0089415C"/>
    <w:rPr>
      <w:sz w:val="16"/>
      <w:szCs w:val="16"/>
    </w:rPr>
  </w:style>
  <w:style w:type="paragraph" w:styleId="Kommentartext">
    <w:name w:val="annotation text"/>
    <w:basedOn w:val="Standard"/>
    <w:link w:val="KommentartextZchn"/>
    <w:unhideWhenUsed/>
    <w:rsid w:val="0089415C"/>
    <w:pPr>
      <w:spacing w:line="240" w:lineRule="auto"/>
    </w:pPr>
    <w:rPr>
      <w:sz w:val="20"/>
      <w:szCs w:val="20"/>
    </w:rPr>
  </w:style>
  <w:style w:type="character" w:customStyle="1" w:styleId="KommentartextZchn">
    <w:name w:val="Kommentartext Zchn"/>
    <w:basedOn w:val="Absatz-Standardschriftart"/>
    <w:link w:val="Kommentartext"/>
    <w:rsid w:val="0089415C"/>
    <w:rPr>
      <w:sz w:val="20"/>
      <w:szCs w:val="20"/>
    </w:rPr>
  </w:style>
  <w:style w:type="paragraph" w:styleId="Kommentarthema">
    <w:name w:val="annotation subject"/>
    <w:basedOn w:val="Kommentartext"/>
    <w:next w:val="Kommentartext"/>
    <w:link w:val="KommentarthemaZchn"/>
    <w:semiHidden/>
    <w:unhideWhenUsed/>
    <w:rsid w:val="0089415C"/>
    <w:rPr>
      <w:b/>
      <w:bCs/>
    </w:rPr>
  </w:style>
  <w:style w:type="character" w:customStyle="1" w:styleId="KommentarthemaZchn">
    <w:name w:val="Kommentarthema Zchn"/>
    <w:basedOn w:val="KommentartextZchn"/>
    <w:link w:val="Kommentarthema"/>
    <w:semiHidden/>
    <w:rsid w:val="0089415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4193651">
      <w:bodyDiv w:val="1"/>
      <w:marLeft w:val="0"/>
      <w:marRight w:val="0"/>
      <w:marTop w:val="0"/>
      <w:marBottom w:val="0"/>
      <w:divBdr>
        <w:top w:val="none" w:sz="0" w:space="0" w:color="auto"/>
        <w:left w:val="none" w:sz="0" w:space="0" w:color="auto"/>
        <w:bottom w:val="none" w:sz="0" w:space="0" w:color="auto"/>
        <w:right w:val="none" w:sz="0" w:space="0" w:color="auto"/>
      </w:divBdr>
    </w:div>
    <w:div w:id="516506967">
      <w:bodyDiv w:val="1"/>
      <w:marLeft w:val="0"/>
      <w:marRight w:val="0"/>
      <w:marTop w:val="0"/>
      <w:marBottom w:val="0"/>
      <w:divBdr>
        <w:top w:val="none" w:sz="0" w:space="0" w:color="auto"/>
        <w:left w:val="none" w:sz="0" w:space="0" w:color="auto"/>
        <w:bottom w:val="none" w:sz="0" w:space="0" w:color="auto"/>
        <w:right w:val="none" w:sz="0" w:space="0" w:color="auto"/>
      </w:divBdr>
    </w:div>
    <w:div w:id="1848251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guenther\Desktop\2008_Vorlagen\Sformat2008.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AFD764-05A5-47AE-AB9F-2B4BA3086E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Sformat2008.dot</Template>
  <TotalTime>0</TotalTime>
  <Pages>2</Pages>
  <Words>546</Words>
  <Characters>2912</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MK</dc:creator>
  <cp:lastModifiedBy>Logistikstelle</cp:lastModifiedBy>
  <cp:revision>85</cp:revision>
  <cp:lastPrinted>2024-03-14T15:15:00Z</cp:lastPrinted>
  <dcterms:created xsi:type="dcterms:W3CDTF">2023-09-17T09:23:00Z</dcterms:created>
  <dcterms:modified xsi:type="dcterms:W3CDTF">2024-03-14T15:15:00Z</dcterms:modified>
</cp:coreProperties>
</file>