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F78248" w14:textId="6142CC85" w:rsidR="005C4CC3" w:rsidRDefault="00445532" w:rsidP="00445532">
      <w:pPr>
        <w:pStyle w:val="01Aufgabe"/>
      </w:pPr>
      <w:r>
        <w:t>Aufgabe</w:t>
      </w:r>
      <w:r w:rsidR="00861F20">
        <w:t xml:space="preserve"> A</w:t>
      </w:r>
    </w:p>
    <w:p w14:paraId="2B512B0D" w14:textId="172796B0" w:rsidR="00032736" w:rsidRDefault="00B858FA" w:rsidP="00DC33D9">
      <w:pPr>
        <w:pStyle w:val="03Text"/>
        <w:spacing w:after="120"/>
      </w:pPr>
      <w:r>
        <w:t xml:space="preserve">Ein </w:t>
      </w:r>
      <w:r w:rsidR="00240AE7">
        <w:t>Zoo</w:t>
      </w:r>
      <w:r>
        <w:t xml:space="preserve"> </w:t>
      </w:r>
      <w:r w:rsidR="004542FE">
        <w:t xml:space="preserve">bietet </w:t>
      </w:r>
      <w:r>
        <w:t xml:space="preserve">eine </w:t>
      </w:r>
      <w:r w:rsidR="00401A51">
        <w:t>App an, mit deren Hilfe Tiere bestimmt werden können. Dabei werden bei Verwendung der App für bestimmte Aktionen Punkte an die Nutze</w:t>
      </w:r>
      <w:r w:rsidR="00956C4A">
        <w:t>nden</w:t>
      </w:r>
      <w:r w:rsidR="00401A51">
        <w:t xml:space="preserve"> vergeben.</w:t>
      </w:r>
      <w:r>
        <w:t xml:space="preserve"> Zur Nutzung der App ist eine vorherige Registrierung nötig.</w:t>
      </w:r>
      <w:r w:rsidR="005102D7">
        <w:t xml:space="preserve"> </w:t>
      </w:r>
      <w:r w:rsidR="00032736">
        <w:t xml:space="preserve">Eine in der App registrierte Person wird als Objekt der Klasse </w:t>
      </w:r>
      <w:r w:rsidR="00032736" w:rsidRPr="00401A51">
        <w:rPr>
          <w:rStyle w:val="07Code"/>
        </w:rPr>
        <w:t>Person</w:t>
      </w:r>
      <w:r w:rsidR="00032736">
        <w:t xml:space="preserve"> verwaltet</w:t>
      </w:r>
      <w:r w:rsidR="00844C54">
        <w:t>.</w:t>
      </w:r>
      <w:r w:rsidR="00401A51">
        <w:t xml:space="preserve"> </w:t>
      </w:r>
      <w:r w:rsidR="00844C54">
        <w:t>I</w:t>
      </w:r>
      <w:r w:rsidR="00401A51">
        <w:t xml:space="preserve">n Abbildung </w:t>
      </w:r>
      <w:r w:rsidR="0098679A">
        <w:t>2</w:t>
      </w:r>
      <w:r w:rsidR="00032736">
        <w:t xml:space="preserve"> im Material</w:t>
      </w:r>
      <w:r w:rsidR="00401A51">
        <w:t xml:space="preserve"> ist eine Klassenkarte der Klasse dokumentiert</w:t>
      </w:r>
      <w:r w:rsidR="00032736">
        <w:t xml:space="preserve">. </w:t>
      </w:r>
    </w:p>
    <w:p w14:paraId="398CF1D4" w14:textId="73CFB77F" w:rsidR="005102D7" w:rsidRPr="004C1EDB" w:rsidRDefault="00032736" w:rsidP="00201E14">
      <w:pPr>
        <w:pStyle w:val="04Teilaufgabe"/>
        <w:tabs>
          <w:tab w:val="right" w:pos="9921"/>
        </w:tabs>
        <w:spacing w:after="240"/>
        <w:ind w:left="357" w:hanging="357"/>
      </w:pPr>
      <w:r w:rsidRPr="00DF790E">
        <w:t>Erläutern Sie</w:t>
      </w:r>
      <w:r>
        <w:t xml:space="preserve"> anhand der Klasse </w:t>
      </w:r>
      <w:r w:rsidRPr="00B80F1C">
        <w:rPr>
          <w:rStyle w:val="07Code"/>
        </w:rPr>
        <w:t>Person</w:t>
      </w:r>
      <w:r>
        <w:t xml:space="preserve"> den grundsätzlichen Aufbau einer Klasse. Gehen Sie dabei auch auf die Sichtbarkeitsattribute (+ und -) ein. </w:t>
      </w:r>
      <w:r w:rsidR="00201E14">
        <w:tab/>
      </w:r>
      <w:r w:rsidR="008B56B0">
        <w:t xml:space="preserve"> </w:t>
      </w:r>
      <w:r w:rsidR="008B56B0" w:rsidRPr="004C1EDB">
        <w:rPr>
          <w:bCs/>
        </w:rPr>
        <w:t>[5 BE]</w:t>
      </w:r>
    </w:p>
    <w:p w14:paraId="6E01BCB1" w14:textId="14311204" w:rsidR="004E68DF" w:rsidRDefault="004E68DF" w:rsidP="005102D7">
      <w:pPr>
        <w:pStyle w:val="04Teilaufgabe"/>
        <w:numPr>
          <w:ilvl w:val="0"/>
          <w:numId w:val="0"/>
        </w:numPr>
      </w:pPr>
      <w:r>
        <w:t xml:space="preserve">Alle registrierten Personen werden in einer global definierten dynamischen Reihung </w:t>
      </w:r>
      <w:proofErr w:type="spellStart"/>
      <w:r w:rsidRPr="004E68DF">
        <w:rPr>
          <w:rStyle w:val="07Code"/>
        </w:rPr>
        <w:t>user</w:t>
      </w:r>
      <w:proofErr w:type="spellEnd"/>
      <w:r>
        <w:t xml:space="preserve"> vom Typ </w:t>
      </w:r>
      <w:r w:rsidRPr="004E68DF">
        <w:rPr>
          <w:rStyle w:val="07Code"/>
        </w:rPr>
        <w:t xml:space="preserve">Person </w:t>
      </w:r>
      <w:r>
        <w:t xml:space="preserve">verwaltet. </w:t>
      </w:r>
    </w:p>
    <w:p w14:paraId="27195F34" w14:textId="76E58F87" w:rsidR="00FE2294" w:rsidRPr="00EC1293" w:rsidRDefault="00324906" w:rsidP="00EC1293">
      <w:pPr>
        <w:pStyle w:val="04Teilaufgabe"/>
        <w:tabs>
          <w:tab w:val="right" w:pos="9921"/>
        </w:tabs>
        <w:rPr>
          <w:bCs/>
        </w:rPr>
      </w:pPr>
      <w:r w:rsidRPr="00EC1293">
        <w:rPr>
          <w:bCs/>
        </w:rPr>
        <w:t xml:space="preserve">Die Operation </w:t>
      </w:r>
      <w:proofErr w:type="spellStart"/>
      <w:r>
        <w:rPr>
          <w:rStyle w:val="07Code"/>
        </w:rPr>
        <w:t>j</w:t>
      </w:r>
      <w:r w:rsidRPr="00642CF8">
        <w:rPr>
          <w:rStyle w:val="07Code"/>
        </w:rPr>
        <w:t>uengste</w:t>
      </w:r>
      <w:r>
        <w:rPr>
          <w:rStyle w:val="07Code"/>
        </w:rPr>
        <w:t>sAlter</w:t>
      </w:r>
      <w:proofErr w:type="spellEnd"/>
      <w:r w:rsidR="00EC1293">
        <w:rPr>
          <w:rStyle w:val="07Code"/>
        </w:rPr>
        <w:t>():</w:t>
      </w:r>
      <w:r w:rsidR="00D06ABA">
        <w:rPr>
          <w:rStyle w:val="07Code"/>
        </w:rPr>
        <w:t xml:space="preserve"> </w:t>
      </w:r>
      <w:r w:rsidR="00EC1293">
        <w:rPr>
          <w:rStyle w:val="07Code"/>
        </w:rPr>
        <w:t>Ganzzahl</w:t>
      </w:r>
      <w:r w:rsidRPr="00324906">
        <w:rPr>
          <w:rStyle w:val="03TextZchn"/>
        </w:rPr>
        <w:t xml:space="preserve"> </w:t>
      </w:r>
      <w:r>
        <w:t xml:space="preserve">bestimmt, wie alt die jüngsten in der App registrierten Personen sind und </w:t>
      </w:r>
      <w:r w:rsidR="00EC1293">
        <w:t xml:space="preserve">gibt </w:t>
      </w:r>
      <w:r>
        <w:t>dieses Alter als Ganzzahl zurück.</w:t>
      </w:r>
      <w:r w:rsidR="00EC1293">
        <w:br/>
      </w:r>
      <w:r w:rsidR="002350AE" w:rsidRPr="007E468B">
        <w:t xml:space="preserve">Implementieren </w:t>
      </w:r>
      <w:r w:rsidR="002350AE">
        <w:t xml:space="preserve">Sie </w:t>
      </w:r>
      <w:r w:rsidR="00EC1293">
        <w:t xml:space="preserve">die Operation </w:t>
      </w:r>
      <w:r w:rsidR="002350AE">
        <w:t>in einer im Unterricht verwendeten Programmiersprache</w:t>
      </w:r>
      <w:r w:rsidR="00EC1293">
        <w:t>.</w:t>
      </w:r>
      <w:r w:rsidR="002350AE">
        <w:t xml:space="preserve"> </w:t>
      </w:r>
      <w:r w:rsidR="004E68DF">
        <w:t xml:space="preserve">Gehen Sie dabei davon aus, dass </w:t>
      </w:r>
      <w:r w:rsidR="005B6716">
        <w:t xml:space="preserve">die Reihung </w:t>
      </w:r>
      <w:proofErr w:type="spellStart"/>
      <w:r w:rsidR="005B6716" w:rsidRPr="00F40192">
        <w:rPr>
          <w:rStyle w:val="07Code"/>
        </w:rPr>
        <w:t>user</w:t>
      </w:r>
      <w:proofErr w:type="spellEnd"/>
      <w:r w:rsidR="005B6716" w:rsidRPr="00642CF8">
        <w:t xml:space="preserve"> </w:t>
      </w:r>
      <w:r w:rsidR="005B6716">
        <w:t xml:space="preserve">nicht leer </w:t>
      </w:r>
      <w:r w:rsidR="00B858FA">
        <w:t>ist.</w:t>
      </w:r>
      <w:r w:rsidR="008B56B0">
        <w:t xml:space="preserve"> </w:t>
      </w:r>
      <w:r w:rsidR="00EC1293">
        <w:tab/>
      </w:r>
      <w:r w:rsidR="008B56B0" w:rsidRPr="00EC1293">
        <w:rPr>
          <w:bCs/>
        </w:rPr>
        <w:t>[4 BE]</w:t>
      </w:r>
    </w:p>
    <w:p w14:paraId="559405AF" w14:textId="1D96E963" w:rsidR="00B2547A" w:rsidRPr="00C3519D" w:rsidRDefault="00B12CD7" w:rsidP="003954A0">
      <w:pPr>
        <w:pStyle w:val="04Teilaufgabe"/>
        <w:tabs>
          <w:tab w:val="right" w:pos="9921"/>
        </w:tabs>
        <w:spacing w:after="240"/>
        <w:ind w:left="357" w:hanging="357"/>
        <w:rPr>
          <w:b/>
        </w:rPr>
      </w:pPr>
      <w:r>
        <w:t>Erläutern</w:t>
      </w:r>
      <w:r w:rsidR="00F50834">
        <w:t xml:space="preserve"> Sie Änderungen an Ihrer Operation, damit diese zusätzlich zum Alter die Anzahl der </w:t>
      </w:r>
      <w:r w:rsidR="00341995">
        <w:t xml:space="preserve">jüngsten registrierten </w:t>
      </w:r>
      <w:r w:rsidR="00F50834">
        <w:t>Personen zurückgibt.</w:t>
      </w:r>
      <w:r w:rsidR="008A3DAC">
        <w:t xml:space="preserve"> </w:t>
      </w:r>
      <w:r w:rsidR="003954A0">
        <w:tab/>
      </w:r>
      <w:r w:rsidR="008A3DAC" w:rsidRPr="003954A0">
        <w:t>[</w:t>
      </w:r>
      <w:r w:rsidR="004E49C4">
        <w:t>4</w:t>
      </w:r>
      <w:r w:rsidR="008A3DAC" w:rsidRPr="003954A0">
        <w:t xml:space="preserve"> BE]</w:t>
      </w:r>
    </w:p>
    <w:p w14:paraId="1C360EEE" w14:textId="7DBA904B" w:rsidR="00C3519D" w:rsidRPr="008468E7" w:rsidRDefault="00C3519D" w:rsidP="00C3519D">
      <w:pPr>
        <w:pStyle w:val="03Text"/>
      </w:pPr>
      <w:r>
        <w:t>Beim Entwurf rekursiver Algorithmen spielt die Strategie „Teile und herrsche“ eine wichtige Rolle.</w:t>
      </w:r>
    </w:p>
    <w:p w14:paraId="64F927C6" w14:textId="7287D083" w:rsidR="00C3519D" w:rsidRPr="00BE78D8" w:rsidRDefault="00C3519D" w:rsidP="00C3519D">
      <w:pPr>
        <w:pStyle w:val="04Teilaufgabe"/>
        <w:tabs>
          <w:tab w:val="right" w:pos="9921"/>
        </w:tabs>
      </w:pPr>
      <w:r>
        <w:t xml:space="preserve">Erläutern Sie diese Strategie an einem selbst gewählten Beispiel. </w:t>
      </w:r>
      <w:r>
        <w:tab/>
      </w:r>
      <w:r w:rsidRPr="003954A0">
        <w:t>[4 BE]</w:t>
      </w:r>
    </w:p>
    <w:p w14:paraId="174EF7F9" w14:textId="59832A6B" w:rsidR="00BE78D8" w:rsidRPr="00B2547A" w:rsidRDefault="00B2547A" w:rsidP="00BE78D8">
      <w:pPr>
        <w:pStyle w:val="03Text"/>
      </w:pPr>
      <w:r>
        <w:t xml:space="preserve">In Abbildung </w:t>
      </w:r>
      <w:r w:rsidR="0098679A">
        <w:t>3</w:t>
      </w:r>
      <w:r>
        <w:t xml:space="preserve"> ist das Struktogramm</w:t>
      </w:r>
      <w:r w:rsidR="00B7260F">
        <w:t xml:space="preserve"> </w:t>
      </w:r>
      <w:r w:rsidR="009867F9">
        <w:t>d</w:t>
      </w:r>
      <w:r w:rsidR="00B7260F">
        <w:t xml:space="preserve">er </w:t>
      </w:r>
      <w:r w:rsidR="00E10F7B">
        <w:t xml:space="preserve">rekursiven </w:t>
      </w:r>
      <w:r w:rsidR="00B7260F">
        <w:t xml:space="preserve">Operation </w:t>
      </w:r>
      <w:proofErr w:type="spellStart"/>
      <w:r w:rsidR="00B7260F" w:rsidRPr="00E10F7B">
        <w:rPr>
          <w:rStyle w:val="07Code"/>
        </w:rPr>
        <w:t>sortiereNeu</w:t>
      </w:r>
      <w:proofErr w:type="spellEnd"/>
      <w:r w:rsidR="00B7260F" w:rsidRPr="00E10F7B">
        <w:t xml:space="preserve"> </w:t>
      </w:r>
      <w:r w:rsidR="00B7260F">
        <w:t xml:space="preserve">dargestellt, mit deren Hilfe für einen Teilbereich von </w:t>
      </w:r>
      <w:proofErr w:type="spellStart"/>
      <w:r w:rsidR="00B7260F" w:rsidRPr="00E10F7B">
        <w:rPr>
          <w:rStyle w:val="07Code"/>
        </w:rPr>
        <w:t>user</w:t>
      </w:r>
      <w:proofErr w:type="spellEnd"/>
      <w:r w:rsidR="00B7260F">
        <w:t xml:space="preserve"> eine Sortierung in Bezug auf das Attribut </w:t>
      </w:r>
      <w:r w:rsidR="00B7260F" w:rsidRPr="00E10F7B">
        <w:rPr>
          <w:rStyle w:val="07Code"/>
        </w:rPr>
        <w:t>punkte</w:t>
      </w:r>
      <w:r w:rsidR="00B7260F">
        <w:t xml:space="preserve"> vorgenommen werden kann.</w:t>
      </w:r>
      <w:r w:rsidR="00E10F7B">
        <w:t xml:space="preserve"> </w:t>
      </w:r>
    </w:p>
    <w:p w14:paraId="5AEBF3B1" w14:textId="473F33F5" w:rsidR="00FE3EFE" w:rsidRPr="00507840" w:rsidRDefault="00507840" w:rsidP="00E974F9">
      <w:pPr>
        <w:pStyle w:val="04Teilaufgabe"/>
        <w:tabs>
          <w:tab w:val="right" w:pos="9921"/>
        </w:tabs>
        <w:rPr>
          <w:b/>
        </w:rPr>
      </w:pPr>
      <w:r w:rsidRPr="00507840">
        <w:rPr>
          <w:bCs/>
        </w:rPr>
        <w:t xml:space="preserve">Dokumentieren Sie </w:t>
      </w:r>
      <w:r w:rsidR="00AC4F13">
        <w:rPr>
          <w:bCs/>
        </w:rPr>
        <w:t xml:space="preserve">in Abbildung 4 </w:t>
      </w:r>
      <w:r w:rsidR="00E974F9">
        <w:rPr>
          <w:bCs/>
        </w:rPr>
        <w:t xml:space="preserve">für die </w:t>
      </w:r>
      <w:r w:rsidR="00E974F9">
        <w:t xml:space="preserve">gegebene dynamische Reihung </w:t>
      </w:r>
      <w:proofErr w:type="spellStart"/>
      <w:r w:rsidR="00E974F9" w:rsidRPr="00507840">
        <w:rPr>
          <w:rStyle w:val="07Code"/>
        </w:rPr>
        <w:t>user</w:t>
      </w:r>
      <w:proofErr w:type="spellEnd"/>
      <w:r>
        <w:rPr>
          <w:bCs/>
        </w:rPr>
        <w:t xml:space="preserve"> </w:t>
      </w:r>
      <w:r w:rsidRPr="00507840">
        <w:rPr>
          <w:bCs/>
        </w:rPr>
        <w:t>die rekursiven Selbstauf</w:t>
      </w:r>
      <w:r w:rsidR="0073785F">
        <w:rPr>
          <w:bCs/>
        </w:rPr>
        <w:softHyphen/>
      </w:r>
      <w:r w:rsidRPr="00507840">
        <w:rPr>
          <w:bCs/>
        </w:rPr>
        <w:t>rufe</w:t>
      </w:r>
      <w:r w:rsidR="007A43EA">
        <w:rPr>
          <w:bCs/>
        </w:rPr>
        <w:t xml:space="preserve">, </w:t>
      </w:r>
      <w:r w:rsidRPr="00507840">
        <w:rPr>
          <w:bCs/>
        </w:rPr>
        <w:t xml:space="preserve">die </w:t>
      </w:r>
      <w:r w:rsidR="007A43EA">
        <w:rPr>
          <w:bCs/>
        </w:rPr>
        <w:t xml:space="preserve">sich </w:t>
      </w:r>
      <w:r w:rsidR="0073785F">
        <w:rPr>
          <w:bCs/>
        </w:rPr>
        <w:t>bei</w:t>
      </w:r>
      <w:r w:rsidR="007A43EA">
        <w:rPr>
          <w:bCs/>
        </w:rPr>
        <w:t xml:space="preserve"> de</w:t>
      </w:r>
      <w:r w:rsidR="0073785F">
        <w:rPr>
          <w:bCs/>
        </w:rPr>
        <w:t>r Verarbeitung des Aufrufs</w:t>
      </w:r>
      <w:r w:rsidRPr="00507840">
        <w:rPr>
          <w:bCs/>
        </w:rPr>
        <w:t xml:space="preserve"> </w:t>
      </w:r>
      <w:proofErr w:type="spellStart"/>
      <w:r w:rsidRPr="00B063A5">
        <w:rPr>
          <w:rStyle w:val="07Code"/>
        </w:rPr>
        <w:t>sortiereNeu</w:t>
      </w:r>
      <w:proofErr w:type="spellEnd"/>
      <w:r w:rsidRPr="00B063A5">
        <w:rPr>
          <w:rStyle w:val="07Code"/>
        </w:rPr>
        <w:t>(0,</w:t>
      </w:r>
      <w:r>
        <w:rPr>
          <w:rStyle w:val="07Code"/>
        </w:rPr>
        <w:t>2</w:t>
      </w:r>
      <w:r w:rsidRPr="00B063A5">
        <w:rPr>
          <w:rStyle w:val="07Code"/>
        </w:rPr>
        <w:t>)</w:t>
      </w:r>
      <w:r w:rsidR="007A43EA">
        <w:t xml:space="preserve"> ergeben. Notieren Sie zu jedem </w:t>
      </w:r>
      <w:r w:rsidR="003E2F6D">
        <w:t>Selbsta</w:t>
      </w:r>
      <w:r w:rsidR="007A43EA">
        <w:t xml:space="preserve">ufruf ergänzend, welche Belegung die Reihung </w:t>
      </w:r>
      <w:proofErr w:type="spellStart"/>
      <w:r w:rsidR="007A43EA" w:rsidRPr="007A43EA">
        <w:rPr>
          <w:rStyle w:val="07Code"/>
        </w:rPr>
        <w:t>user</w:t>
      </w:r>
      <w:proofErr w:type="spellEnd"/>
      <w:r w:rsidR="007A43EA">
        <w:t xml:space="preserve"> zu</w:t>
      </w:r>
      <w:r w:rsidR="003E2F6D">
        <w:t>m Z</w:t>
      </w:r>
      <w:r w:rsidR="007A43EA">
        <w:t xml:space="preserve">eitpunkt </w:t>
      </w:r>
      <w:r w:rsidR="003E2F6D">
        <w:t xml:space="preserve">des Selbstaufrufs </w:t>
      </w:r>
      <w:r w:rsidR="007A43EA">
        <w:t>besitzt.</w:t>
      </w:r>
      <w:r w:rsidR="00E974F9">
        <w:tab/>
      </w:r>
      <w:r>
        <w:t xml:space="preserve"> </w:t>
      </w:r>
      <w:r w:rsidR="008729DD" w:rsidRPr="00507840">
        <w:rPr>
          <w:bCs/>
        </w:rPr>
        <w:t>[</w:t>
      </w:r>
      <w:r>
        <w:rPr>
          <w:bCs/>
        </w:rPr>
        <w:t>4</w:t>
      </w:r>
      <w:r w:rsidR="008729DD" w:rsidRPr="00507840">
        <w:rPr>
          <w:bCs/>
        </w:rPr>
        <w:t xml:space="preserve"> BE]</w:t>
      </w:r>
    </w:p>
    <w:p w14:paraId="040FEA46" w14:textId="759B56FA" w:rsidR="008B56B0" w:rsidRDefault="005B2EA6" w:rsidP="00E826FC">
      <w:pPr>
        <w:pStyle w:val="04Teilaufgabe"/>
        <w:tabs>
          <w:tab w:val="right" w:pos="9921"/>
        </w:tabs>
        <w:spacing w:after="240"/>
        <w:ind w:left="357" w:hanging="357"/>
      </w:pPr>
      <w:r>
        <w:t>Der</w:t>
      </w:r>
      <w:r w:rsidR="00FE3EFE">
        <w:t xml:space="preserve"> rekursive Selbstaufruf </w:t>
      </w:r>
      <w:proofErr w:type="spellStart"/>
      <w:r w:rsidR="00FE3EFE" w:rsidRPr="00B063A5">
        <w:rPr>
          <w:rStyle w:val="07Code"/>
        </w:rPr>
        <w:t>sortiereNeu</w:t>
      </w:r>
      <w:proofErr w:type="spellEnd"/>
      <w:r w:rsidR="00FE3EFE" w:rsidRPr="00B063A5">
        <w:rPr>
          <w:rStyle w:val="07Code"/>
        </w:rPr>
        <w:t>(li,</w:t>
      </w:r>
      <w:r w:rsidR="00FE3EFE" w:rsidRPr="00D149E6">
        <w:t xml:space="preserve"> </w:t>
      </w:r>
      <w:proofErr w:type="spellStart"/>
      <w:r w:rsidR="00FE3EFE" w:rsidRPr="00B063A5">
        <w:rPr>
          <w:rStyle w:val="07Code"/>
        </w:rPr>
        <w:t>re</w:t>
      </w:r>
      <w:proofErr w:type="spellEnd"/>
      <w:r w:rsidR="00FE3EFE" w:rsidRPr="00B063A5">
        <w:rPr>
          <w:rStyle w:val="07Code"/>
        </w:rPr>
        <w:t>-k)</w:t>
      </w:r>
      <w:r w:rsidR="00FE3EFE">
        <w:t xml:space="preserve"> </w:t>
      </w:r>
      <w:r>
        <w:t xml:space="preserve">erfolgt </w:t>
      </w:r>
      <w:r w:rsidR="00FE3EFE">
        <w:t xml:space="preserve">zweimal in der Operation </w:t>
      </w:r>
      <w:proofErr w:type="spellStart"/>
      <w:r w:rsidR="00FE3EFE" w:rsidRPr="00B063A5">
        <w:rPr>
          <w:rStyle w:val="07Code"/>
        </w:rPr>
        <w:t>sortiereNeu</w:t>
      </w:r>
      <w:proofErr w:type="spellEnd"/>
      <w:r w:rsidR="00FE3EFE">
        <w:t xml:space="preserve">. </w:t>
      </w:r>
      <w:r w:rsidR="00863046">
        <w:br/>
      </w:r>
      <w:r w:rsidR="009F3D89">
        <w:t>Erläutern</w:t>
      </w:r>
      <w:r w:rsidR="00340924">
        <w:t xml:space="preserve"> Sie,</w:t>
      </w:r>
      <w:r w:rsidR="009F3D89">
        <w:t xml:space="preserve"> </w:t>
      </w:r>
      <w:r w:rsidR="00240446">
        <w:t>dass</w:t>
      </w:r>
      <w:r w:rsidR="00340924">
        <w:t xml:space="preserve"> im Allgemeinen nicht auf den zweiten Aufruf verzichtet werden kann.</w:t>
      </w:r>
      <w:r w:rsidR="00E826FC">
        <w:t xml:space="preserve"> </w:t>
      </w:r>
      <w:r w:rsidR="00E826FC">
        <w:tab/>
        <w:t>[4 BE]</w:t>
      </w:r>
    </w:p>
    <w:p w14:paraId="0236513C" w14:textId="77777777" w:rsidR="008468E7" w:rsidRDefault="00FA10BA" w:rsidP="008F132C">
      <w:pPr>
        <w:pStyle w:val="03Text"/>
      </w:pPr>
      <w:r>
        <w:t xml:space="preserve">Die </w:t>
      </w:r>
      <w:r w:rsidR="009F6450">
        <w:t>Tierbestimmungsapp</w:t>
      </w:r>
      <w:r>
        <w:t xml:space="preserve"> bietet die Möglichkeit der Bestimmung von </w:t>
      </w:r>
      <w:r w:rsidR="002C6192">
        <w:t xml:space="preserve">einigen </w:t>
      </w:r>
      <w:r w:rsidR="00240AE7">
        <w:t xml:space="preserve">heimischen </w:t>
      </w:r>
      <w:r>
        <w:t xml:space="preserve">Vögeln. </w:t>
      </w:r>
    </w:p>
    <w:p w14:paraId="15645CEA" w14:textId="6CADEA7D" w:rsidR="008F132C" w:rsidRDefault="006C04D3" w:rsidP="00E824BE">
      <w:pPr>
        <w:pStyle w:val="03Text"/>
      </w:pPr>
      <w:r>
        <w:t>Die</w:t>
      </w:r>
      <w:r w:rsidR="00655D33">
        <w:t xml:space="preserve"> </w:t>
      </w:r>
      <w:r w:rsidR="002C6192">
        <w:t>zu bestimmenden V</w:t>
      </w:r>
      <w:r w:rsidR="00562E9A">
        <w:t>ogelbezeichnungen</w:t>
      </w:r>
      <w:r w:rsidR="002C6192">
        <w:t xml:space="preserve"> und ihre jeweiligen Merkmale </w:t>
      </w:r>
      <w:r>
        <w:t>werden</w:t>
      </w:r>
      <w:r w:rsidR="009951B4">
        <w:t xml:space="preserve"> in</w:t>
      </w:r>
      <w:r>
        <w:t xml:space="preserve"> einem global definierten Binärbaum </w:t>
      </w:r>
      <w:proofErr w:type="spellStart"/>
      <w:r w:rsidR="007B16B1">
        <w:rPr>
          <w:rStyle w:val="07Code"/>
        </w:rPr>
        <w:t>heimischeVoegel</w:t>
      </w:r>
      <w:proofErr w:type="spellEnd"/>
      <w:r w:rsidRPr="004D1ECC">
        <w:rPr>
          <w:rStyle w:val="04TeilaufgabeZchn"/>
        </w:rPr>
        <w:t xml:space="preserve"> </w:t>
      </w:r>
      <w:r>
        <w:t xml:space="preserve">vom Typ </w:t>
      </w:r>
      <w:r w:rsidRPr="006C04D3">
        <w:rPr>
          <w:rStyle w:val="07Code"/>
        </w:rPr>
        <w:t>Zeichenkette</w:t>
      </w:r>
      <w:r>
        <w:t xml:space="preserve"> gespeichert.</w:t>
      </w:r>
      <w:r w:rsidR="004A3085">
        <w:t xml:space="preserve"> Ein solcher Binärbaum wird Entscheidungsbaum genannt.</w:t>
      </w:r>
      <w:r>
        <w:t xml:space="preserve"> In Abbildung </w:t>
      </w:r>
      <w:r w:rsidR="0098679A">
        <w:t>5</w:t>
      </w:r>
      <w:r w:rsidR="000F4522">
        <w:t xml:space="preserve"> </w:t>
      </w:r>
      <w:r w:rsidR="00857386">
        <w:t>ist beispielhaft ein</w:t>
      </w:r>
      <w:r w:rsidR="004A3085">
        <w:t xml:space="preserve"> Entscheidungsbaum dargestellt.</w:t>
      </w:r>
    </w:p>
    <w:p w14:paraId="3E9C27E7" w14:textId="7AB94D6B" w:rsidR="00F6632C" w:rsidRDefault="000F4F89" w:rsidP="005102D7">
      <w:pPr>
        <w:pStyle w:val="03Text"/>
      </w:pPr>
      <w:r>
        <w:t>In</w:t>
      </w:r>
      <w:r w:rsidR="00803802">
        <w:t xml:space="preserve"> Abbildung </w:t>
      </w:r>
      <w:r w:rsidR="0098679A">
        <w:t>6</w:t>
      </w:r>
      <w:r w:rsidR="00803802">
        <w:t xml:space="preserve"> </w:t>
      </w:r>
      <w:r>
        <w:t>ist die</w:t>
      </w:r>
      <w:r w:rsidR="00857386">
        <w:t xml:space="preserve"> </w:t>
      </w:r>
      <w:r w:rsidR="00803802">
        <w:t xml:space="preserve">Operation </w:t>
      </w:r>
      <w:proofErr w:type="spellStart"/>
      <w:r w:rsidR="00803802" w:rsidRPr="0092408C">
        <w:rPr>
          <w:rStyle w:val="07Code"/>
        </w:rPr>
        <w:t>bestimmeVogel</w:t>
      </w:r>
      <w:proofErr w:type="spellEnd"/>
      <w:r w:rsidR="00803802">
        <w:t xml:space="preserve"> </w:t>
      </w:r>
      <w:r>
        <w:t>gegeben,</w:t>
      </w:r>
      <w:r w:rsidR="00803802">
        <w:t xml:space="preserve"> </w:t>
      </w:r>
      <w:r w:rsidR="007B16B1">
        <w:t>der</w:t>
      </w:r>
      <w:r w:rsidR="00797B5F">
        <w:t xml:space="preserve"> als Parameter</w:t>
      </w:r>
      <w:r>
        <w:t xml:space="preserve"> ein</w:t>
      </w:r>
      <w:r w:rsidR="00803802">
        <w:t xml:space="preserve"> </w:t>
      </w:r>
      <w:r w:rsidR="004A3085">
        <w:t>Entscheidungs</w:t>
      </w:r>
      <w:r w:rsidR="00803802">
        <w:t xml:space="preserve">baum </w:t>
      </w:r>
      <w:r>
        <w:rPr>
          <w:rStyle w:val="04TeilaufgabeZchn"/>
        </w:rPr>
        <w:t xml:space="preserve">übergeben wird. Mithilfe der Operation wird der Entscheidungsbaum </w:t>
      </w:r>
      <w:r w:rsidR="00857386">
        <w:t>abhängig von nacheinander vorzunehmenden Nutzereingaben</w:t>
      </w:r>
      <w:r>
        <w:t xml:space="preserve"> durchlaufen und eine Vogelbezeichnung zurückgegeben</w:t>
      </w:r>
      <w:r w:rsidR="00857386">
        <w:t xml:space="preserve">. </w:t>
      </w:r>
    </w:p>
    <w:p w14:paraId="27F59B34" w14:textId="36E2249B" w:rsidR="005102D7" w:rsidRDefault="002C6192" w:rsidP="005131FC">
      <w:pPr>
        <w:pStyle w:val="04Teilaufgabe"/>
        <w:tabs>
          <w:tab w:val="right" w:pos="9921"/>
        </w:tabs>
      </w:pPr>
      <w:r>
        <w:t xml:space="preserve">Geben Sie an, welche Werte die Variable </w:t>
      </w:r>
      <w:proofErr w:type="spellStart"/>
      <w:r w:rsidRPr="00562E9A">
        <w:rPr>
          <w:rStyle w:val="07Code"/>
        </w:rPr>
        <w:t>merkmal</w:t>
      </w:r>
      <w:proofErr w:type="spellEnd"/>
      <w:r>
        <w:t xml:space="preserve"> </w:t>
      </w:r>
      <w:r w:rsidR="002C22B1">
        <w:t xml:space="preserve">nacheinander </w:t>
      </w:r>
      <w:r>
        <w:t>an</w:t>
      </w:r>
      <w:r w:rsidR="002C22B1">
        <w:t>genommen hat</w:t>
      </w:r>
      <w:r>
        <w:t xml:space="preserve">, wenn </w:t>
      </w:r>
      <w:r w:rsidR="00562E9A">
        <w:t xml:space="preserve">die Operation </w:t>
      </w:r>
      <w:proofErr w:type="spellStart"/>
      <w:r w:rsidR="00562E9A" w:rsidRPr="00562E9A">
        <w:rPr>
          <w:rStyle w:val="07Code"/>
        </w:rPr>
        <w:t>bestimmeVogel</w:t>
      </w:r>
      <w:proofErr w:type="spellEnd"/>
      <w:r w:rsidR="00797B5F">
        <w:rPr>
          <w:rStyle w:val="07Code"/>
        </w:rPr>
        <w:t>(</w:t>
      </w:r>
      <w:proofErr w:type="spellStart"/>
      <w:r w:rsidR="00797B5F">
        <w:rPr>
          <w:rStyle w:val="07Code"/>
        </w:rPr>
        <w:t>heimischeVoegel</w:t>
      </w:r>
      <w:proofErr w:type="spellEnd"/>
      <w:r w:rsidR="00797B5F">
        <w:rPr>
          <w:rStyle w:val="07Code"/>
        </w:rPr>
        <w:t>)</w:t>
      </w:r>
      <w:r w:rsidR="00562E9A" w:rsidRPr="004D1ECC">
        <w:t xml:space="preserve"> </w:t>
      </w:r>
      <w:r w:rsidR="00562E9A">
        <w:t>den Wert "</w:t>
      </w:r>
      <w:r w:rsidR="00E90285">
        <w:t>Weißstorch</w:t>
      </w:r>
      <w:r w:rsidR="00562E9A">
        <w:t xml:space="preserve">“ zurückgibt. </w:t>
      </w:r>
      <w:r w:rsidR="003D70C6">
        <w:tab/>
      </w:r>
      <w:r w:rsidR="008A3DAC" w:rsidRPr="003D70C6">
        <w:t>[2 BE]</w:t>
      </w:r>
    </w:p>
    <w:p w14:paraId="301D0452" w14:textId="0DE2C50D" w:rsidR="005102D7" w:rsidRDefault="001318F7" w:rsidP="00C44163">
      <w:pPr>
        <w:pStyle w:val="04Teilaufgabe"/>
      </w:pPr>
      <w:r>
        <w:t>I</w:t>
      </w:r>
      <w:r w:rsidR="00C54F37">
        <w:t>n eine zunächst leere</w:t>
      </w:r>
      <w:r w:rsidR="001C0620">
        <w:t>,</w:t>
      </w:r>
      <w:r w:rsidR="00C54F37">
        <w:t xml:space="preserve"> global definierte dynamische Reihung </w:t>
      </w:r>
      <w:proofErr w:type="spellStart"/>
      <w:r w:rsidR="00C54F37" w:rsidRPr="00C54F37">
        <w:rPr>
          <w:rStyle w:val="07Code"/>
        </w:rPr>
        <w:t>merkmale</w:t>
      </w:r>
      <w:proofErr w:type="spellEnd"/>
      <w:r w:rsidR="00C54F37">
        <w:t xml:space="preserve"> vom Typ Zeichenkette sollen alle </w:t>
      </w:r>
      <w:r w:rsidR="00562E9A">
        <w:t>in</w:t>
      </w:r>
      <w:r w:rsidR="00C54F37">
        <w:t xml:space="preserve"> </w:t>
      </w:r>
      <w:proofErr w:type="spellStart"/>
      <w:r w:rsidR="007B16B1">
        <w:rPr>
          <w:rStyle w:val="07Code"/>
        </w:rPr>
        <w:t>heimischeVoegel</w:t>
      </w:r>
      <w:proofErr w:type="spellEnd"/>
      <w:r w:rsidR="00C54F37">
        <w:t xml:space="preserve"> </w:t>
      </w:r>
      <w:r w:rsidR="00562E9A">
        <w:t xml:space="preserve">vorkommenden Merkmale </w:t>
      </w:r>
      <w:r w:rsidR="00C54F37">
        <w:t xml:space="preserve">eingetragen werden. </w:t>
      </w:r>
      <w:r w:rsidR="00562E9A">
        <w:t xml:space="preserve">Die in den Blättern gespeicherten Vogelbezeichnungen werden nicht in </w:t>
      </w:r>
      <w:proofErr w:type="spellStart"/>
      <w:r w:rsidR="00562E9A" w:rsidRPr="00562E9A">
        <w:rPr>
          <w:rStyle w:val="07Code"/>
        </w:rPr>
        <w:t>merkmale</w:t>
      </w:r>
      <w:proofErr w:type="spellEnd"/>
      <w:r w:rsidR="00562E9A">
        <w:t xml:space="preserve"> aufgenommen. I</w:t>
      </w:r>
      <w:r w:rsidR="00C54F37">
        <w:t xml:space="preserve">m Baum mehrfach vorkommende Merkmale </w:t>
      </w:r>
      <w:r w:rsidR="00562E9A">
        <w:t xml:space="preserve">sollen </w:t>
      </w:r>
      <w:r w:rsidR="00C54F37">
        <w:t xml:space="preserve">nur einmalig in </w:t>
      </w:r>
      <w:proofErr w:type="spellStart"/>
      <w:r w:rsidR="00C54F37" w:rsidRPr="00C54F37">
        <w:rPr>
          <w:rStyle w:val="07Code"/>
        </w:rPr>
        <w:t>merkmale</w:t>
      </w:r>
      <w:proofErr w:type="spellEnd"/>
      <w:r w:rsidR="00C54F37" w:rsidRPr="004D1ECC">
        <w:t xml:space="preserve"> </w:t>
      </w:r>
      <w:r w:rsidR="00C54F37">
        <w:t>eingetragen werden</w:t>
      </w:r>
      <w:r w:rsidR="00562E9A">
        <w:t>.</w:t>
      </w:r>
      <w:r w:rsidR="005102D7">
        <w:t xml:space="preserve"> </w:t>
      </w:r>
    </w:p>
    <w:p w14:paraId="460DF931" w14:textId="71554671" w:rsidR="00C54F37" w:rsidRPr="005102D7" w:rsidRDefault="00C54F37" w:rsidP="00243C9F">
      <w:pPr>
        <w:pStyle w:val="04Teilaufgabe"/>
        <w:numPr>
          <w:ilvl w:val="0"/>
          <w:numId w:val="0"/>
        </w:numPr>
        <w:tabs>
          <w:tab w:val="right" w:pos="9921"/>
        </w:tabs>
        <w:ind w:left="360"/>
      </w:pPr>
      <w:r w:rsidRPr="007E468B">
        <w:t xml:space="preserve">Implementieren </w:t>
      </w:r>
      <w:r>
        <w:t>Sie in einer im Unterricht verwendeten Programmiersprache eine entsprechende Operation</w:t>
      </w:r>
      <w:r w:rsidR="002103C0">
        <w:t xml:space="preserve"> </w:t>
      </w:r>
      <w:proofErr w:type="spellStart"/>
      <w:r w:rsidR="001E2CFC">
        <w:rPr>
          <w:rStyle w:val="07Code"/>
        </w:rPr>
        <w:t>gib</w:t>
      </w:r>
      <w:r w:rsidR="00562E9A" w:rsidRPr="00562E9A">
        <w:rPr>
          <w:rStyle w:val="07Code"/>
        </w:rPr>
        <w:t>Merkmale</w:t>
      </w:r>
      <w:proofErr w:type="spellEnd"/>
      <w:r w:rsidR="00562E9A" w:rsidRPr="00562E9A">
        <w:rPr>
          <w:rStyle w:val="07Code"/>
        </w:rPr>
        <w:t>(b: Binärbaum vom Typ Zeichenkette</w:t>
      </w:r>
      <w:r w:rsidR="001E2CFC">
        <w:rPr>
          <w:rStyle w:val="07Code"/>
        </w:rPr>
        <w:t>)</w:t>
      </w:r>
      <w:r w:rsidR="00243C9F" w:rsidRPr="0050359F">
        <w:t>.</w:t>
      </w:r>
      <w:r w:rsidR="00243C9F">
        <w:rPr>
          <w:rStyle w:val="07Code"/>
        </w:rPr>
        <w:tab/>
      </w:r>
      <w:r>
        <w:t xml:space="preserve"> </w:t>
      </w:r>
      <w:r w:rsidR="008A3DAC" w:rsidRPr="00243C9F">
        <w:t>[8 BE]</w:t>
      </w:r>
    </w:p>
    <w:p w14:paraId="0041D803" w14:textId="5F59CF4F" w:rsidR="0092408C" w:rsidRDefault="00DB0CFA" w:rsidP="005102D7">
      <w:pPr>
        <w:pStyle w:val="03Text"/>
      </w:pPr>
      <w:r>
        <w:lastRenderedPageBreak/>
        <w:t>Die App verwendet mehrere verschiedene Entscheidungsbäume, um auch Tiere anderer Gattungen zu bestimmen.</w:t>
      </w:r>
      <w:r w:rsidR="0092408C">
        <w:t xml:space="preserve"> Die Tiefe eines </w:t>
      </w:r>
      <w:r w:rsidR="004A3085">
        <w:t>Entscheidungsbaums</w:t>
      </w:r>
      <w:r w:rsidR="0092408C">
        <w:t xml:space="preserve"> ist definiert als die maximale Anzahl der Merkmale, die zur Bestimmung eines Vogels abgefragt werden. Für den Baum aus Abbildung </w:t>
      </w:r>
      <w:r w:rsidR="0098679A">
        <w:t>5</w:t>
      </w:r>
      <w:r w:rsidR="0092408C">
        <w:t xml:space="preserve"> beträgt die Tiefe beispielsweise </w:t>
      </w:r>
      <w:r w:rsidR="004A3085">
        <w:t>4.</w:t>
      </w:r>
    </w:p>
    <w:p w14:paraId="2B71A175" w14:textId="1DDDDE25" w:rsidR="00220543" w:rsidRPr="001E2CFC" w:rsidRDefault="00220543" w:rsidP="001E2CFC">
      <w:pPr>
        <w:pStyle w:val="04Teilaufgabe"/>
        <w:tabs>
          <w:tab w:val="right" w:pos="9921"/>
        </w:tabs>
      </w:pPr>
      <w:r>
        <w:t xml:space="preserve">Entwickeln Sie ein Struktogramm einer Operation </w:t>
      </w:r>
      <w:proofErr w:type="spellStart"/>
      <w:r w:rsidRPr="007D3980">
        <w:rPr>
          <w:rStyle w:val="07Code"/>
        </w:rPr>
        <w:t>tiefeBestimmen</w:t>
      </w:r>
      <w:proofErr w:type="spellEnd"/>
      <w:r w:rsidRPr="004A47C1">
        <w:t xml:space="preserve">, die </w:t>
      </w:r>
      <w:r>
        <w:t>einen Entscheidungsbaum als Parameter übergeben bekommt und die zugehörige Tiefe als Ganzzahl zurückgibt.</w:t>
      </w:r>
      <w:r w:rsidR="00240AE7">
        <w:t xml:space="preserve"> </w:t>
      </w:r>
      <w:r w:rsidR="001E2CFC">
        <w:tab/>
      </w:r>
      <w:r w:rsidR="00240AE7" w:rsidRPr="001E2CFC">
        <w:t>[4 BE]</w:t>
      </w:r>
    </w:p>
    <w:p w14:paraId="1E32FA48" w14:textId="30008B6C" w:rsidR="0050359F" w:rsidRDefault="0050359F" w:rsidP="005102D7">
      <w:pPr>
        <w:pStyle w:val="03Text"/>
      </w:pPr>
      <w:r w:rsidRPr="0050359F">
        <w:t xml:space="preserve">Im Folgenden sollen für eine natürliche Zahl </w:t>
      </w:r>
      <w:r w:rsidRPr="0050359F">
        <w:rPr>
          <w:rStyle w:val="07Code"/>
        </w:rPr>
        <w:t>n</w:t>
      </w:r>
      <w:r w:rsidRPr="0050359F">
        <w:t xml:space="preserve"> die möglichen Tiefen eines Entscheidungsbaums mit </w:t>
      </w:r>
      <w:r w:rsidRPr="0050359F">
        <w:rPr>
          <w:rStyle w:val="07Code"/>
        </w:rPr>
        <w:t>n</w:t>
      </w:r>
      <w:r w:rsidRPr="0050359F">
        <w:t xml:space="preserve"> verschiedenen Merkmalen</w:t>
      </w:r>
      <w:r>
        <w:t xml:space="preserve"> untersucht werden, wobei jedes Merkmal nur genau einmal im Baum vorkommt.</w:t>
      </w:r>
      <w:r w:rsidRPr="0050359F">
        <w:t xml:space="preserve"> </w:t>
      </w:r>
    </w:p>
    <w:p w14:paraId="15392C87" w14:textId="2562071B" w:rsidR="004A3085" w:rsidRPr="004B0BEB" w:rsidRDefault="002C22B1" w:rsidP="008F1324">
      <w:pPr>
        <w:pStyle w:val="04Teilaufgabe"/>
        <w:tabs>
          <w:tab w:val="right" w:pos="9921"/>
        </w:tabs>
        <w:spacing w:after="120"/>
        <w:ind w:left="357" w:hanging="357"/>
      </w:pPr>
      <w:r>
        <w:t>Untersuchen</w:t>
      </w:r>
      <w:r w:rsidR="004A3085" w:rsidRPr="0074141D">
        <w:t xml:space="preserve"> </w:t>
      </w:r>
      <w:r w:rsidR="004A3085">
        <w:t xml:space="preserve">Sie, welche Tiefe </w:t>
      </w:r>
      <w:r w:rsidR="00DE5DF6">
        <w:t xml:space="preserve">ein solcher Entscheidungsbaum </w:t>
      </w:r>
      <w:r w:rsidR="004A3085">
        <w:t>maximal haben kann</w:t>
      </w:r>
      <w:r>
        <w:t xml:space="preserve"> und welche Tiefe er mindestens haben muss</w:t>
      </w:r>
      <w:r w:rsidR="004A3085">
        <w:t>.</w:t>
      </w:r>
      <w:r w:rsidR="00240AE7">
        <w:t xml:space="preserve"> </w:t>
      </w:r>
      <w:r w:rsidR="004B0BEB">
        <w:tab/>
      </w:r>
      <w:r w:rsidR="00240AE7" w:rsidRPr="004B0BEB">
        <w:t>[</w:t>
      </w:r>
      <w:r>
        <w:t>5</w:t>
      </w:r>
      <w:r w:rsidR="00240AE7" w:rsidRPr="004B0BEB">
        <w:t xml:space="preserve"> BE]</w:t>
      </w:r>
    </w:p>
    <w:p w14:paraId="3063BC3B" w14:textId="6623D432" w:rsidR="00B035FC" w:rsidRDefault="00240AE7" w:rsidP="008F1324">
      <w:pPr>
        <w:pStyle w:val="03Text"/>
        <w:spacing w:after="120"/>
      </w:pPr>
      <w:r>
        <w:t>Der Zoo verwaltet Daten</w:t>
      </w:r>
      <w:r w:rsidR="00575049">
        <w:t xml:space="preserve"> </w:t>
      </w:r>
      <w:r>
        <w:t>in einer Datenbank</w:t>
      </w:r>
      <w:r w:rsidR="004B3CD0">
        <w:t xml:space="preserve">. </w:t>
      </w:r>
      <w:r w:rsidR="00ED3752">
        <w:t>Das zugrundeliegende relationale Datenbankschema ist in</w:t>
      </w:r>
      <w:r w:rsidR="004B3CD0">
        <w:t xml:space="preserve"> Abbildung </w:t>
      </w:r>
      <w:r w:rsidR="009D6A0C">
        <w:t>1</w:t>
      </w:r>
      <w:r w:rsidR="004B3CD0">
        <w:t xml:space="preserve"> </w:t>
      </w:r>
      <w:r w:rsidR="00ED3752">
        <w:t>dargestellt</w:t>
      </w:r>
      <w:r>
        <w:t>.</w:t>
      </w:r>
      <w:r w:rsidR="00575049">
        <w:t xml:space="preserve"> 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6232"/>
      </w:tblGrid>
      <w:tr w:rsidR="009D6A0C" w14:paraId="1E5EC4A6" w14:textId="77777777" w:rsidTr="00F63625">
        <w:trPr>
          <w:jc w:val="center"/>
        </w:trPr>
        <w:tc>
          <w:tcPr>
            <w:tcW w:w="6232" w:type="dxa"/>
          </w:tcPr>
          <w:p w14:paraId="57DC787C" w14:textId="1DFAA7FB" w:rsidR="009D6A0C" w:rsidRPr="006134D4" w:rsidRDefault="009D6A0C" w:rsidP="008F1324">
            <w:pPr>
              <w:pStyle w:val="03Text"/>
              <w:spacing w:before="40" w:after="40"/>
              <w:rPr>
                <w:rStyle w:val="07Code"/>
                <w:rFonts w:ascii="Calibri" w:hAnsi="Calibri" w:cs="Times New Roman"/>
                <w:bCs w:val="0"/>
                <w:szCs w:val="22"/>
              </w:rPr>
            </w:pPr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Tier(</w:t>
            </w:r>
            <w:r w:rsidRPr="00B4106D">
              <w:rPr>
                <w:rStyle w:val="07Code"/>
                <w:rFonts w:ascii="Calibri" w:hAnsi="Calibri" w:cs="Times New Roman"/>
                <w:bCs w:val="0"/>
                <w:szCs w:val="22"/>
                <w:u w:val="single"/>
              </w:rPr>
              <w:t>ID</w:t>
            </w:r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 xml:space="preserve">, Name, Geburtsjahr, Gattung, Gewicht, </w:t>
            </w:r>
            <w:r w:rsidR="00956C4A" w:rsidRPr="00956C4A">
              <w:rPr>
                <w:rStyle w:val="07Code"/>
                <w:rFonts w:ascii="Consolas" w:hAnsi="Consolas" w:cs="Calibri"/>
                <w:bCs w:val="0"/>
                <w:szCs w:val="22"/>
              </w:rPr>
              <w:t>↑</w:t>
            </w:r>
            <w:proofErr w:type="spellStart"/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GebäudeNr</w:t>
            </w:r>
            <w:proofErr w:type="spellEnd"/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)</w:t>
            </w:r>
          </w:p>
          <w:p w14:paraId="4006FF18" w14:textId="77777777" w:rsidR="009D6A0C" w:rsidRPr="006134D4" w:rsidRDefault="009D6A0C" w:rsidP="008F1324">
            <w:pPr>
              <w:pStyle w:val="03Text"/>
              <w:spacing w:before="40" w:after="40"/>
              <w:rPr>
                <w:rStyle w:val="07Code"/>
                <w:rFonts w:ascii="Calibri" w:hAnsi="Calibri" w:cs="Times New Roman"/>
                <w:bCs w:val="0"/>
                <w:szCs w:val="22"/>
              </w:rPr>
            </w:pPr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Gebäude(</w:t>
            </w:r>
            <w:proofErr w:type="spellStart"/>
            <w:r w:rsidRPr="00B4106D">
              <w:rPr>
                <w:rStyle w:val="07Code"/>
                <w:rFonts w:ascii="Calibri" w:hAnsi="Calibri" w:cs="Times New Roman"/>
                <w:bCs w:val="0"/>
                <w:szCs w:val="22"/>
                <w:u w:val="single"/>
              </w:rPr>
              <w:t>GebäudeNr</w:t>
            </w:r>
            <w:proofErr w:type="spellEnd"/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, Name, Größe)</w:t>
            </w:r>
          </w:p>
          <w:p w14:paraId="67751196" w14:textId="77777777" w:rsidR="009D6A0C" w:rsidRPr="006134D4" w:rsidRDefault="009D6A0C" w:rsidP="008F1324">
            <w:pPr>
              <w:pStyle w:val="03Text"/>
              <w:spacing w:before="40" w:after="40"/>
              <w:rPr>
                <w:rStyle w:val="07Code"/>
                <w:rFonts w:ascii="Calibri" w:hAnsi="Calibri" w:cs="Times New Roman"/>
                <w:bCs w:val="0"/>
                <w:szCs w:val="22"/>
              </w:rPr>
            </w:pPr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Futtersorte(</w:t>
            </w:r>
            <w:r w:rsidRPr="00B4106D">
              <w:rPr>
                <w:rStyle w:val="07Code"/>
                <w:rFonts w:ascii="Calibri" w:hAnsi="Calibri" w:cs="Times New Roman"/>
                <w:bCs w:val="0"/>
                <w:szCs w:val="22"/>
                <w:u w:val="single"/>
              </w:rPr>
              <w:t>Nummer</w:t>
            </w:r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 xml:space="preserve">, Name, Form, </w:t>
            </w:r>
            <w:r w:rsidRPr="00956C4A">
              <w:rPr>
                <w:rStyle w:val="07Code"/>
                <w:rFonts w:ascii="Consolas" w:hAnsi="Consolas" w:cs="Times New Roman"/>
                <w:bCs w:val="0"/>
                <w:szCs w:val="22"/>
              </w:rPr>
              <w:t>↑</w:t>
            </w:r>
            <w:proofErr w:type="spellStart"/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GebäudeNr</w:t>
            </w:r>
            <w:proofErr w:type="spellEnd"/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 xml:space="preserve">, </w:t>
            </w:r>
            <w:r w:rsidRPr="00956C4A">
              <w:rPr>
                <w:rStyle w:val="07Code"/>
                <w:rFonts w:ascii="Consolas" w:hAnsi="Consolas" w:cs="Times New Roman"/>
                <w:bCs w:val="0"/>
                <w:szCs w:val="22"/>
              </w:rPr>
              <w:t>↑</w:t>
            </w:r>
            <w:proofErr w:type="spellStart"/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Liefer</w:t>
            </w:r>
            <w:r>
              <w:rPr>
                <w:rStyle w:val="07Code"/>
                <w:rFonts w:ascii="Calibri" w:hAnsi="Calibri" w:cs="Times New Roman"/>
                <w:bCs w:val="0"/>
                <w:szCs w:val="22"/>
              </w:rPr>
              <w:t>ant</w:t>
            </w:r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I</w:t>
            </w:r>
            <w:r>
              <w:rPr>
                <w:rStyle w:val="07Code"/>
                <w:rFonts w:ascii="Calibri" w:hAnsi="Calibri" w:cs="Times New Roman"/>
                <w:bCs w:val="0"/>
                <w:szCs w:val="22"/>
              </w:rPr>
              <w:t>D</w:t>
            </w:r>
            <w:proofErr w:type="spellEnd"/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)</w:t>
            </w:r>
          </w:p>
          <w:p w14:paraId="1130877A" w14:textId="77777777" w:rsidR="009D6A0C" w:rsidRPr="006134D4" w:rsidRDefault="009D6A0C" w:rsidP="008F1324">
            <w:pPr>
              <w:pStyle w:val="03Text"/>
              <w:spacing w:before="40" w:after="40"/>
              <w:rPr>
                <w:rStyle w:val="07Code"/>
                <w:rFonts w:ascii="Calibri" w:hAnsi="Calibri" w:cs="Times New Roman"/>
                <w:bCs w:val="0"/>
                <w:szCs w:val="22"/>
              </w:rPr>
            </w:pPr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Lieferant(</w:t>
            </w:r>
            <w:r w:rsidRPr="00B4106D">
              <w:rPr>
                <w:rStyle w:val="07Code"/>
                <w:rFonts w:ascii="Calibri" w:hAnsi="Calibri" w:cs="Times New Roman"/>
                <w:bCs w:val="0"/>
                <w:szCs w:val="22"/>
                <w:u w:val="single"/>
              </w:rPr>
              <w:t>ID</w:t>
            </w:r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, Name, Telefonnummer)</w:t>
            </w:r>
          </w:p>
          <w:p w14:paraId="0DCA20F3" w14:textId="77777777" w:rsidR="009D6A0C" w:rsidRDefault="009D6A0C" w:rsidP="008F1324">
            <w:pPr>
              <w:pStyle w:val="03Text"/>
              <w:spacing w:before="40" w:after="40"/>
            </w:pPr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Futter(</w:t>
            </w:r>
            <w:r w:rsidRPr="00956C4A">
              <w:rPr>
                <w:rStyle w:val="07Code"/>
                <w:rFonts w:ascii="Consolas" w:hAnsi="Consolas" w:cs="Times New Roman"/>
                <w:bCs w:val="0"/>
                <w:szCs w:val="22"/>
              </w:rPr>
              <w:t>↑</w:t>
            </w:r>
            <w:proofErr w:type="spellStart"/>
            <w:r w:rsidRPr="00B4106D">
              <w:rPr>
                <w:rStyle w:val="07Code"/>
                <w:rFonts w:ascii="Calibri" w:hAnsi="Calibri" w:cs="Times New Roman"/>
                <w:bCs w:val="0"/>
                <w:szCs w:val="22"/>
                <w:u w:val="single"/>
              </w:rPr>
              <w:t>TierID</w:t>
            </w:r>
            <w:proofErr w:type="spellEnd"/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 xml:space="preserve">, </w:t>
            </w:r>
            <w:r w:rsidRPr="00956C4A">
              <w:rPr>
                <w:rStyle w:val="07Code"/>
                <w:rFonts w:ascii="Consolas" w:hAnsi="Consolas" w:cs="Times New Roman"/>
                <w:bCs w:val="0"/>
                <w:szCs w:val="22"/>
              </w:rPr>
              <w:t>↑</w:t>
            </w:r>
            <w:r w:rsidRPr="00B4106D">
              <w:rPr>
                <w:rStyle w:val="07Code"/>
                <w:rFonts w:ascii="Calibri" w:hAnsi="Calibri" w:cs="Times New Roman"/>
                <w:bCs w:val="0"/>
                <w:szCs w:val="22"/>
                <w:u w:val="single"/>
              </w:rPr>
              <w:t>Futternummer</w:t>
            </w:r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 xml:space="preserve">, </w:t>
            </w:r>
            <w:proofErr w:type="spellStart"/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KGProTag</w:t>
            </w:r>
            <w:proofErr w:type="spellEnd"/>
            <w:r w:rsidRPr="006134D4">
              <w:rPr>
                <w:rStyle w:val="07Code"/>
                <w:rFonts w:ascii="Calibri" w:hAnsi="Calibri" w:cs="Times New Roman"/>
                <w:bCs w:val="0"/>
                <w:szCs w:val="22"/>
              </w:rPr>
              <w:t>)</w:t>
            </w:r>
          </w:p>
        </w:tc>
      </w:tr>
    </w:tbl>
    <w:p w14:paraId="0C7DF995" w14:textId="4AB8A66B" w:rsidR="009D6A0C" w:rsidRDefault="009D6A0C" w:rsidP="006E06F0">
      <w:pPr>
        <w:pStyle w:val="06Abbildung"/>
        <w:spacing w:after="120"/>
      </w:pPr>
      <w:r w:rsidRPr="00831A6B">
        <w:t>Abbildung</w:t>
      </w:r>
      <w:r>
        <w:t xml:space="preserve"> 1: Relationales Datenbankschema zum Zoo</w:t>
      </w:r>
      <w:r w:rsidRPr="006F744F">
        <w:t xml:space="preserve"> </w:t>
      </w:r>
    </w:p>
    <w:p w14:paraId="157CB24D" w14:textId="6C5F01DC" w:rsidR="00D911A3" w:rsidRPr="005102D7" w:rsidRDefault="00D911A3" w:rsidP="00E575F5">
      <w:pPr>
        <w:pStyle w:val="04Teilaufgabe"/>
        <w:tabs>
          <w:tab w:val="right" w:pos="9921"/>
        </w:tabs>
        <w:rPr>
          <w:b/>
        </w:rPr>
      </w:pPr>
      <w:r>
        <w:t xml:space="preserve">Untersuchen Sie, </w:t>
      </w:r>
      <w:r w:rsidR="0074736A">
        <w:t>ob sich statt des Attributs ID ein anderes einzelnes</w:t>
      </w:r>
      <w:r>
        <w:t xml:space="preserve"> Attribut </w:t>
      </w:r>
      <w:r w:rsidR="0074736A">
        <w:t xml:space="preserve">der Tabelle Tier als Primärschlüssel für die Tabelle Tier </w:t>
      </w:r>
      <w:r>
        <w:t>eigne</w:t>
      </w:r>
      <w:r w:rsidR="0074736A">
        <w:t>t</w:t>
      </w:r>
      <w:r>
        <w:t>.</w:t>
      </w:r>
      <w:r w:rsidR="005102D7">
        <w:t xml:space="preserve"> </w:t>
      </w:r>
      <w:r w:rsidR="00E575F5">
        <w:tab/>
      </w:r>
      <w:r w:rsidR="005102D7" w:rsidRPr="00E575F5">
        <w:t>[3 BE]</w:t>
      </w:r>
    </w:p>
    <w:p w14:paraId="6E61681F" w14:textId="3BDD30DA" w:rsidR="00575049" w:rsidRDefault="00575049" w:rsidP="008A0436">
      <w:pPr>
        <w:pStyle w:val="04Teilaufgabe"/>
        <w:tabs>
          <w:tab w:val="right" w:pos="9921"/>
        </w:tabs>
      </w:pPr>
      <w:r>
        <w:t>Entwerfen Sie SQL-Abfragen auf Grundlage des gegebenen Datenbankschemas, um die folgenden Ausgaben zu erhalten:</w:t>
      </w:r>
      <w:r w:rsidR="008A0436">
        <w:tab/>
        <w:t xml:space="preserve"> </w:t>
      </w:r>
      <w:r w:rsidR="008A0436" w:rsidRPr="008A0436">
        <w:rPr>
          <w:rStyle w:val="05BEZchn"/>
        </w:rPr>
        <w:t>[7 BE]</w:t>
      </w:r>
    </w:p>
    <w:p w14:paraId="36B140CC" w14:textId="63341ED5" w:rsidR="00722B35" w:rsidRPr="00275B7F" w:rsidRDefault="00722B35" w:rsidP="00E575F5">
      <w:pPr>
        <w:pStyle w:val="04Teilaufgabe"/>
        <w:numPr>
          <w:ilvl w:val="0"/>
          <w:numId w:val="16"/>
        </w:numPr>
        <w:tabs>
          <w:tab w:val="right" w:pos="9921"/>
        </w:tabs>
        <w:rPr>
          <w:b/>
        </w:rPr>
      </w:pPr>
      <w:r>
        <w:t xml:space="preserve">Eine Liste, </w:t>
      </w:r>
      <w:r w:rsidR="00844C54">
        <w:t xml:space="preserve">absteigend nach Größe sortiert, </w:t>
      </w:r>
      <w:r>
        <w:t xml:space="preserve">die alle </w:t>
      </w:r>
      <w:r w:rsidR="00B035FC">
        <w:t xml:space="preserve">Gebäude </w:t>
      </w:r>
      <w:r w:rsidR="009B7896">
        <w:t>mit Namen</w:t>
      </w:r>
      <w:r w:rsidR="00493020">
        <w:t xml:space="preserve"> und Größe </w:t>
      </w:r>
      <w:r w:rsidR="00844C54">
        <w:t>angibt</w:t>
      </w:r>
      <w:r>
        <w:t xml:space="preserve">, </w:t>
      </w:r>
      <w:r w:rsidR="00275B7F">
        <w:t xml:space="preserve">deren Gebäudenamen mit </w:t>
      </w:r>
      <w:r w:rsidR="00B035FC">
        <w:t>N</w:t>
      </w:r>
      <w:r w:rsidR="00275B7F">
        <w:t xml:space="preserve"> </w:t>
      </w:r>
      <w:r w:rsidR="00B035FC">
        <w:t xml:space="preserve">oder O </w:t>
      </w:r>
      <w:r w:rsidR="00275B7F">
        <w:t>beginnen</w:t>
      </w:r>
      <w:r>
        <w:t>.</w:t>
      </w:r>
      <w:r w:rsidR="00E575F5">
        <w:tab/>
      </w:r>
    </w:p>
    <w:p w14:paraId="3EE74BA1" w14:textId="4EE32C18" w:rsidR="00575049" w:rsidRPr="008A0436" w:rsidRDefault="00575049" w:rsidP="009B7896">
      <w:pPr>
        <w:pStyle w:val="04Teilaufgabe"/>
        <w:numPr>
          <w:ilvl w:val="0"/>
          <w:numId w:val="16"/>
        </w:numPr>
        <w:tabs>
          <w:tab w:val="right" w:pos="9921"/>
        </w:tabs>
        <w:spacing w:after="120"/>
        <w:ind w:left="714" w:hanging="357"/>
        <w:rPr>
          <w:b/>
        </w:rPr>
      </w:pPr>
      <w:r>
        <w:t xml:space="preserve">Eine </w:t>
      </w:r>
      <w:r w:rsidRPr="00B106DC">
        <w:t>Liste der N</w:t>
      </w:r>
      <w:r w:rsidR="00F74952" w:rsidRPr="00B106DC">
        <w:t>ummern</w:t>
      </w:r>
      <w:r w:rsidRPr="00B106DC">
        <w:t xml:space="preserve"> aller Futtersorten</w:t>
      </w:r>
      <w:r>
        <w:t xml:space="preserve"> und der </w:t>
      </w:r>
      <w:r w:rsidR="00646EC6">
        <w:t xml:space="preserve">jeweils </w:t>
      </w:r>
      <w:r>
        <w:t xml:space="preserve">zugehörigen Gesamtmenge, die von </w:t>
      </w:r>
      <w:r w:rsidR="00B035FC">
        <w:t>der jeweiligen</w:t>
      </w:r>
      <w:r>
        <w:t xml:space="preserve"> Futtersorte von allen </w:t>
      </w:r>
      <w:r w:rsidR="00ED3752">
        <w:t>Tieren</w:t>
      </w:r>
      <w:r>
        <w:t xml:space="preserve"> der</w:t>
      </w:r>
      <w:r w:rsidR="00F358CB">
        <w:t xml:space="preserve"> Gattung</w:t>
      </w:r>
      <w:r>
        <w:t xml:space="preserve"> "G</w:t>
      </w:r>
      <w:r w:rsidR="00F358CB">
        <w:t>orilla</w:t>
      </w:r>
      <w:r>
        <w:t xml:space="preserve">“ an einem Tag konsumiert wird. </w:t>
      </w:r>
      <w:r w:rsidR="008D4A51">
        <w:t xml:space="preserve">Dabei sollen nur Futtersorten </w:t>
      </w:r>
      <w:r w:rsidR="00C42C82">
        <w:t>aufgeführt werden, bei denen diese</w:t>
      </w:r>
      <w:r w:rsidR="008D4A51">
        <w:t xml:space="preserve"> Gesamtmenge </w:t>
      </w:r>
      <w:r w:rsidR="00C42C82">
        <w:t>größer</w:t>
      </w:r>
      <w:r w:rsidR="008D4A51">
        <w:t xml:space="preserve"> als 100 (kg /pro Tag) </w:t>
      </w:r>
      <w:r w:rsidR="00C42C82">
        <w:t>ist</w:t>
      </w:r>
      <w:r w:rsidR="008D4A51">
        <w:t>.</w:t>
      </w:r>
      <w:r w:rsidR="00275B7F">
        <w:t xml:space="preserve"> </w:t>
      </w:r>
      <w:r w:rsidR="008D4A51">
        <w:tab/>
      </w:r>
    </w:p>
    <w:p w14:paraId="2679AEB9" w14:textId="5E80FB52" w:rsidR="00EA5B18" w:rsidRPr="00CC0CA0" w:rsidRDefault="006D2A71" w:rsidP="00CC0CA0">
      <w:pPr>
        <w:pStyle w:val="04Teilaufgabe"/>
        <w:tabs>
          <w:tab w:val="right" w:pos="9921"/>
        </w:tabs>
      </w:pPr>
      <w:r>
        <w:t>Entwickeln</w:t>
      </w:r>
      <w:r w:rsidR="00EA5B18">
        <w:t xml:space="preserve"> Sie ein ER-Modell</w:t>
      </w:r>
      <w:r w:rsidR="00DB2B55">
        <w:t xml:space="preserve">, </w:t>
      </w:r>
      <w:r w:rsidR="00A918A2">
        <w:t xml:space="preserve">das sich in das relationale Datenbankschema in Abbildung </w:t>
      </w:r>
      <w:r w:rsidR="009D6A0C">
        <w:t>1</w:t>
      </w:r>
      <w:r w:rsidR="00A918A2">
        <w:t xml:space="preserve"> überführen lässt</w:t>
      </w:r>
      <w:r w:rsidR="00EA5B18">
        <w:t>.</w:t>
      </w:r>
      <w:r w:rsidR="00A918A2">
        <w:t xml:space="preserve"> </w:t>
      </w:r>
      <w:r w:rsidR="00CC0CA0">
        <w:tab/>
      </w:r>
      <w:r w:rsidR="00A918A2" w:rsidRPr="00CC0CA0">
        <w:t>[</w:t>
      </w:r>
      <w:r w:rsidR="005131FC">
        <w:t>6</w:t>
      </w:r>
      <w:r w:rsidR="00A918A2" w:rsidRPr="00CC0CA0">
        <w:t xml:space="preserve"> BE]</w:t>
      </w:r>
    </w:p>
    <w:p w14:paraId="3EB50A58" w14:textId="77777777" w:rsidR="008F1324" w:rsidRDefault="008F1324">
      <w:pPr>
        <w:rPr>
          <w:b/>
          <w:bCs/>
          <w:kern w:val="32"/>
          <w:sz w:val="28"/>
          <w:szCs w:val="26"/>
        </w:rPr>
      </w:pPr>
      <w:r>
        <w:br w:type="page"/>
      </w:r>
    </w:p>
    <w:p w14:paraId="68799F7B" w14:textId="10B30434" w:rsidR="00445532" w:rsidRDefault="001C4825" w:rsidP="006E06F0">
      <w:pPr>
        <w:pStyle w:val="01Aufgabe"/>
        <w:spacing w:before="240" w:after="120"/>
      </w:pPr>
      <w:r>
        <w:lastRenderedPageBreak/>
        <w:t>Material</w:t>
      </w:r>
    </w:p>
    <w:p w14:paraId="2E95D146" w14:textId="21F27C53" w:rsidR="0057208F" w:rsidRDefault="001C4825" w:rsidP="0086383F">
      <w:pPr>
        <w:pStyle w:val="02klberschrift"/>
        <w:spacing w:before="120" w:after="0"/>
      </w:pPr>
      <w:r w:rsidRPr="005A2E27">
        <w:t>zu Aufgabenteil a)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5387"/>
      </w:tblGrid>
      <w:tr w:rsidR="00225A2E" w14:paraId="1D49836E" w14:textId="77777777" w:rsidTr="00504F7C">
        <w:trPr>
          <w:jc w:val="center"/>
        </w:trPr>
        <w:tc>
          <w:tcPr>
            <w:tcW w:w="5387" w:type="dxa"/>
          </w:tcPr>
          <w:p w14:paraId="7177D594" w14:textId="01F484B7" w:rsidR="00225A2E" w:rsidRPr="00A5753F" w:rsidRDefault="00225A2E" w:rsidP="00504F7C">
            <w:pPr>
              <w:pStyle w:val="06Abbildung"/>
              <w:spacing w:after="0"/>
              <w:rPr>
                <w:rStyle w:val="07Code"/>
                <w:rFonts w:asciiTheme="minorHAnsi" w:hAnsiTheme="minorHAnsi" w:cstheme="minorHAnsi"/>
                <w:b/>
                <w:bCs w:val="0"/>
                <w:i w:val="0"/>
                <w:iCs w:val="0"/>
              </w:rPr>
            </w:pPr>
            <w:r w:rsidRPr="00A5753F">
              <w:rPr>
                <w:rStyle w:val="07Code"/>
                <w:rFonts w:asciiTheme="minorHAnsi" w:hAnsiTheme="minorHAnsi" w:cstheme="minorHAnsi"/>
                <w:b/>
                <w:bCs w:val="0"/>
                <w:i w:val="0"/>
                <w:iCs w:val="0"/>
              </w:rPr>
              <w:t>P</w:t>
            </w:r>
            <w:r w:rsidRPr="00A5753F">
              <w:rPr>
                <w:rStyle w:val="07Code"/>
                <w:rFonts w:asciiTheme="minorHAnsi" w:hAnsiTheme="minorHAnsi" w:cstheme="minorHAnsi"/>
                <w:b/>
                <w:i w:val="0"/>
                <w:iCs w:val="0"/>
              </w:rPr>
              <w:t>erson</w:t>
            </w:r>
          </w:p>
        </w:tc>
      </w:tr>
      <w:tr w:rsidR="00225A2E" w14:paraId="70EE2995" w14:textId="77777777" w:rsidTr="00504F7C">
        <w:trPr>
          <w:jc w:val="center"/>
        </w:trPr>
        <w:tc>
          <w:tcPr>
            <w:tcW w:w="5387" w:type="dxa"/>
          </w:tcPr>
          <w:p w14:paraId="2843E5C2" w14:textId="77777777" w:rsidR="00225A2E" w:rsidRPr="00DA3E6E" w:rsidRDefault="00225A2E" w:rsidP="00504F7C">
            <w:pPr>
              <w:pStyle w:val="06Abbildung"/>
              <w:spacing w:after="0"/>
              <w:jc w:val="left"/>
              <w:rPr>
                <w:rStyle w:val="07Code"/>
                <w:rFonts w:asciiTheme="minorHAnsi" w:hAnsiTheme="minorHAnsi" w:cstheme="minorHAnsi"/>
                <w:i w:val="0"/>
                <w:iCs w:val="0"/>
              </w:rPr>
            </w:pPr>
            <w:r w:rsidRPr="00DA3E6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- </w:t>
            </w:r>
            <w:proofErr w:type="spellStart"/>
            <w:r w:rsidRPr="00023FC0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benutzern</w:t>
            </w: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ame</w:t>
            </w:r>
            <w:proofErr w:type="spellEnd"/>
            <w:r w:rsidRPr="00DA3E6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: </w:t>
            </w: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Zeichenkette</w:t>
            </w:r>
          </w:p>
          <w:p w14:paraId="4FD2124D" w14:textId="77777777" w:rsidR="00225A2E" w:rsidRDefault="00225A2E" w:rsidP="00504F7C">
            <w:pPr>
              <w:pStyle w:val="06Abbildung"/>
              <w:spacing w:after="0"/>
              <w:jc w:val="left"/>
              <w:rPr>
                <w:rStyle w:val="07Code"/>
                <w:rFonts w:asciiTheme="minorHAnsi" w:hAnsiTheme="minorHAnsi" w:cstheme="minorHAnsi"/>
                <w:i w:val="0"/>
                <w:iCs w:val="0"/>
              </w:rPr>
            </w:pPr>
            <w:r w:rsidRPr="00DA3E6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- </w:t>
            </w:r>
            <w:proofErr w:type="spellStart"/>
            <w:r w:rsidRPr="00023FC0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passwort</w:t>
            </w:r>
            <w:proofErr w:type="spellEnd"/>
            <w:r w:rsidRPr="00023FC0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:</w:t>
            </w:r>
            <w:r w:rsidRPr="00DA3E6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 </w:t>
            </w: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Zeichenkette</w:t>
            </w:r>
          </w:p>
          <w:p w14:paraId="039814AC" w14:textId="77892534" w:rsidR="00B2547A" w:rsidRDefault="00B2547A" w:rsidP="00504F7C">
            <w:pPr>
              <w:pStyle w:val="06Abbildung"/>
              <w:spacing w:after="0"/>
              <w:jc w:val="left"/>
              <w:rPr>
                <w:rStyle w:val="07Code"/>
                <w:rFonts w:asciiTheme="minorHAnsi" w:hAnsiTheme="minorHAnsi" w:cstheme="minorHAnsi"/>
                <w:i w:val="0"/>
                <w:iCs w:val="0"/>
              </w:rPr>
            </w:pPr>
            <w:r>
              <w:rPr>
                <w:rStyle w:val="07Code"/>
                <w:rFonts w:asciiTheme="minorHAnsi" w:hAnsiTheme="minorHAnsi" w:cstheme="minorHAnsi"/>
              </w:rPr>
              <w:t xml:space="preserve">- </w:t>
            </w: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punkte: Ganzzahl</w:t>
            </w:r>
          </w:p>
          <w:p w14:paraId="2440ACCC" w14:textId="61D17ABD" w:rsidR="00FF30AF" w:rsidRPr="00B2547A" w:rsidRDefault="00FF30AF" w:rsidP="00504F7C">
            <w:pPr>
              <w:pStyle w:val="06Abbildung"/>
              <w:spacing w:after="0"/>
              <w:jc w:val="left"/>
              <w:rPr>
                <w:rStyle w:val="07Code"/>
                <w:rFonts w:asciiTheme="minorHAnsi" w:hAnsiTheme="minorHAnsi" w:cstheme="minorHAnsi"/>
                <w:i w:val="0"/>
                <w:iCs w:val="0"/>
              </w:rPr>
            </w:pP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- </w:t>
            </w:r>
            <w:proofErr w:type="spellStart"/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gebDatum</w:t>
            </w:r>
            <w:proofErr w:type="spellEnd"/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: Zeichenkette</w:t>
            </w:r>
          </w:p>
          <w:p w14:paraId="1D200861" w14:textId="046867FD" w:rsidR="00225A2E" w:rsidRPr="00DA3E6E" w:rsidRDefault="00225A2E" w:rsidP="00504F7C">
            <w:pPr>
              <w:pStyle w:val="06Abbildung"/>
              <w:tabs>
                <w:tab w:val="left" w:pos="2160"/>
              </w:tabs>
              <w:spacing w:after="0"/>
              <w:jc w:val="left"/>
              <w:rPr>
                <w:rStyle w:val="07Code"/>
                <w:rFonts w:asciiTheme="minorHAnsi" w:hAnsiTheme="minorHAnsi" w:cstheme="minorHAnsi"/>
                <w:i w:val="0"/>
                <w:iCs w:val="0"/>
              </w:rPr>
            </w:pP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- alter: Ganzzahl</w:t>
            </w:r>
          </w:p>
        </w:tc>
      </w:tr>
      <w:tr w:rsidR="00225A2E" w14:paraId="234FABB2" w14:textId="77777777" w:rsidTr="00504F7C">
        <w:trPr>
          <w:jc w:val="center"/>
        </w:trPr>
        <w:tc>
          <w:tcPr>
            <w:tcW w:w="5387" w:type="dxa"/>
            <w:tcBorders>
              <w:bottom w:val="single" w:sz="4" w:space="0" w:color="auto"/>
            </w:tcBorders>
          </w:tcPr>
          <w:p w14:paraId="7BBE29BE" w14:textId="6E2C85E4" w:rsidR="00225A2E" w:rsidRPr="00DA3E6E" w:rsidRDefault="00225A2E" w:rsidP="00504F7C">
            <w:pPr>
              <w:pStyle w:val="06Abbildung"/>
              <w:spacing w:after="0"/>
              <w:jc w:val="left"/>
              <w:rPr>
                <w:rStyle w:val="07Code"/>
                <w:rFonts w:asciiTheme="minorHAnsi" w:hAnsiTheme="minorHAnsi" w:cstheme="minorHAnsi"/>
                <w:i w:val="0"/>
                <w:iCs w:val="0"/>
              </w:rPr>
            </w:pPr>
            <w:r w:rsidRPr="00DA3E6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c </w:t>
            </w: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Person</w:t>
            </w:r>
            <w:r w:rsidRPr="00DA3E6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(</w:t>
            </w: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n</w:t>
            </w:r>
            <w:r w:rsidRPr="00DA3E6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: </w:t>
            </w: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Zeichenkette</w:t>
            </w:r>
            <w:r w:rsidRPr="00DA3E6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, </w:t>
            </w: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p</w:t>
            </w:r>
            <w:r w:rsidRPr="00DA3E6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: </w:t>
            </w: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Zeichenkette,</w:t>
            </w:r>
            <w:r>
              <w:rPr>
                <w:rStyle w:val="07Code"/>
                <w:rFonts w:asciiTheme="minorHAnsi" w:hAnsiTheme="minorHAnsi" w:cstheme="minorHAnsi"/>
              </w:rPr>
              <w:t xml:space="preserve"> </w:t>
            </w:r>
            <w:r w:rsidRPr="006C484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a: Ganzzahl</w:t>
            </w:r>
            <w:r w:rsidRPr="00DA3E6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)</w:t>
            </w:r>
          </w:p>
          <w:p w14:paraId="49545E86" w14:textId="77777777" w:rsidR="00225A2E" w:rsidRDefault="00225A2E" w:rsidP="00504F7C">
            <w:pPr>
              <w:pStyle w:val="06Abbildung"/>
              <w:spacing w:after="0"/>
              <w:jc w:val="left"/>
              <w:rPr>
                <w:rStyle w:val="07Code"/>
                <w:rFonts w:asciiTheme="minorHAnsi" w:hAnsiTheme="minorHAnsi" w:cstheme="minorHAnsi"/>
                <w:i w:val="0"/>
                <w:iCs w:val="0"/>
              </w:rPr>
            </w:pPr>
            <w:r w:rsidRPr="00DA3E6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+ </w:t>
            </w:r>
            <w:proofErr w:type="spellStart"/>
            <w:r w:rsidRPr="00DA3E6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get</w:t>
            </w: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Name</w:t>
            </w:r>
            <w:proofErr w:type="spellEnd"/>
            <w:r w:rsidRPr="00DA3E6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(): </w:t>
            </w: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Zeichenkette</w:t>
            </w:r>
          </w:p>
          <w:p w14:paraId="44BB284D" w14:textId="77777777" w:rsidR="00225A2E" w:rsidRPr="00DA3E6E" w:rsidRDefault="00225A2E" w:rsidP="00504F7C">
            <w:pPr>
              <w:pStyle w:val="06Abbildung"/>
              <w:spacing w:after="0"/>
              <w:jc w:val="left"/>
              <w:rPr>
                <w:rStyle w:val="07Code"/>
                <w:rFonts w:asciiTheme="minorHAnsi" w:hAnsiTheme="minorHAnsi" w:cstheme="minorHAnsi"/>
                <w:i w:val="0"/>
                <w:iCs w:val="0"/>
              </w:rPr>
            </w:pP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+ </w:t>
            </w:r>
            <w:proofErr w:type="spellStart"/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aenderePasswort</w:t>
            </w:r>
            <w:proofErr w:type="spellEnd"/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(p: Zeichenkette)</w:t>
            </w:r>
          </w:p>
          <w:p w14:paraId="5B05E1D8" w14:textId="77777777" w:rsidR="00225A2E" w:rsidRDefault="00225A2E" w:rsidP="00504F7C">
            <w:pPr>
              <w:pStyle w:val="06Abbildung"/>
              <w:spacing w:after="0"/>
              <w:jc w:val="left"/>
              <w:rPr>
                <w:rStyle w:val="07Code"/>
                <w:rFonts w:asciiTheme="minorHAnsi" w:hAnsiTheme="minorHAnsi" w:cstheme="minorHAnsi"/>
                <w:i w:val="0"/>
                <w:iCs w:val="0"/>
              </w:rPr>
            </w:pPr>
            <w:r w:rsidRPr="00DA3E6E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+ </w:t>
            </w:r>
            <w:proofErr w:type="spellStart"/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getAlter</w:t>
            </w:r>
            <w:proofErr w:type="spellEnd"/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(): Ganzzahl</w:t>
            </w:r>
          </w:p>
          <w:p w14:paraId="3CCAE189" w14:textId="52920826" w:rsidR="00B2547A" w:rsidRDefault="00B2547A" w:rsidP="00504F7C">
            <w:pPr>
              <w:pStyle w:val="06Abbildung"/>
              <w:spacing w:after="0"/>
              <w:jc w:val="left"/>
              <w:rPr>
                <w:rStyle w:val="07Code"/>
                <w:rFonts w:asciiTheme="minorHAnsi" w:hAnsiTheme="minorHAnsi" w:cstheme="minorHAnsi"/>
                <w:i w:val="0"/>
                <w:iCs w:val="0"/>
              </w:rPr>
            </w:pP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+ </w:t>
            </w:r>
            <w:proofErr w:type="spellStart"/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getPu</w:t>
            </w:r>
            <w:r w:rsidRPr="00961D22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nkte</w:t>
            </w:r>
            <w:proofErr w:type="spellEnd"/>
            <w:r w:rsidRPr="00961D22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():</w:t>
            </w:r>
            <w:r w:rsidR="00961D22" w:rsidRPr="00961D22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 </w:t>
            </w:r>
            <w:r w:rsidRPr="00961D22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Ganzzahl</w:t>
            </w:r>
          </w:p>
          <w:p w14:paraId="0EB58985" w14:textId="314725AD" w:rsidR="00B2547A" w:rsidRDefault="00B2547A" w:rsidP="00504F7C">
            <w:pPr>
              <w:pStyle w:val="06Abbildung"/>
              <w:spacing w:after="0"/>
              <w:jc w:val="left"/>
              <w:rPr>
                <w:rStyle w:val="07Code"/>
                <w:rFonts w:asciiTheme="minorHAnsi" w:hAnsiTheme="minorHAnsi" w:cstheme="minorHAnsi"/>
                <w:i w:val="0"/>
                <w:iCs w:val="0"/>
              </w:rPr>
            </w:pP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+ </w:t>
            </w:r>
            <w:proofErr w:type="spellStart"/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setPunkte</w:t>
            </w:r>
            <w:proofErr w:type="spellEnd"/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(n: Ganzzahl)</w:t>
            </w:r>
          </w:p>
          <w:p w14:paraId="0BB60D70" w14:textId="3D3A7B23" w:rsidR="00225A2E" w:rsidRDefault="00225A2E" w:rsidP="00504F7C">
            <w:pPr>
              <w:pStyle w:val="06Abbildung"/>
              <w:spacing w:after="0"/>
              <w:jc w:val="left"/>
              <w:rPr>
                <w:rStyle w:val="07Code"/>
                <w:rFonts w:asciiTheme="minorHAnsi" w:hAnsiTheme="minorHAnsi" w:cstheme="minorHAnsi"/>
                <w:i w:val="0"/>
                <w:iCs w:val="0"/>
              </w:rPr>
            </w:pPr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 xml:space="preserve">- </w:t>
            </w:r>
            <w:proofErr w:type="spellStart"/>
            <w:r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aktuali</w:t>
            </w:r>
            <w:r w:rsidR="00FF30AF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siereAlter</w:t>
            </w:r>
            <w:proofErr w:type="spellEnd"/>
            <w:r w:rsidR="00FF30AF">
              <w:rPr>
                <w:rStyle w:val="07Code"/>
                <w:rFonts w:asciiTheme="minorHAnsi" w:hAnsiTheme="minorHAnsi" w:cstheme="minorHAnsi"/>
                <w:i w:val="0"/>
                <w:iCs w:val="0"/>
              </w:rPr>
              <w:t>()</w:t>
            </w:r>
          </w:p>
          <w:p w14:paraId="622E3FBA" w14:textId="130C6A60" w:rsidR="00225A2E" w:rsidRPr="00DA3E6E" w:rsidRDefault="00225A2E" w:rsidP="00504F7C">
            <w:pPr>
              <w:pStyle w:val="06Abbildung"/>
              <w:spacing w:after="0"/>
              <w:jc w:val="left"/>
              <w:rPr>
                <w:rStyle w:val="07Code"/>
                <w:rFonts w:asciiTheme="minorHAnsi" w:hAnsiTheme="minorHAnsi" w:cstheme="minorHAnsi"/>
                <w:i w:val="0"/>
                <w:iCs w:val="0"/>
              </w:rPr>
            </w:pPr>
            <w:r>
              <w:rPr>
                <w:rStyle w:val="07Code"/>
                <w:rFonts w:asciiTheme="minorHAnsi" w:hAnsiTheme="minorHAnsi" w:cstheme="minorHAnsi"/>
              </w:rPr>
              <w:t>…</w:t>
            </w:r>
          </w:p>
        </w:tc>
      </w:tr>
      <w:tr w:rsidR="00225A2E" w14:paraId="75434202" w14:textId="77777777" w:rsidTr="00504F7C">
        <w:trPr>
          <w:jc w:val="center"/>
        </w:trPr>
        <w:tc>
          <w:tcPr>
            <w:tcW w:w="5387" w:type="dxa"/>
            <w:tcBorders>
              <w:left w:val="nil"/>
              <w:bottom w:val="nil"/>
              <w:right w:val="nil"/>
            </w:tcBorders>
          </w:tcPr>
          <w:p w14:paraId="427A9F6F" w14:textId="54C4BD89" w:rsidR="00225A2E" w:rsidRPr="008A0688" w:rsidRDefault="00225A2E" w:rsidP="00504F7C">
            <w:pPr>
              <w:pStyle w:val="06Abbildung"/>
              <w:spacing w:after="120"/>
              <w:rPr>
                <w:rStyle w:val="07Code"/>
                <w:rFonts w:ascii="Calibri" w:hAnsi="Calibri" w:cs="Times New Roman"/>
                <w:bCs w:val="0"/>
                <w:szCs w:val="22"/>
              </w:rPr>
            </w:pPr>
            <w:r w:rsidRPr="008A0688">
              <w:rPr>
                <w:rStyle w:val="07Code"/>
                <w:rFonts w:ascii="Calibri" w:hAnsi="Calibri" w:cs="Times New Roman"/>
                <w:bCs w:val="0"/>
                <w:szCs w:val="22"/>
              </w:rPr>
              <w:t xml:space="preserve">Abbildung </w:t>
            </w:r>
            <w:r w:rsidR="0098679A">
              <w:rPr>
                <w:rStyle w:val="07Code"/>
                <w:rFonts w:ascii="Calibri" w:hAnsi="Calibri" w:cs="Times New Roman"/>
                <w:bCs w:val="0"/>
                <w:szCs w:val="22"/>
              </w:rPr>
              <w:t>2</w:t>
            </w:r>
            <w:r w:rsidRPr="008A0688">
              <w:rPr>
                <w:rStyle w:val="07Code"/>
                <w:rFonts w:ascii="Calibri" w:hAnsi="Calibri" w:cs="Times New Roman"/>
                <w:bCs w:val="0"/>
                <w:szCs w:val="22"/>
              </w:rPr>
              <w:t>: Klassenkarte</w:t>
            </w:r>
            <w:r w:rsidRPr="008A0688">
              <w:t xml:space="preserve"> der Klasse </w:t>
            </w:r>
            <w:r>
              <w:rPr>
                <w:rStyle w:val="07Code"/>
              </w:rPr>
              <w:t>Person</w:t>
            </w:r>
          </w:p>
        </w:tc>
      </w:tr>
    </w:tbl>
    <w:p w14:paraId="569EA133" w14:textId="7FB8C528" w:rsidR="00235595" w:rsidRDefault="00235595" w:rsidP="00740293">
      <w:pPr>
        <w:pStyle w:val="06Abbildung"/>
      </w:pPr>
    </w:p>
    <w:p w14:paraId="078A44C2" w14:textId="69BB2208" w:rsidR="00235595" w:rsidRDefault="00235595" w:rsidP="00235595">
      <w:pPr>
        <w:pStyle w:val="02klberschrift"/>
      </w:pPr>
      <w:r>
        <w:t xml:space="preserve">zu </w:t>
      </w:r>
      <w:r w:rsidR="00F277B9">
        <w:t xml:space="preserve">den </w:t>
      </w:r>
      <w:r>
        <w:t>Aufgabenteil</w:t>
      </w:r>
      <w:r w:rsidR="00CB75C3">
        <w:t>en</w:t>
      </w:r>
      <w:r>
        <w:t xml:space="preserve"> e) und f)</w:t>
      </w:r>
    </w:p>
    <w:p w14:paraId="3A737947" w14:textId="532A733B" w:rsidR="00235595" w:rsidRDefault="00FF30AF" w:rsidP="00560912">
      <w:pPr>
        <w:pStyle w:val="06Abbildung"/>
        <w:spacing w:after="120"/>
        <w:contextualSpacing w:val="0"/>
      </w:pPr>
      <w:r>
        <w:rPr>
          <w:noProof/>
        </w:rPr>
        <w:drawing>
          <wp:inline distT="0" distB="0" distL="0" distR="0" wp14:anchorId="1E937F2B" wp14:editId="39298245">
            <wp:extent cx="5778500" cy="3392046"/>
            <wp:effectExtent l="0" t="0" r="0" b="0"/>
            <wp:docPr id="41706911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069117" name="Grafik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9208" cy="3410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DD405" w14:textId="3A7B220E" w:rsidR="00740293" w:rsidRDefault="00B7260F" w:rsidP="00560912">
      <w:pPr>
        <w:pStyle w:val="06Abbildung"/>
        <w:spacing w:before="120"/>
      </w:pPr>
      <w:r>
        <w:t xml:space="preserve">Abbildung </w:t>
      </w:r>
      <w:r w:rsidR="0098679A">
        <w:t>3</w:t>
      </w:r>
      <w:r>
        <w:t xml:space="preserve">: Struktogramm der </w:t>
      </w:r>
      <w:r w:rsidR="00E10F7B">
        <w:t xml:space="preserve">rekursiven </w:t>
      </w:r>
      <w:r>
        <w:t xml:space="preserve">Operation </w:t>
      </w:r>
      <w:proofErr w:type="spellStart"/>
      <w:r w:rsidRPr="00B7260F">
        <w:rPr>
          <w:rStyle w:val="07Code"/>
          <w:i w:val="0"/>
          <w:iCs w:val="0"/>
        </w:rPr>
        <w:t>sortiereNeu</w:t>
      </w:r>
      <w:proofErr w:type="spellEnd"/>
    </w:p>
    <w:p w14:paraId="08ADAA49" w14:textId="77777777" w:rsidR="00B2050B" w:rsidRDefault="00740293" w:rsidP="00740293">
      <w:pPr>
        <w:pStyle w:val="06Abbildung"/>
      </w:pPr>
      <w:r>
        <w:t>Hinweis: Die Division von Ganzzahlen im Struktogramm ist als Division ohne Rest zu verstehen.</w:t>
      </w:r>
    </w:p>
    <w:p w14:paraId="68F6B052" w14:textId="77777777" w:rsidR="009B7896" w:rsidRDefault="009B7896">
      <w:pPr>
        <w:rPr>
          <w:b/>
          <w:bCs/>
        </w:rPr>
      </w:pPr>
      <w:r>
        <w:br w:type="page"/>
      </w:r>
    </w:p>
    <w:p w14:paraId="29127DA9" w14:textId="08776F54" w:rsidR="00135304" w:rsidRDefault="00B2050B" w:rsidP="00B2050B">
      <w:pPr>
        <w:pStyle w:val="02klberschrift"/>
      </w:pPr>
      <w:r>
        <w:lastRenderedPageBreak/>
        <w:t>zu Aufgabenteil e)</w:t>
      </w:r>
    </w:p>
    <w:tbl>
      <w:tblPr>
        <w:tblStyle w:val="Tabellenraster"/>
        <w:tblW w:w="0" w:type="auto"/>
        <w:jc w:val="center"/>
        <w:tblBorders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477"/>
        <w:gridCol w:w="2478"/>
        <w:gridCol w:w="2478"/>
        <w:gridCol w:w="2478"/>
      </w:tblGrid>
      <w:tr w:rsidR="006E06F0" w:rsidRPr="00274BE3" w14:paraId="49A5A1D9" w14:textId="77777777" w:rsidTr="00274BE3">
        <w:trPr>
          <w:jc w:val="center"/>
        </w:trPr>
        <w:tc>
          <w:tcPr>
            <w:tcW w:w="2477" w:type="dxa"/>
            <w:vMerge w:val="restart"/>
            <w:vAlign w:val="center"/>
          </w:tcPr>
          <w:p w14:paraId="2A0DE430" w14:textId="77777777" w:rsidR="006E06F0" w:rsidRPr="00274BE3" w:rsidRDefault="006E06F0" w:rsidP="00543CA1">
            <w:pPr>
              <w:pStyle w:val="03klberschrift"/>
              <w:spacing w:after="120"/>
              <w:jc w:val="center"/>
            </w:pPr>
            <w:r w:rsidRPr="00274BE3">
              <w:t>Selbstaufruf</w:t>
            </w:r>
          </w:p>
        </w:tc>
        <w:tc>
          <w:tcPr>
            <w:tcW w:w="7434" w:type="dxa"/>
            <w:gridSpan w:val="3"/>
            <w:tcBorders>
              <w:bottom w:val="single" w:sz="4" w:space="0" w:color="auto"/>
            </w:tcBorders>
            <w:vAlign w:val="center"/>
          </w:tcPr>
          <w:p w14:paraId="71F7C74C" w14:textId="77777777" w:rsidR="006E06F0" w:rsidRPr="00274BE3" w:rsidRDefault="006E06F0" w:rsidP="00543CA1">
            <w:pPr>
              <w:pStyle w:val="03klberschrift"/>
              <w:spacing w:after="120"/>
              <w:jc w:val="center"/>
            </w:pPr>
            <w:r w:rsidRPr="00274BE3">
              <w:t xml:space="preserve">Belegung der Reihung </w:t>
            </w:r>
            <w:proofErr w:type="spellStart"/>
            <w:r w:rsidRPr="00274BE3">
              <w:rPr>
                <w:rFonts w:ascii="Courier New" w:hAnsi="Courier New" w:cs="Courier New"/>
              </w:rPr>
              <w:t>user</w:t>
            </w:r>
            <w:proofErr w:type="spellEnd"/>
          </w:p>
        </w:tc>
      </w:tr>
      <w:tr w:rsidR="006E06F0" w:rsidRPr="00274BE3" w14:paraId="5635B724" w14:textId="77777777" w:rsidTr="00274BE3">
        <w:trPr>
          <w:jc w:val="center"/>
        </w:trPr>
        <w:tc>
          <w:tcPr>
            <w:tcW w:w="2477" w:type="dxa"/>
            <w:vMerge/>
          </w:tcPr>
          <w:p w14:paraId="723EE9C1" w14:textId="77777777" w:rsidR="006E06F0" w:rsidRPr="00274BE3" w:rsidRDefault="006E06F0" w:rsidP="00543CA1">
            <w:pPr>
              <w:pStyle w:val="03klberschrift"/>
            </w:pPr>
          </w:p>
        </w:tc>
        <w:tc>
          <w:tcPr>
            <w:tcW w:w="247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9A8ED7" w14:textId="77777777" w:rsidR="006E06F0" w:rsidRPr="00274BE3" w:rsidRDefault="006E06F0" w:rsidP="00543CA1">
            <w:pPr>
              <w:pStyle w:val="03klberschrift"/>
              <w:spacing w:after="120"/>
              <w:jc w:val="center"/>
            </w:pPr>
            <w:r w:rsidRPr="00274BE3">
              <w:t>[0]</w:t>
            </w:r>
          </w:p>
        </w:tc>
        <w:tc>
          <w:tcPr>
            <w:tcW w:w="247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66C684" w14:textId="77777777" w:rsidR="006E06F0" w:rsidRPr="00274BE3" w:rsidRDefault="006E06F0" w:rsidP="00543CA1">
            <w:pPr>
              <w:pStyle w:val="03klberschrift"/>
              <w:spacing w:after="120"/>
              <w:jc w:val="center"/>
            </w:pPr>
            <w:r w:rsidRPr="00274BE3">
              <w:t>[1]</w:t>
            </w:r>
          </w:p>
        </w:tc>
        <w:tc>
          <w:tcPr>
            <w:tcW w:w="247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DA8BE6" w14:textId="77777777" w:rsidR="006E06F0" w:rsidRPr="00274BE3" w:rsidRDefault="006E06F0" w:rsidP="00543CA1">
            <w:pPr>
              <w:pStyle w:val="03klberschrift"/>
              <w:spacing w:after="120"/>
              <w:jc w:val="center"/>
            </w:pPr>
            <w:r w:rsidRPr="00274BE3">
              <w:t>[2]</w:t>
            </w:r>
          </w:p>
        </w:tc>
      </w:tr>
      <w:tr w:rsidR="006E06F0" w:rsidRPr="00274BE3" w14:paraId="298A8A14" w14:textId="77777777" w:rsidTr="008F1324">
        <w:trPr>
          <w:jc w:val="center"/>
        </w:trPr>
        <w:tc>
          <w:tcPr>
            <w:tcW w:w="2477" w:type="dxa"/>
            <w:tcBorders>
              <w:bottom w:val="single" w:sz="4" w:space="0" w:color="auto"/>
            </w:tcBorders>
            <w:vAlign w:val="center"/>
          </w:tcPr>
          <w:p w14:paraId="65BFCFF2" w14:textId="77777777" w:rsidR="006E06F0" w:rsidRPr="00274BE3" w:rsidRDefault="006E06F0" w:rsidP="00543CA1">
            <w:pPr>
              <w:pStyle w:val="03klberschrift"/>
              <w:spacing w:after="120"/>
              <w:jc w:val="center"/>
              <w:rPr>
                <w:rFonts w:cs="Calibri"/>
                <w:b w:val="0"/>
                <w:bCs w:val="0"/>
              </w:rPr>
            </w:pPr>
            <w:proofErr w:type="spellStart"/>
            <w:r w:rsidRPr="00274BE3">
              <w:rPr>
                <w:rStyle w:val="07Code"/>
                <w:rFonts w:ascii="Calibri" w:hAnsi="Calibri" w:cs="Calibri"/>
                <w:b w:val="0"/>
                <w:szCs w:val="22"/>
              </w:rPr>
              <w:t>sortiereNeu</w:t>
            </w:r>
            <w:proofErr w:type="spellEnd"/>
            <w:r w:rsidRPr="00274BE3">
              <w:rPr>
                <w:rStyle w:val="07Code"/>
                <w:rFonts w:ascii="Calibri" w:hAnsi="Calibri" w:cs="Calibri"/>
                <w:b w:val="0"/>
                <w:szCs w:val="22"/>
              </w:rPr>
              <w:t>(0,2)</w:t>
            </w:r>
          </w:p>
        </w:tc>
        <w:tc>
          <w:tcPr>
            <w:tcW w:w="247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A995806" w14:textId="77777777" w:rsidR="006E06F0" w:rsidRPr="00274BE3" w:rsidRDefault="006E06F0" w:rsidP="00543CA1">
            <w:pPr>
              <w:pStyle w:val="03klberschrift"/>
              <w:spacing w:after="120"/>
              <w:jc w:val="center"/>
              <w:rPr>
                <w:rFonts w:cs="Calibri"/>
                <w:b w:val="0"/>
                <w:bCs w:val="0"/>
                <w:u w:val="single"/>
              </w:rPr>
            </w:pPr>
            <w:r w:rsidRPr="00274BE3">
              <w:rPr>
                <w:rFonts w:cs="Calibri"/>
                <w:b w:val="0"/>
                <w:bCs w:val="0"/>
                <w:u w:val="single"/>
              </w:rPr>
              <w:t>p0: Person</w:t>
            </w:r>
          </w:p>
          <w:p w14:paraId="37D2A13E" w14:textId="77777777" w:rsidR="006E06F0" w:rsidRPr="00274BE3" w:rsidRDefault="006E06F0" w:rsidP="00543CA1">
            <w:pPr>
              <w:pStyle w:val="03klberschrift"/>
              <w:spacing w:after="120"/>
              <w:jc w:val="center"/>
              <w:rPr>
                <w:rFonts w:cs="Calibri"/>
                <w:b w:val="0"/>
                <w:bCs w:val="0"/>
              </w:rPr>
            </w:pPr>
            <w:r w:rsidRPr="00274BE3">
              <w:rPr>
                <w:rFonts w:cs="Calibri"/>
                <w:b w:val="0"/>
                <w:bCs w:val="0"/>
              </w:rPr>
              <w:t>(punkte=33)</w:t>
            </w:r>
          </w:p>
        </w:tc>
        <w:tc>
          <w:tcPr>
            <w:tcW w:w="247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8090CE" w14:textId="77777777" w:rsidR="006E06F0" w:rsidRPr="00274BE3" w:rsidRDefault="006E06F0" w:rsidP="00543CA1">
            <w:pPr>
              <w:pStyle w:val="03klberschrift"/>
              <w:spacing w:after="120"/>
              <w:jc w:val="center"/>
              <w:rPr>
                <w:rFonts w:cs="Calibri"/>
                <w:b w:val="0"/>
                <w:bCs w:val="0"/>
                <w:u w:val="single"/>
              </w:rPr>
            </w:pPr>
            <w:r w:rsidRPr="00274BE3">
              <w:rPr>
                <w:rFonts w:cs="Calibri"/>
                <w:b w:val="0"/>
                <w:bCs w:val="0"/>
                <w:u w:val="single"/>
              </w:rPr>
              <w:t>p1: Person</w:t>
            </w:r>
          </w:p>
          <w:p w14:paraId="2D3FFB0A" w14:textId="77777777" w:rsidR="006E06F0" w:rsidRPr="00274BE3" w:rsidRDefault="006E06F0" w:rsidP="00543CA1">
            <w:pPr>
              <w:pStyle w:val="03klberschrift"/>
              <w:spacing w:after="120"/>
              <w:jc w:val="center"/>
              <w:rPr>
                <w:rFonts w:cs="Calibri"/>
                <w:b w:val="0"/>
                <w:bCs w:val="0"/>
              </w:rPr>
            </w:pPr>
            <w:r w:rsidRPr="00274BE3">
              <w:rPr>
                <w:rFonts w:cs="Calibri"/>
                <w:b w:val="0"/>
                <w:bCs w:val="0"/>
              </w:rPr>
              <w:t>(punkte=81)</w:t>
            </w:r>
          </w:p>
        </w:tc>
        <w:tc>
          <w:tcPr>
            <w:tcW w:w="247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A8E7E0F" w14:textId="77777777" w:rsidR="006E06F0" w:rsidRPr="00274BE3" w:rsidRDefault="006E06F0" w:rsidP="00543CA1">
            <w:pPr>
              <w:pStyle w:val="03klberschrift"/>
              <w:spacing w:after="120"/>
              <w:jc w:val="center"/>
              <w:rPr>
                <w:rFonts w:cs="Calibri"/>
                <w:b w:val="0"/>
                <w:bCs w:val="0"/>
                <w:u w:val="single"/>
              </w:rPr>
            </w:pPr>
            <w:r w:rsidRPr="00274BE3">
              <w:rPr>
                <w:rFonts w:cs="Calibri"/>
                <w:b w:val="0"/>
                <w:bCs w:val="0"/>
                <w:u w:val="single"/>
              </w:rPr>
              <w:t>p2: Person</w:t>
            </w:r>
          </w:p>
          <w:p w14:paraId="1786CD9C" w14:textId="77777777" w:rsidR="006E06F0" w:rsidRPr="00274BE3" w:rsidRDefault="006E06F0" w:rsidP="00543CA1">
            <w:pPr>
              <w:pStyle w:val="03klberschrift"/>
              <w:spacing w:after="120"/>
              <w:jc w:val="center"/>
              <w:rPr>
                <w:rFonts w:cs="Calibri"/>
                <w:b w:val="0"/>
                <w:bCs w:val="0"/>
              </w:rPr>
            </w:pPr>
            <w:r w:rsidRPr="00274BE3">
              <w:rPr>
                <w:rFonts w:cs="Calibri"/>
                <w:b w:val="0"/>
                <w:bCs w:val="0"/>
              </w:rPr>
              <w:t>(punkte=17)</w:t>
            </w:r>
          </w:p>
        </w:tc>
      </w:tr>
      <w:tr w:rsidR="006E06F0" w14:paraId="337AAA5E" w14:textId="77777777" w:rsidTr="008F1324">
        <w:trPr>
          <w:trHeight w:val="1418"/>
          <w:jc w:val="center"/>
        </w:trPr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1E57832" w14:textId="77777777" w:rsidR="006E06F0" w:rsidRDefault="006E06F0" w:rsidP="00543CA1">
            <w:pPr>
              <w:pStyle w:val="03klberschrift"/>
            </w:pPr>
          </w:p>
        </w:tc>
        <w:tc>
          <w:tcPr>
            <w:tcW w:w="247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B40D507" w14:textId="77777777" w:rsidR="006E06F0" w:rsidRDefault="006E06F0" w:rsidP="00543CA1">
            <w:pPr>
              <w:pStyle w:val="03klberschrift"/>
            </w:pPr>
          </w:p>
        </w:tc>
        <w:tc>
          <w:tcPr>
            <w:tcW w:w="247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1395699" w14:textId="77777777" w:rsidR="006E06F0" w:rsidRDefault="006E06F0" w:rsidP="00543CA1">
            <w:pPr>
              <w:pStyle w:val="03klberschrift"/>
            </w:pPr>
          </w:p>
        </w:tc>
        <w:tc>
          <w:tcPr>
            <w:tcW w:w="247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FBBD22C" w14:textId="77777777" w:rsidR="006E06F0" w:rsidRDefault="006E06F0" w:rsidP="00543CA1">
            <w:pPr>
              <w:pStyle w:val="03klberschrift"/>
            </w:pPr>
          </w:p>
        </w:tc>
      </w:tr>
      <w:tr w:rsidR="006E06F0" w14:paraId="3E9B3EF2" w14:textId="77777777" w:rsidTr="008F1324">
        <w:trPr>
          <w:trHeight w:val="1418"/>
          <w:jc w:val="center"/>
        </w:trPr>
        <w:tc>
          <w:tcPr>
            <w:tcW w:w="24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2ECA82A" w14:textId="77777777" w:rsidR="006E06F0" w:rsidRDefault="006E06F0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BFC3DB2" w14:textId="77777777" w:rsidR="006E06F0" w:rsidRDefault="006E06F0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6D79D25" w14:textId="77777777" w:rsidR="006E06F0" w:rsidRDefault="006E06F0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8B47938" w14:textId="77777777" w:rsidR="006E06F0" w:rsidRDefault="006E06F0" w:rsidP="00543CA1">
            <w:pPr>
              <w:pStyle w:val="03klberschrift"/>
            </w:pPr>
          </w:p>
        </w:tc>
      </w:tr>
      <w:tr w:rsidR="006E06F0" w14:paraId="69B61015" w14:textId="77777777" w:rsidTr="008F1324">
        <w:trPr>
          <w:trHeight w:val="1418"/>
          <w:jc w:val="center"/>
        </w:trPr>
        <w:tc>
          <w:tcPr>
            <w:tcW w:w="24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EB9609C" w14:textId="77777777" w:rsidR="006E06F0" w:rsidRDefault="006E06F0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8BC235A" w14:textId="77777777" w:rsidR="006E06F0" w:rsidRDefault="006E06F0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4A51601" w14:textId="77777777" w:rsidR="006E06F0" w:rsidRDefault="006E06F0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C49E3D3" w14:textId="77777777" w:rsidR="006E06F0" w:rsidRDefault="006E06F0" w:rsidP="00543CA1">
            <w:pPr>
              <w:pStyle w:val="03klberschrift"/>
            </w:pPr>
          </w:p>
        </w:tc>
      </w:tr>
      <w:tr w:rsidR="008F1324" w14:paraId="5A07A4B6" w14:textId="77777777" w:rsidTr="008F1324">
        <w:trPr>
          <w:trHeight w:val="1418"/>
          <w:jc w:val="center"/>
        </w:trPr>
        <w:tc>
          <w:tcPr>
            <w:tcW w:w="24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78EA03B" w14:textId="77777777" w:rsidR="008F1324" w:rsidRDefault="008F1324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5A5B4BB" w14:textId="77777777" w:rsidR="008F1324" w:rsidRDefault="008F1324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1130D60" w14:textId="77777777" w:rsidR="008F1324" w:rsidRDefault="008F1324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2F4F27F" w14:textId="77777777" w:rsidR="008F1324" w:rsidRDefault="008F1324" w:rsidP="00543CA1">
            <w:pPr>
              <w:pStyle w:val="03klberschrift"/>
            </w:pPr>
          </w:p>
        </w:tc>
      </w:tr>
      <w:tr w:rsidR="008F1324" w14:paraId="437594C9" w14:textId="77777777" w:rsidTr="008F1324">
        <w:trPr>
          <w:trHeight w:val="1418"/>
          <w:jc w:val="center"/>
        </w:trPr>
        <w:tc>
          <w:tcPr>
            <w:tcW w:w="24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B40DA5E" w14:textId="77777777" w:rsidR="008F1324" w:rsidRDefault="008F1324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20612EE" w14:textId="77777777" w:rsidR="008F1324" w:rsidRDefault="008F1324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E10F294" w14:textId="77777777" w:rsidR="008F1324" w:rsidRDefault="008F1324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B36E17F" w14:textId="77777777" w:rsidR="008F1324" w:rsidRDefault="008F1324" w:rsidP="00543CA1">
            <w:pPr>
              <w:pStyle w:val="03klberschrift"/>
            </w:pPr>
          </w:p>
        </w:tc>
      </w:tr>
      <w:tr w:rsidR="008F1324" w14:paraId="226AC418" w14:textId="77777777" w:rsidTr="008F1324">
        <w:trPr>
          <w:trHeight w:val="1418"/>
          <w:jc w:val="center"/>
        </w:trPr>
        <w:tc>
          <w:tcPr>
            <w:tcW w:w="2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82F2D" w14:textId="77777777" w:rsidR="008F1324" w:rsidRDefault="008F1324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699A7" w14:textId="77777777" w:rsidR="008F1324" w:rsidRDefault="008F1324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1805F" w14:textId="77777777" w:rsidR="008F1324" w:rsidRDefault="008F1324" w:rsidP="00543CA1">
            <w:pPr>
              <w:pStyle w:val="03klberschrift"/>
            </w:pPr>
          </w:p>
        </w:tc>
        <w:tc>
          <w:tcPr>
            <w:tcW w:w="2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69B26" w14:textId="77777777" w:rsidR="008F1324" w:rsidRDefault="008F1324" w:rsidP="00543CA1">
            <w:pPr>
              <w:pStyle w:val="03klberschrift"/>
            </w:pPr>
          </w:p>
        </w:tc>
      </w:tr>
    </w:tbl>
    <w:p w14:paraId="0893EE58" w14:textId="77777777" w:rsidR="006E06F0" w:rsidRPr="00E727D0" w:rsidRDefault="006E06F0" w:rsidP="006E06F0">
      <w:pPr>
        <w:pStyle w:val="06Abbildung"/>
        <w:rPr>
          <w:rStyle w:val="07Code"/>
        </w:rPr>
      </w:pPr>
      <w:r>
        <w:t>Abbildung 4: Vorlage zur Dokumentation der rekursiven Selbstaufrufe</w:t>
      </w:r>
      <w:r>
        <w:br/>
        <w:t xml:space="preserve">mit Belegung der Reihung </w:t>
      </w:r>
      <w:proofErr w:type="spellStart"/>
      <w:r w:rsidRPr="00203C82">
        <w:rPr>
          <w:rFonts w:ascii="Courier New" w:hAnsi="Courier New" w:cs="Courier New"/>
        </w:rPr>
        <w:t>user</w:t>
      </w:r>
      <w:proofErr w:type="spellEnd"/>
      <w:r>
        <w:t xml:space="preserve"> zum Zeitpunkt des Aufrufs</w:t>
      </w:r>
    </w:p>
    <w:p w14:paraId="0780EBEA" w14:textId="77777777" w:rsidR="008F1324" w:rsidRDefault="008F1324">
      <w:pPr>
        <w:rPr>
          <w:b/>
          <w:bCs/>
        </w:rPr>
      </w:pPr>
      <w:r>
        <w:br w:type="page"/>
      </w:r>
    </w:p>
    <w:p w14:paraId="487B0CFD" w14:textId="29F06C8B" w:rsidR="00A5753F" w:rsidRDefault="00023FC0" w:rsidP="008F1324">
      <w:pPr>
        <w:pStyle w:val="02klberschrift"/>
        <w:spacing w:before="120" w:after="120"/>
      </w:pPr>
      <w:r>
        <w:lastRenderedPageBreak/>
        <w:t xml:space="preserve">zu Aufgabenteil </w:t>
      </w:r>
      <w:r w:rsidR="00F14332">
        <w:t>g</w:t>
      </w:r>
      <w:r>
        <w:t>)</w:t>
      </w:r>
    </w:p>
    <w:p w14:paraId="4DF66153" w14:textId="1E98C011" w:rsidR="0057208F" w:rsidRDefault="00AD4953" w:rsidP="00665FCE">
      <w:pPr>
        <w:pStyle w:val="06Abbildung"/>
      </w:pPr>
      <w:r>
        <w:rPr>
          <w:noProof/>
        </w:rPr>
        <w:drawing>
          <wp:inline distT="0" distB="0" distL="0" distR="0" wp14:anchorId="325CAC6D" wp14:editId="310604A9">
            <wp:extent cx="6299529" cy="3527424"/>
            <wp:effectExtent l="0" t="0" r="6350" b="0"/>
            <wp:docPr id="878962091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8962091" name="Grafik 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529" cy="3527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2BF4A" w14:textId="4A68A358" w:rsidR="00EA1348" w:rsidRDefault="008977A5" w:rsidP="008977A5">
      <w:pPr>
        <w:pStyle w:val="06Abbildung"/>
        <w:rPr>
          <w:rStyle w:val="07Code"/>
        </w:rPr>
      </w:pPr>
      <w:r>
        <w:t xml:space="preserve">Abbildung </w:t>
      </w:r>
      <w:r w:rsidR="0098679A">
        <w:t>5</w:t>
      </w:r>
      <w:r>
        <w:t xml:space="preserve">: </w:t>
      </w:r>
      <w:r w:rsidR="003B33F6">
        <w:t>B</w:t>
      </w:r>
      <w:r w:rsidR="00857386">
        <w:t xml:space="preserve">eispielhafter </w:t>
      </w:r>
      <w:r w:rsidR="00BA11AA">
        <w:t xml:space="preserve">Binärbaum </w:t>
      </w:r>
      <w:proofErr w:type="spellStart"/>
      <w:r w:rsidR="007B16B1">
        <w:rPr>
          <w:rStyle w:val="07Code"/>
        </w:rPr>
        <w:t>heimischeVoegel</w:t>
      </w:r>
      <w:proofErr w:type="spellEnd"/>
      <w:r w:rsidRPr="00BA11AA">
        <w:rPr>
          <w:rStyle w:val="07Code"/>
        </w:rPr>
        <w:t xml:space="preserve"> </w:t>
      </w:r>
    </w:p>
    <w:p w14:paraId="31B2F5D1" w14:textId="69D95FBF" w:rsidR="003B33F6" w:rsidRDefault="003C5674" w:rsidP="003B33F6">
      <w:pPr>
        <w:pStyle w:val="06Abbildung"/>
      </w:pPr>
      <w:r>
        <w:t xml:space="preserve">Hinweis: </w:t>
      </w:r>
      <w:r w:rsidR="003B33F6">
        <w:t>Grau eingefärbte Knoten sind Merkmale</w:t>
      </w:r>
      <w:r>
        <w:t>.</w:t>
      </w:r>
    </w:p>
    <w:p w14:paraId="12CA5274" w14:textId="77777777" w:rsidR="00505AE6" w:rsidRDefault="00505AE6" w:rsidP="003B33F6">
      <w:pPr>
        <w:pStyle w:val="06Abbildung"/>
      </w:pPr>
    </w:p>
    <w:p w14:paraId="76C93696" w14:textId="77777777" w:rsidR="00505AE6" w:rsidRPr="003B33F6" w:rsidRDefault="00505AE6" w:rsidP="009B7896">
      <w:pPr>
        <w:pStyle w:val="03Text"/>
      </w:pPr>
    </w:p>
    <w:p w14:paraId="29E6BE38" w14:textId="1EAA1F2B" w:rsidR="0086383F" w:rsidRDefault="006D2A71" w:rsidP="00870D52">
      <w:pPr>
        <w:jc w:val="center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7F7A6C84" wp14:editId="12D95AA1">
            <wp:extent cx="5750195" cy="2845613"/>
            <wp:effectExtent l="0" t="0" r="3175" b="0"/>
            <wp:docPr id="45143963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439639" name="Grafik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5891" cy="285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282F92" w14:textId="1A81AD5C" w:rsidR="008977A5" w:rsidRPr="0086383F" w:rsidRDefault="0086383F" w:rsidP="0086383F">
      <w:pPr>
        <w:pStyle w:val="06Abbildung"/>
      </w:pPr>
      <w:r>
        <w:t xml:space="preserve">Abbildung </w:t>
      </w:r>
      <w:r w:rsidR="0098679A">
        <w:t>6</w:t>
      </w:r>
      <w:r w:rsidR="007300E4">
        <w:t xml:space="preserve">: Struktogramm der Operation </w:t>
      </w:r>
      <w:proofErr w:type="spellStart"/>
      <w:r w:rsidR="007300E4" w:rsidRPr="007300E4">
        <w:rPr>
          <w:rStyle w:val="07Code"/>
        </w:rPr>
        <w:t>bestimmeVogel</w:t>
      </w:r>
      <w:proofErr w:type="spellEnd"/>
    </w:p>
    <w:p w14:paraId="31F24F09" w14:textId="3567A85B" w:rsidR="00665FCE" w:rsidRPr="009D6A0C" w:rsidRDefault="00665FCE" w:rsidP="009D6A0C">
      <w:pPr>
        <w:rPr>
          <w:rFonts w:ascii="Courier New" w:hAnsi="Courier New" w:cs="Arial"/>
          <w:szCs w:val="26"/>
        </w:rPr>
      </w:pPr>
    </w:p>
    <w:sectPr w:rsidR="00665FCE" w:rsidRPr="009D6A0C" w:rsidSect="009E66A1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1906" w:h="16838" w:code="9"/>
      <w:pgMar w:top="1701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8C233C" w14:textId="77777777" w:rsidR="009E66A1" w:rsidRDefault="009E66A1">
      <w:r>
        <w:separator/>
      </w:r>
    </w:p>
    <w:p w14:paraId="1530813A" w14:textId="77777777" w:rsidR="009E66A1" w:rsidRDefault="009E66A1"/>
    <w:p w14:paraId="00DA4C0A" w14:textId="77777777" w:rsidR="009E66A1" w:rsidRDefault="009E66A1" w:rsidP="00C12B8D"/>
  </w:endnote>
  <w:endnote w:type="continuationSeparator" w:id="0">
    <w:p w14:paraId="158C487E" w14:textId="77777777" w:rsidR="009E66A1" w:rsidRDefault="009E66A1">
      <w:r>
        <w:continuationSeparator/>
      </w:r>
    </w:p>
    <w:p w14:paraId="41C5CB30" w14:textId="77777777" w:rsidR="009E66A1" w:rsidRDefault="009E66A1"/>
    <w:p w14:paraId="5C10B9DE" w14:textId="77777777" w:rsidR="009E66A1" w:rsidRDefault="009E66A1" w:rsidP="00C12B8D"/>
  </w:endnote>
  <w:endnote w:type="continuationNotice" w:id="1">
    <w:p w14:paraId="7C163390" w14:textId="77777777" w:rsidR="009E66A1" w:rsidRDefault="009E66A1">
      <w:pPr>
        <w:spacing w:before="0"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C01627E-16D0-4A7A-9E20-79328FC22D0B}"/>
    <w:embedBold r:id="rId2" w:fontKey="{F206CEBF-A17E-4A4D-97E2-D390F16B9E58}"/>
    <w:embedItalic r:id="rId3" w:fontKey="{C8823D10-4DD7-4DF9-9672-40E22FAA67E2}"/>
    <w:embedBoldItalic r:id="rId4" w:fontKey="{0F1B3D42-BA68-4AAE-A5C5-DA89078CA60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5" w:subsetted="1" w:fontKey="{2A6678CA-B492-41B3-AC70-04D4EB8D1E5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11DE12" w14:textId="77777777" w:rsidR="0006156C" w:rsidRDefault="0006156C" w:rsidP="00990E9C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67812D35" w14:textId="77777777" w:rsidR="0006156C" w:rsidRDefault="0006156C" w:rsidP="00990E9C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9469C4" w14:textId="77777777" w:rsidR="0006156C" w:rsidRPr="00513D4C" w:rsidRDefault="0006156C" w:rsidP="007C5952">
    <w:pPr>
      <w:pStyle w:val="Fuzeile"/>
      <w:tabs>
        <w:tab w:val="clear" w:pos="4536"/>
        <w:tab w:val="clear" w:pos="9072"/>
        <w:tab w:val="right" w:pos="9923"/>
      </w:tabs>
      <w:ind w:right="-2"/>
      <w:rPr>
        <w:sz w:val="20"/>
        <w:szCs w:val="20"/>
      </w:rPr>
    </w:pPr>
    <w:r w:rsidRPr="00513D4C">
      <w:rPr>
        <w:sz w:val="20"/>
        <w:szCs w:val="20"/>
      </w:rPr>
      <w:t>Niedersächsisches Kultusministerium</w:t>
    </w:r>
    <w:r w:rsidRPr="00513D4C">
      <w:rPr>
        <w:sz w:val="20"/>
        <w:szCs w:val="20"/>
      </w:rPr>
      <w:tab/>
    </w:r>
    <w:r w:rsidRPr="00513D4C">
      <w:rPr>
        <w:rStyle w:val="Seitenzahl"/>
        <w:sz w:val="20"/>
        <w:szCs w:val="20"/>
      </w:rPr>
      <w:fldChar w:fldCharType="begin"/>
    </w:r>
    <w:r w:rsidRPr="00513D4C">
      <w:rPr>
        <w:rStyle w:val="Seitenzahl"/>
        <w:sz w:val="20"/>
        <w:szCs w:val="20"/>
      </w:rPr>
      <w:instrText xml:space="preserve"> PAGE </w:instrText>
    </w:r>
    <w:r w:rsidRPr="00513D4C">
      <w:rPr>
        <w:rStyle w:val="Seitenzahl"/>
        <w:sz w:val="20"/>
        <w:szCs w:val="20"/>
      </w:rPr>
      <w:fldChar w:fldCharType="separate"/>
    </w:r>
    <w:r w:rsidR="009465B0">
      <w:rPr>
        <w:rStyle w:val="Seitenzahl"/>
        <w:noProof/>
        <w:sz w:val="20"/>
        <w:szCs w:val="20"/>
      </w:rPr>
      <w:t>1</w:t>
    </w:r>
    <w:r w:rsidRPr="00513D4C">
      <w:rPr>
        <w:rStyle w:val="Seitenzahl"/>
        <w:sz w:val="20"/>
        <w:szCs w:val="20"/>
      </w:rPr>
      <w:fldChar w:fldCharType="end"/>
    </w:r>
    <w:r w:rsidRPr="00513D4C">
      <w:rPr>
        <w:rStyle w:val="Seitenzahl"/>
        <w:sz w:val="20"/>
        <w:szCs w:val="20"/>
      </w:rPr>
      <w:t xml:space="preserve"> von </w:t>
    </w:r>
    <w:r w:rsidRPr="00513D4C">
      <w:rPr>
        <w:rStyle w:val="Seitenzahl"/>
        <w:sz w:val="20"/>
        <w:szCs w:val="20"/>
      </w:rPr>
      <w:fldChar w:fldCharType="begin"/>
    </w:r>
    <w:r w:rsidRPr="00513D4C">
      <w:rPr>
        <w:rStyle w:val="Seitenzahl"/>
        <w:sz w:val="20"/>
        <w:szCs w:val="20"/>
      </w:rPr>
      <w:instrText xml:space="preserve"> NUMPAGES </w:instrText>
    </w:r>
    <w:r w:rsidRPr="00513D4C">
      <w:rPr>
        <w:rStyle w:val="Seitenzahl"/>
        <w:sz w:val="20"/>
        <w:szCs w:val="20"/>
      </w:rPr>
      <w:fldChar w:fldCharType="separate"/>
    </w:r>
    <w:r w:rsidR="009465B0">
      <w:rPr>
        <w:rStyle w:val="Seitenzahl"/>
        <w:noProof/>
        <w:sz w:val="20"/>
        <w:szCs w:val="20"/>
      </w:rPr>
      <w:t>2</w:t>
    </w:r>
    <w:r w:rsidRPr="00513D4C">
      <w:rPr>
        <w:rStyle w:val="Seitenzahl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AAD91F" w14:textId="77777777" w:rsidR="0006156C" w:rsidRDefault="0006156C" w:rsidP="00217675">
    <w:pPr>
      <w:pStyle w:val="Fuzeile"/>
      <w:framePr w:wrap="around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1</w:t>
    </w:r>
    <w:r>
      <w:rPr>
        <w:rStyle w:val="Seitenzahl"/>
      </w:rPr>
      <w:fldChar w:fldCharType="end"/>
    </w:r>
  </w:p>
  <w:p w14:paraId="1158341C" w14:textId="77777777" w:rsidR="0006156C" w:rsidRDefault="0006156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C32C66" w14:textId="77777777" w:rsidR="009E66A1" w:rsidRDefault="009E66A1">
      <w:r>
        <w:separator/>
      </w:r>
    </w:p>
    <w:p w14:paraId="218B3334" w14:textId="77777777" w:rsidR="009E66A1" w:rsidRDefault="009E66A1"/>
    <w:p w14:paraId="743805F7" w14:textId="77777777" w:rsidR="009E66A1" w:rsidRDefault="009E66A1" w:rsidP="00C12B8D"/>
  </w:footnote>
  <w:footnote w:type="continuationSeparator" w:id="0">
    <w:p w14:paraId="3B1C78F4" w14:textId="77777777" w:rsidR="009E66A1" w:rsidRDefault="009E66A1">
      <w:r>
        <w:continuationSeparator/>
      </w:r>
    </w:p>
    <w:p w14:paraId="4E5907CD" w14:textId="77777777" w:rsidR="009E66A1" w:rsidRDefault="009E66A1"/>
    <w:p w14:paraId="488D112C" w14:textId="77777777" w:rsidR="009E66A1" w:rsidRDefault="009E66A1" w:rsidP="00C12B8D"/>
  </w:footnote>
  <w:footnote w:type="continuationNotice" w:id="1">
    <w:p w14:paraId="21659E67" w14:textId="77777777" w:rsidR="009E66A1" w:rsidRDefault="009E66A1">
      <w:pPr>
        <w:spacing w:before="0"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10200" w:type="dxa"/>
      <w:tblInd w:w="-108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shd w:val="clear" w:color="auto" w:fill="D9D9D9" w:themeFill="background1" w:themeFillShade="D9"/>
      <w:tblLook w:val="04A0" w:firstRow="1" w:lastRow="0" w:firstColumn="1" w:lastColumn="0" w:noHBand="0" w:noVBand="1"/>
    </w:tblPr>
    <w:tblGrid>
      <w:gridCol w:w="2341"/>
      <w:gridCol w:w="4252"/>
      <w:gridCol w:w="880"/>
      <w:gridCol w:w="2727"/>
    </w:tblGrid>
    <w:tr w:rsidR="00D574C5" w:rsidRPr="003E65BD" w14:paraId="6509C047" w14:textId="77777777" w:rsidTr="00152109">
      <w:tc>
        <w:tcPr>
          <w:tcW w:w="2263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1C5518DF" w14:textId="33B6E527" w:rsidR="00D574C5" w:rsidRPr="00A06671" w:rsidRDefault="00D574C5" w:rsidP="00A06671">
          <w:pPr>
            <w:pStyle w:val="KeinLeerraum"/>
            <w:spacing w:before="0" w:after="0" w:line="240" w:lineRule="auto"/>
            <w:jc w:val="left"/>
            <w:rPr>
              <w:rStyle w:val="98Kopfzeile"/>
              <w:b w:val="0"/>
              <w:bCs/>
            </w:rPr>
          </w:pPr>
          <w:r w:rsidRPr="00A06671">
            <w:rPr>
              <w:rFonts w:ascii="Calibri" w:hAnsi="Calibri" w:cs="Times New Roman"/>
              <w:bCs/>
              <w:i w:val="0"/>
            </w:rPr>
            <w:t>Zentralabitur 20</w:t>
          </w:r>
          <w:r w:rsidR="0047287F" w:rsidRPr="00A06671">
            <w:rPr>
              <w:rFonts w:ascii="Calibri" w:hAnsi="Calibri" w:cs="Times New Roman"/>
              <w:bCs/>
              <w:i w:val="0"/>
            </w:rPr>
            <w:t>2</w:t>
          </w:r>
          <w:r w:rsidR="00583288">
            <w:rPr>
              <w:rFonts w:ascii="Calibri" w:hAnsi="Calibri" w:cs="Times New Roman"/>
              <w:bCs/>
              <w:i w:val="0"/>
            </w:rPr>
            <w:t>4</w:t>
          </w:r>
        </w:p>
      </w:tc>
      <w:tc>
        <w:tcPr>
          <w:tcW w:w="4962" w:type="dxa"/>
          <w:gridSpan w:val="2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07A7EADF" w14:textId="5723B828" w:rsidR="00D574C5" w:rsidRPr="00A06671" w:rsidRDefault="0047287F" w:rsidP="00A06671">
          <w:pPr>
            <w:pStyle w:val="99Kopfzeile"/>
            <w:spacing w:before="0" w:after="0" w:line="240" w:lineRule="auto"/>
            <w:jc w:val="center"/>
            <w:rPr>
              <w:b w:val="0"/>
            </w:rPr>
          </w:pPr>
          <w:r w:rsidRPr="00A06671">
            <w:rPr>
              <w:b w:val="0"/>
            </w:rPr>
            <w:t>Informatik</w:t>
          </w:r>
        </w:p>
      </w:tc>
      <w:tc>
        <w:tcPr>
          <w:tcW w:w="2636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4FEA27E8" w14:textId="77777777" w:rsidR="00D574C5" w:rsidRPr="00A06671" w:rsidRDefault="00D574C5" w:rsidP="00A06671">
          <w:pPr>
            <w:pStyle w:val="99Kopfzeile"/>
            <w:spacing w:before="0" w:after="0" w:line="240" w:lineRule="auto"/>
            <w:jc w:val="right"/>
            <w:rPr>
              <w:b w:val="0"/>
            </w:rPr>
          </w:pPr>
          <w:r w:rsidRPr="00A06671">
            <w:rPr>
              <w:b w:val="0"/>
            </w:rPr>
            <w:t>Material für Prüflinge</w:t>
          </w:r>
        </w:p>
      </w:tc>
    </w:tr>
    <w:tr w:rsidR="00D574C5" w:rsidRPr="003E65BD" w14:paraId="1A79B478" w14:textId="77777777" w:rsidTr="00152109">
      <w:tc>
        <w:tcPr>
          <w:tcW w:w="6374" w:type="dxa"/>
          <w:gridSpan w:val="2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42224B32" w14:textId="375AAC1E" w:rsidR="00D574C5" w:rsidRPr="00A06671" w:rsidRDefault="002D060B" w:rsidP="00A06671">
          <w:pPr>
            <w:pStyle w:val="99Kopfzeile"/>
            <w:spacing w:before="0" w:after="0" w:line="240" w:lineRule="auto"/>
            <w:rPr>
              <w:b w:val="0"/>
            </w:rPr>
          </w:pPr>
          <w:r w:rsidRPr="00A06671">
            <w:rPr>
              <w:b w:val="0"/>
            </w:rPr>
            <w:t>Block 1</w:t>
          </w:r>
          <w:r w:rsidR="0008719A" w:rsidRPr="00A06671">
            <w:rPr>
              <w:b w:val="0"/>
            </w:rPr>
            <w:t>:</w:t>
          </w:r>
          <w:r w:rsidR="00C46CF2" w:rsidRPr="00A06671">
            <w:rPr>
              <w:b w:val="0"/>
            </w:rPr>
            <w:t xml:space="preserve"> </w:t>
          </w:r>
          <w:r w:rsidR="00640873" w:rsidRPr="00A06671">
            <w:rPr>
              <w:b w:val="0"/>
            </w:rPr>
            <w:t>Aufgabe</w:t>
          </w:r>
          <w:r w:rsidR="00C46CF2" w:rsidRPr="00A06671">
            <w:rPr>
              <w:b w:val="0"/>
            </w:rPr>
            <w:t xml:space="preserve"> </w:t>
          </w:r>
          <w:r w:rsidR="00F5035A">
            <w:rPr>
              <w:b w:val="0"/>
            </w:rPr>
            <w:t>A</w:t>
          </w:r>
        </w:p>
      </w:tc>
      <w:tc>
        <w:tcPr>
          <w:tcW w:w="851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38AB8A1E" w14:textId="58E03962" w:rsidR="00D574C5" w:rsidRPr="00A06671" w:rsidRDefault="00097D15" w:rsidP="00A06671">
          <w:pPr>
            <w:pStyle w:val="99Kopfzeile"/>
            <w:spacing w:before="0" w:after="0" w:line="240" w:lineRule="auto"/>
            <w:jc w:val="center"/>
            <w:rPr>
              <w:b w:val="0"/>
            </w:rPr>
          </w:pPr>
          <w:proofErr w:type="spellStart"/>
          <w:r>
            <w:rPr>
              <w:b w:val="0"/>
            </w:rPr>
            <w:t>e</w:t>
          </w:r>
          <w:r w:rsidR="00D574C5" w:rsidRPr="00A06671">
            <w:rPr>
              <w:b w:val="0"/>
            </w:rPr>
            <w:t>A</w:t>
          </w:r>
          <w:proofErr w:type="spellEnd"/>
        </w:p>
      </w:tc>
      <w:tc>
        <w:tcPr>
          <w:tcW w:w="2636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27DE6948" w14:textId="5D6EC77F" w:rsidR="00D574C5" w:rsidRPr="00A06671" w:rsidRDefault="00D5651D" w:rsidP="00A06671">
          <w:pPr>
            <w:pStyle w:val="99Kopfzeile"/>
            <w:spacing w:before="0" w:after="0" w:line="240" w:lineRule="auto"/>
            <w:jc w:val="right"/>
            <w:rPr>
              <w:b w:val="0"/>
            </w:rPr>
          </w:pPr>
          <w:r w:rsidRPr="00A06671">
            <w:rPr>
              <w:b w:val="0"/>
            </w:rPr>
            <w:t>Prüf</w:t>
          </w:r>
          <w:r w:rsidR="00A56912" w:rsidRPr="00A06671">
            <w:rPr>
              <w:b w:val="0"/>
            </w:rPr>
            <w:t xml:space="preserve">ungszeit: </w:t>
          </w:r>
          <w:r w:rsidR="00097D15">
            <w:rPr>
              <w:b w:val="0"/>
            </w:rPr>
            <w:t>30</w:t>
          </w:r>
          <w:r w:rsidR="0047287F" w:rsidRPr="00A06671">
            <w:rPr>
              <w:b w:val="0"/>
            </w:rPr>
            <w:t>0</w:t>
          </w:r>
          <w:r w:rsidR="00D574C5" w:rsidRPr="00A06671">
            <w:rPr>
              <w:b w:val="0"/>
            </w:rPr>
            <w:t xml:space="preserve"> min</w:t>
          </w:r>
        </w:p>
      </w:tc>
    </w:tr>
  </w:tbl>
  <w:p w14:paraId="7C310D6A" w14:textId="7F13E8EB" w:rsidR="00A417CF" w:rsidRPr="00171F53" w:rsidRDefault="00A417CF" w:rsidP="00445532">
    <w:pPr>
      <w:pStyle w:val="Kopfzeile"/>
      <w:spacing w:before="0"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top w:val="single" w:sz="24" w:space="0" w:color="FFFFFF"/>
        <w:left w:val="single" w:sz="24" w:space="0" w:color="FFFFFF"/>
        <w:bottom w:val="single" w:sz="24" w:space="0" w:color="FFFFFF"/>
        <w:right w:val="single" w:sz="24" w:space="0" w:color="FFFFFF"/>
        <w:insideH w:val="single" w:sz="24" w:space="0" w:color="FFFFFF"/>
        <w:insideV w:val="single" w:sz="24" w:space="0" w:color="FFFFFF"/>
      </w:tblBorders>
      <w:shd w:val="clear" w:color="auto" w:fill="E0E0E0"/>
      <w:tblLook w:val="01E0" w:firstRow="1" w:lastRow="1" w:firstColumn="1" w:lastColumn="1" w:noHBand="0" w:noVBand="0"/>
    </w:tblPr>
    <w:tblGrid>
      <w:gridCol w:w="2376"/>
      <w:gridCol w:w="2694"/>
      <w:gridCol w:w="2071"/>
      <w:gridCol w:w="2071"/>
    </w:tblGrid>
    <w:tr w:rsidR="0006156C" w14:paraId="39ECEB3A" w14:textId="77777777" w:rsidTr="00AC5682">
      <w:tc>
        <w:tcPr>
          <w:tcW w:w="2376" w:type="dxa"/>
          <w:shd w:val="clear" w:color="auto" w:fill="auto"/>
        </w:tcPr>
        <w:p w14:paraId="58BEB67F" w14:textId="77777777" w:rsidR="0006156C" w:rsidRPr="00AC5682" w:rsidRDefault="0006156C" w:rsidP="004D607C">
          <w:pPr>
            <w:pStyle w:val="Kopfzeile"/>
            <w:rPr>
              <w:b/>
            </w:rPr>
          </w:pPr>
          <w:r w:rsidRPr="00AC5682">
            <w:rPr>
              <w:b/>
            </w:rPr>
            <w:t>Zentralabitur 2006</w:t>
          </w:r>
        </w:p>
      </w:tc>
      <w:tc>
        <w:tcPr>
          <w:tcW w:w="2694" w:type="dxa"/>
          <w:shd w:val="clear" w:color="auto" w:fill="auto"/>
        </w:tcPr>
        <w:p w14:paraId="276C1781" w14:textId="77777777" w:rsidR="0006156C" w:rsidRDefault="0006156C" w:rsidP="004D607C">
          <w:pPr>
            <w:pStyle w:val="Kopfzeile"/>
          </w:pPr>
          <w:r w:rsidRPr="00AC5682">
            <w:rPr>
              <w:b/>
            </w:rPr>
            <w:t>Schülermaterial</w:t>
          </w:r>
        </w:p>
      </w:tc>
      <w:tc>
        <w:tcPr>
          <w:tcW w:w="2071" w:type="dxa"/>
          <w:shd w:val="clear" w:color="auto" w:fill="auto"/>
        </w:tcPr>
        <w:p w14:paraId="78CE82E1" w14:textId="77777777" w:rsidR="0006156C" w:rsidRPr="00AC5682" w:rsidRDefault="0006156C" w:rsidP="004D607C">
          <w:pPr>
            <w:pStyle w:val="Kopfzeile"/>
            <w:rPr>
              <w:b/>
            </w:rPr>
          </w:pPr>
          <w:r w:rsidRPr="00AC5682">
            <w:rPr>
              <w:b/>
            </w:rPr>
            <w:t>Aufgabe I oder II</w:t>
          </w:r>
        </w:p>
      </w:tc>
      <w:tc>
        <w:tcPr>
          <w:tcW w:w="2071" w:type="dxa"/>
          <w:shd w:val="clear" w:color="auto" w:fill="auto"/>
        </w:tcPr>
        <w:p w14:paraId="257FFBD5" w14:textId="77777777" w:rsidR="0006156C" w:rsidRPr="00AC5682" w:rsidRDefault="0006156C" w:rsidP="004D607C">
          <w:pPr>
            <w:pStyle w:val="Kopfzeile"/>
            <w:rPr>
              <w:b/>
            </w:rPr>
          </w:pPr>
          <w:r w:rsidRPr="00AC5682">
            <w:rPr>
              <w:b/>
            </w:rPr>
            <w:t>GK oder LK</w:t>
          </w:r>
        </w:p>
      </w:tc>
    </w:tr>
    <w:tr w:rsidR="0006156C" w14:paraId="08A54424" w14:textId="77777777" w:rsidTr="00AC5682">
      <w:tc>
        <w:tcPr>
          <w:tcW w:w="2376" w:type="dxa"/>
          <w:shd w:val="clear" w:color="auto" w:fill="auto"/>
        </w:tcPr>
        <w:p w14:paraId="5108E989" w14:textId="77777777" w:rsidR="0006156C" w:rsidRPr="00AC5682" w:rsidRDefault="0006156C" w:rsidP="004D607C">
          <w:pPr>
            <w:pStyle w:val="Kopfzeile"/>
            <w:rPr>
              <w:b/>
            </w:rPr>
          </w:pPr>
          <w:r w:rsidRPr="00AC5682">
            <w:rPr>
              <w:b/>
            </w:rPr>
            <w:t>Unterrichtsfach:</w:t>
          </w:r>
        </w:p>
      </w:tc>
      <w:tc>
        <w:tcPr>
          <w:tcW w:w="2694" w:type="dxa"/>
          <w:shd w:val="clear" w:color="auto" w:fill="auto"/>
        </w:tcPr>
        <w:p w14:paraId="5DF401F6" w14:textId="77777777" w:rsidR="0006156C" w:rsidRDefault="0006156C" w:rsidP="004D607C">
          <w:pPr>
            <w:pStyle w:val="Kopfzeile"/>
          </w:pPr>
        </w:p>
      </w:tc>
      <w:tc>
        <w:tcPr>
          <w:tcW w:w="4142" w:type="dxa"/>
          <w:gridSpan w:val="2"/>
          <w:shd w:val="clear" w:color="auto" w:fill="auto"/>
        </w:tcPr>
        <w:p w14:paraId="74FC285C" w14:textId="77777777" w:rsidR="0006156C" w:rsidRDefault="0006156C" w:rsidP="004D607C">
          <w:pPr>
            <w:pStyle w:val="Kopfzeile"/>
          </w:pPr>
          <w:r>
            <w:t>Bearbeitungszeit:</w:t>
          </w:r>
        </w:p>
      </w:tc>
    </w:tr>
  </w:tbl>
  <w:p w14:paraId="4733D026" w14:textId="77777777" w:rsidR="0006156C" w:rsidRDefault="0006156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DD4F0B"/>
    <w:multiLevelType w:val="hybridMultilevel"/>
    <w:tmpl w:val="A1166E8C"/>
    <w:lvl w:ilvl="0" w:tplc="B35C6802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502066"/>
    <w:multiLevelType w:val="hybridMultilevel"/>
    <w:tmpl w:val="265C202A"/>
    <w:lvl w:ilvl="0" w:tplc="6B0ACE6A">
      <w:start w:val="1"/>
      <w:numFmt w:val="lowerLetter"/>
      <w:pStyle w:val="04Teilaufgabe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FDD3C16"/>
    <w:multiLevelType w:val="hybridMultilevel"/>
    <w:tmpl w:val="1A86DB5A"/>
    <w:lvl w:ilvl="0" w:tplc="85101592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C440DC"/>
    <w:multiLevelType w:val="hybridMultilevel"/>
    <w:tmpl w:val="8A38E7E4"/>
    <w:lvl w:ilvl="0" w:tplc="941A2AAC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3019BC"/>
    <w:multiLevelType w:val="hybridMultilevel"/>
    <w:tmpl w:val="0A98B24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F7B3BB0"/>
    <w:multiLevelType w:val="hybridMultilevel"/>
    <w:tmpl w:val="603E7E3E"/>
    <w:lvl w:ilvl="0" w:tplc="88A821C2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  <w:bCs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5D5137"/>
    <w:multiLevelType w:val="hybridMultilevel"/>
    <w:tmpl w:val="EF4CECC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E2138E"/>
    <w:multiLevelType w:val="hybridMultilevel"/>
    <w:tmpl w:val="9C9EE5B8"/>
    <w:lvl w:ilvl="0" w:tplc="B48A8FC2">
      <w:numFmt w:val="bullet"/>
      <w:lvlText w:val="-"/>
      <w:lvlJc w:val="left"/>
      <w:pPr>
        <w:ind w:left="717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8" w15:restartNumberingAfterBreak="0">
    <w:nsid w:val="41051C42"/>
    <w:multiLevelType w:val="hybridMultilevel"/>
    <w:tmpl w:val="F7DEBE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35D1707"/>
    <w:multiLevelType w:val="hybridMultilevel"/>
    <w:tmpl w:val="2A64B072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4F721919"/>
    <w:multiLevelType w:val="hybridMultilevel"/>
    <w:tmpl w:val="9CF2982A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5310FAC"/>
    <w:multiLevelType w:val="hybridMultilevel"/>
    <w:tmpl w:val="11D0BFDC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7FB0781"/>
    <w:multiLevelType w:val="hybridMultilevel"/>
    <w:tmpl w:val="9924703C"/>
    <w:lvl w:ilvl="0" w:tplc="9564C978">
      <w:start w:val="4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BF041D5"/>
    <w:multiLevelType w:val="hybridMultilevel"/>
    <w:tmpl w:val="9828A2A4"/>
    <w:lvl w:ilvl="0" w:tplc="123273AA">
      <w:start w:val="1"/>
      <w:numFmt w:val="decimal"/>
      <w:lvlText w:val="%1)"/>
      <w:lvlJc w:val="left"/>
      <w:pPr>
        <w:ind w:left="1440" w:hanging="360"/>
      </w:pPr>
    </w:lvl>
    <w:lvl w:ilvl="1" w:tplc="C22ED734">
      <w:start w:val="1"/>
      <w:numFmt w:val="decimal"/>
      <w:lvlText w:val="%2)"/>
      <w:lvlJc w:val="left"/>
      <w:pPr>
        <w:ind w:left="1440" w:hanging="360"/>
      </w:pPr>
    </w:lvl>
    <w:lvl w:ilvl="2" w:tplc="6C6CFB1C">
      <w:start w:val="1"/>
      <w:numFmt w:val="decimal"/>
      <w:lvlText w:val="%3)"/>
      <w:lvlJc w:val="left"/>
      <w:pPr>
        <w:ind w:left="1440" w:hanging="360"/>
      </w:pPr>
    </w:lvl>
    <w:lvl w:ilvl="3" w:tplc="08305BDC">
      <w:start w:val="1"/>
      <w:numFmt w:val="decimal"/>
      <w:lvlText w:val="%4)"/>
      <w:lvlJc w:val="left"/>
      <w:pPr>
        <w:ind w:left="1440" w:hanging="360"/>
      </w:pPr>
    </w:lvl>
    <w:lvl w:ilvl="4" w:tplc="6EF6371A">
      <w:start w:val="1"/>
      <w:numFmt w:val="decimal"/>
      <w:lvlText w:val="%5)"/>
      <w:lvlJc w:val="left"/>
      <w:pPr>
        <w:ind w:left="1440" w:hanging="360"/>
      </w:pPr>
    </w:lvl>
    <w:lvl w:ilvl="5" w:tplc="485A10CA">
      <w:start w:val="1"/>
      <w:numFmt w:val="decimal"/>
      <w:lvlText w:val="%6)"/>
      <w:lvlJc w:val="left"/>
      <w:pPr>
        <w:ind w:left="1440" w:hanging="360"/>
      </w:pPr>
    </w:lvl>
    <w:lvl w:ilvl="6" w:tplc="75EA05D8">
      <w:start w:val="1"/>
      <w:numFmt w:val="decimal"/>
      <w:lvlText w:val="%7)"/>
      <w:lvlJc w:val="left"/>
      <w:pPr>
        <w:ind w:left="1440" w:hanging="360"/>
      </w:pPr>
    </w:lvl>
    <w:lvl w:ilvl="7" w:tplc="8982D566">
      <w:start w:val="1"/>
      <w:numFmt w:val="decimal"/>
      <w:lvlText w:val="%8)"/>
      <w:lvlJc w:val="left"/>
      <w:pPr>
        <w:ind w:left="1440" w:hanging="360"/>
      </w:pPr>
    </w:lvl>
    <w:lvl w:ilvl="8" w:tplc="67FEFEDA">
      <w:start w:val="1"/>
      <w:numFmt w:val="decimal"/>
      <w:lvlText w:val="%9)"/>
      <w:lvlJc w:val="left"/>
      <w:pPr>
        <w:ind w:left="1440" w:hanging="360"/>
      </w:pPr>
    </w:lvl>
  </w:abstractNum>
  <w:abstractNum w:abstractNumId="14" w15:restartNumberingAfterBreak="0">
    <w:nsid w:val="66383EAC"/>
    <w:multiLevelType w:val="hybridMultilevel"/>
    <w:tmpl w:val="193A19FE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774319A1"/>
    <w:multiLevelType w:val="hybridMultilevel"/>
    <w:tmpl w:val="2F66DCBE"/>
    <w:lvl w:ilvl="0" w:tplc="340AED32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86288353">
    <w:abstractNumId w:val="1"/>
  </w:num>
  <w:num w:numId="2" w16cid:durableId="2078942093">
    <w:abstractNumId w:val="9"/>
  </w:num>
  <w:num w:numId="3" w16cid:durableId="617756601">
    <w:abstractNumId w:val="14"/>
  </w:num>
  <w:num w:numId="4" w16cid:durableId="22100260">
    <w:abstractNumId w:val="4"/>
  </w:num>
  <w:num w:numId="5" w16cid:durableId="392703012">
    <w:abstractNumId w:val="0"/>
  </w:num>
  <w:num w:numId="6" w16cid:durableId="1488860005">
    <w:abstractNumId w:val="12"/>
  </w:num>
  <w:num w:numId="7" w16cid:durableId="474680518">
    <w:abstractNumId w:val="6"/>
  </w:num>
  <w:num w:numId="8" w16cid:durableId="1580285680">
    <w:abstractNumId w:val="8"/>
  </w:num>
  <w:num w:numId="9" w16cid:durableId="1321082792">
    <w:abstractNumId w:val="15"/>
  </w:num>
  <w:num w:numId="10" w16cid:durableId="986251295">
    <w:abstractNumId w:val="7"/>
  </w:num>
  <w:num w:numId="11" w16cid:durableId="1665548137">
    <w:abstractNumId w:val="10"/>
  </w:num>
  <w:num w:numId="12" w16cid:durableId="829250999">
    <w:abstractNumId w:val="5"/>
  </w:num>
  <w:num w:numId="13" w16cid:durableId="1925648731">
    <w:abstractNumId w:val="11"/>
  </w:num>
  <w:num w:numId="14" w16cid:durableId="1611812418">
    <w:abstractNumId w:val="3"/>
  </w:num>
  <w:num w:numId="15" w16cid:durableId="1127234701">
    <w:abstractNumId w:val="13"/>
  </w:num>
  <w:num w:numId="16" w16cid:durableId="2128884525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saveSubsetFonts/>
  <w:proofState w:spelling="clean" w:grammar="clean"/>
  <w:attachedTemplate r:id="rId1"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stylePaneSortMethod w:val="000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5C69"/>
    <w:rsid w:val="000016DA"/>
    <w:rsid w:val="00001817"/>
    <w:rsid w:val="00003506"/>
    <w:rsid w:val="00003727"/>
    <w:rsid w:val="00003DCC"/>
    <w:rsid w:val="000043D2"/>
    <w:rsid w:val="00004A65"/>
    <w:rsid w:val="00004BF5"/>
    <w:rsid w:val="000054FC"/>
    <w:rsid w:val="000060F8"/>
    <w:rsid w:val="00006CA2"/>
    <w:rsid w:val="0000771E"/>
    <w:rsid w:val="000105A5"/>
    <w:rsid w:val="00011BF4"/>
    <w:rsid w:val="00013B59"/>
    <w:rsid w:val="0001446C"/>
    <w:rsid w:val="000161DD"/>
    <w:rsid w:val="0001671A"/>
    <w:rsid w:val="00016F18"/>
    <w:rsid w:val="00017D82"/>
    <w:rsid w:val="0002116C"/>
    <w:rsid w:val="000215A2"/>
    <w:rsid w:val="00022A9A"/>
    <w:rsid w:val="00023F40"/>
    <w:rsid w:val="00023FC0"/>
    <w:rsid w:val="000248A1"/>
    <w:rsid w:val="00025B36"/>
    <w:rsid w:val="00026760"/>
    <w:rsid w:val="000302D3"/>
    <w:rsid w:val="00031672"/>
    <w:rsid w:val="00031C77"/>
    <w:rsid w:val="00031FCE"/>
    <w:rsid w:val="000325CF"/>
    <w:rsid w:val="00032736"/>
    <w:rsid w:val="00033851"/>
    <w:rsid w:val="0003399C"/>
    <w:rsid w:val="000348A1"/>
    <w:rsid w:val="00035C60"/>
    <w:rsid w:val="000401C6"/>
    <w:rsid w:val="0004155B"/>
    <w:rsid w:val="00041A54"/>
    <w:rsid w:val="000420A8"/>
    <w:rsid w:val="00042B13"/>
    <w:rsid w:val="00043103"/>
    <w:rsid w:val="0004354E"/>
    <w:rsid w:val="000438E1"/>
    <w:rsid w:val="00043D1C"/>
    <w:rsid w:val="000444A5"/>
    <w:rsid w:val="00045D18"/>
    <w:rsid w:val="000475C0"/>
    <w:rsid w:val="000509FA"/>
    <w:rsid w:val="00051B56"/>
    <w:rsid w:val="0005315D"/>
    <w:rsid w:val="0005328C"/>
    <w:rsid w:val="000537C9"/>
    <w:rsid w:val="0005382C"/>
    <w:rsid w:val="00053D78"/>
    <w:rsid w:val="00053D97"/>
    <w:rsid w:val="00053EA0"/>
    <w:rsid w:val="00055CE1"/>
    <w:rsid w:val="00055F61"/>
    <w:rsid w:val="0005640A"/>
    <w:rsid w:val="00057952"/>
    <w:rsid w:val="00057AFF"/>
    <w:rsid w:val="0006156C"/>
    <w:rsid w:val="00061E29"/>
    <w:rsid w:val="000621AC"/>
    <w:rsid w:val="00062F57"/>
    <w:rsid w:val="000634D1"/>
    <w:rsid w:val="00063BB6"/>
    <w:rsid w:val="00064AF9"/>
    <w:rsid w:val="00064E9F"/>
    <w:rsid w:val="00067084"/>
    <w:rsid w:val="000673DB"/>
    <w:rsid w:val="00067B57"/>
    <w:rsid w:val="00070298"/>
    <w:rsid w:val="00070309"/>
    <w:rsid w:val="000703A2"/>
    <w:rsid w:val="000707DF"/>
    <w:rsid w:val="00070BB4"/>
    <w:rsid w:val="000713E2"/>
    <w:rsid w:val="0007189C"/>
    <w:rsid w:val="000728C4"/>
    <w:rsid w:val="000731BE"/>
    <w:rsid w:val="000733F4"/>
    <w:rsid w:val="00073B12"/>
    <w:rsid w:val="000743D3"/>
    <w:rsid w:val="00076FDD"/>
    <w:rsid w:val="00077B8C"/>
    <w:rsid w:val="000817F6"/>
    <w:rsid w:val="000828B0"/>
    <w:rsid w:val="00082932"/>
    <w:rsid w:val="000829C2"/>
    <w:rsid w:val="00082E73"/>
    <w:rsid w:val="00083012"/>
    <w:rsid w:val="000830C9"/>
    <w:rsid w:val="00083279"/>
    <w:rsid w:val="00083B04"/>
    <w:rsid w:val="0008431B"/>
    <w:rsid w:val="00085035"/>
    <w:rsid w:val="00085FE1"/>
    <w:rsid w:val="0008719A"/>
    <w:rsid w:val="0008795A"/>
    <w:rsid w:val="000903C8"/>
    <w:rsid w:val="0009054E"/>
    <w:rsid w:val="000905FD"/>
    <w:rsid w:val="000907BA"/>
    <w:rsid w:val="00091289"/>
    <w:rsid w:val="000915DB"/>
    <w:rsid w:val="00091AA9"/>
    <w:rsid w:val="000929DB"/>
    <w:rsid w:val="00092B0A"/>
    <w:rsid w:val="00093273"/>
    <w:rsid w:val="00093545"/>
    <w:rsid w:val="00093ACD"/>
    <w:rsid w:val="00093B5F"/>
    <w:rsid w:val="0009509B"/>
    <w:rsid w:val="00095848"/>
    <w:rsid w:val="00097D15"/>
    <w:rsid w:val="000A09AF"/>
    <w:rsid w:val="000A0DC1"/>
    <w:rsid w:val="000A2DFD"/>
    <w:rsid w:val="000A2EC1"/>
    <w:rsid w:val="000A415E"/>
    <w:rsid w:val="000A587D"/>
    <w:rsid w:val="000A6B04"/>
    <w:rsid w:val="000A7846"/>
    <w:rsid w:val="000B099E"/>
    <w:rsid w:val="000B18CA"/>
    <w:rsid w:val="000B2195"/>
    <w:rsid w:val="000B245C"/>
    <w:rsid w:val="000B2A2E"/>
    <w:rsid w:val="000B4B70"/>
    <w:rsid w:val="000B4D1F"/>
    <w:rsid w:val="000B5FAC"/>
    <w:rsid w:val="000B63AD"/>
    <w:rsid w:val="000B64B5"/>
    <w:rsid w:val="000B6F1F"/>
    <w:rsid w:val="000B7E29"/>
    <w:rsid w:val="000C0A6F"/>
    <w:rsid w:val="000C0C82"/>
    <w:rsid w:val="000C1050"/>
    <w:rsid w:val="000C3068"/>
    <w:rsid w:val="000C3B0B"/>
    <w:rsid w:val="000C413E"/>
    <w:rsid w:val="000C419C"/>
    <w:rsid w:val="000C6218"/>
    <w:rsid w:val="000C69FD"/>
    <w:rsid w:val="000C79CB"/>
    <w:rsid w:val="000D0BB1"/>
    <w:rsid w:val="000D10C1"/>
    <w:rsid w:val="000D147A"/>
    <w:rsid w:val="000D22C0"/>
    <w:rsid w:val="000D3DA2"/>
    <w:rsid w:val="000D3E79"/>
    <w:rsid w:val="000D3ED2"/>
    <w:rsid w:val="000D615F"/>
    <w:rsid w:val="000D71EA"/>
    <w:rsid w:val="000D73F0"/>
    <w:rsid w:val="000E043C"/>
    <w:rsid w:val="000E2987"/>
    <w:rsid w:val="000E4F56"/>
    <w:rsid w:val="000E6F6A"/>
    <w:rsid w:val="000E7DE7"/>
    <w:rsid w:val="000E7F75"/>
    <w:rsid w:val="000F06A3"/>
    <w:rsid w:val="000F14CD"/>
    <w:rsid w:val="000F26DF"/>
    <w:rsid w:val="000F4522"/>
    <w:rsid w:val="000F474D"/>
    <w:rsid w:val="000F4F89"/>
    <w:rsid w:val="000F5093"/>
    <w:rsid w:val="000F5407"/>
    <w:rsid w:val="000F6698"/>
    <w:rsid w:val="000F7258"/>
    <w:rsid w:val="000F7DAD"/>
    <w:rsid w:val="0010064F"/>
    <w:rsid w:val="001020D2"/>
    <w:rsid w:val="001021C1"/>
    <w:rsid w:val="001024C7"/>
    <w:rsid w:val="0010263F"/>
    <w:rsid w:val="0010361D"/>
    <w:rsid w:val="00105102"/>
    <w:rsid w:val="00106A88"/>
    <w:rsid w:val="00110A5A"/>
    <w:rsid w:val="0011114D"/>
    <w:rsid w:val="00111B3B"/>
    <w:rsid w:val="00111CF0"/>
    <w:rsid w:val="001120AF"/>
    <w:rsid w:val="001122DB"/>
    <w:rsid w:val="00112D56"/>
    <w:rsid w:val="00112ED8"/>
    <w:rsid w:val="00113B6F"/>
    <w:rsid w:val="00114E60"/>
    <w:rsid w:val="00115C28"/>
    <w:rsid w:val="00116071"/>
    <w:rsid w:val="00116466"/>
    <w:rsid w:val="00117411"/>
    <w:rsid w:val="00117A94"/>
    <w:rsid w:val="00120FA4"/>
    <w:rsid w:val="00121BDB"/>
    <w:rsid w:val="00122873"/>
    <w:rsid w:val="00124868"/>
    <w:rsid w:val="00126080"/>
    <w:rsid w:val="0012623B"/>
    <w:rsid w:val="001270DD"/>
    <w:rsid w:val="00127CC8"/>
    <w:rsid w:val="00130456"/>
    <w:rsid w:val="00130FC9"/>
    <w:rsid w:val="00130FE7"/>
    <w:rsid w:val="001318F7"/>
    <w:rsid w:val="00131A9C"/>
    <w:rsid w:val="00131D63"/>
    <w:rsid w:val="00133625"/>
    <w:rsid w:val="001338FB"/>
    <w:rsid w:val="00133D6E"/>
    <w:rsid w:val="00134D8A"/>
    <w:rsid w:val="00135304"/>
    <w:rsid w:val="00135B65"/>
    <w:rsid w:val="001360A4"/>
    <w:rsid w:val="00137021"/>
    <w:rsid w:val="0013722F"/>
    <w:rsid w:val="001373B3"/>
    <w:rsid w:val="00137E56"/>
    <w:rsid w:val="00141AA7"/>
    <w:rsid w:val="00141B59"/>
    <w:rsid w:val="00141B74"/>
    <w:rsid w:val="00142767"/>
    <w:rsid w:val="00143324"/>
    <w:rsid w:val="00143AC9"/>
    <w:rsid w:val="00143BAB"/>
    <w:rsid w:val="001449C7"/>
    <w:rsid w:val="00145206"/>
    <w:rsid w:val="00145C73"/>
    <w:rsid w:val="00147EEA"/>
    <w:rsid w:val="00150177"/>
    <w:rsid w:val="00151BD4"/>
    <w:rsid w:val="00152054"/>
    <w:rsid w:val="00152109"/>
    <w:rsid w:val="001525B9"/>
    <w:rsid w:val="001525D4"/>
    <w:rsid w:val="00153734"/>
    <w:rsid w:val="00154131"/>
    <w:rsid w:val="001554B5"/>
    <w:rsid w:val="00155A62"/>
    <w:rsid w:val="00155EF8"/>
    <w:rsid w:val="001569B5"/>
    <w:rsid w:val="00161413"/>
    <w:rsid w:val="001615EB"/>
    <w:rsid w:val="00163E7C"/>
    <w:rsid w:val="0016479C"/>
    <w:rsid w:val="00164F9C"/>
    <w:rsid w:val="00166740"/>
    <w:rsid w:val="001717FF"/>
    <w:rsid w:val="0017181C"/>
    <w:rsid w:val="00171F53"/>
    <w:rsid w:val="001722E8"/>
    <w:rsid w:val="00175940"/>
    <w:rsid w:val="00175BD1"/>
    <w:rsid w:val="00176D78"/>
    <w:rsid w:val="001772C2"/>
    <w:rsid w:val="001773CA"/>
    <w:rsid w:val="00177C3D"/>
    <w:rsid w:val="00180402"/>
    <w:rsid w:val="00181480"/>
    <w:rsid w:val="00181F3B"/>
    <w:rsid w:val="00182B92"/>
    <w:rsid w:val="001833D6"/>
    <w:rsid w:val="00183675"/>
    <w:rsid w:val="00183E4E"/>
    <w:rsid w:val="00184A01"/>
    <w:rsid w:val="00184F7A"/>
    <w:rsid w:val="00185A81"/>
    <w:rsid w:val="00186C6D"/>
    <w:rsid w:val="00190393"/>
    <w:rsid w:val="001908C4"/>
    <w:rsid w:val="00193198"/>
    <w:rsid w:val="00194557"/>
    <w:rsid w:val="00194664"/>
    <w:rsid w:val="00196164"/>
    <w:rsid w:val="00196337"/>
    <w:rsid w:val="00197257"/>
    <w:rsid w:val="001A055A"/>
    <w:rsid w:val="001A331F"/>
    <w:rsid w:val="001A4058"/>
    <w:rsid w:val="001A55A2"/>
    <w:rsid w:val="001A5EC6"/>
    <w:rsid w:val="001A7F65"/>
    <w:rsid w:val="001B1557"/>
    <w:rsid w:val="001B1A69"/>
    <w:rsid w:val="001B246C"/>
    <w:rsid w:val="001B3B2D"/>
    <w:rsid w:val="001B63F4"/>
    <w:rsid w:val="001B6FB5"/>
    <w:rsid w:val="001B7463"/>
    <w:rsid w:val="001B7661"/>
    <w:rsid w:val="001B79AD"/>
    <w:rsid w:val="001C0620"/>
    <w:rsid w:val="001C2EDB"/>
    <w:rsid w:val="001C3AF4"/>
    <w:rsid w:val="001C3E0A"/>
    <w:rsid w:val="001C3EB1"/>
    <w:rsid w:val="001C4617"/>
    <w:rsid w:val="001C4825"/>
    <w:rsid w:val="001C5F96"/>
    <w:rsid w:val="001C748D"/>
    <w:rsid w:val="001D1AC8"/>
    <w:rsid w:val="001D1C1D"/>
    <w:rsid w:val="001D2400"/>
    <w:rsid w:val="001D27E3"/>
    <w:rsid w:val="001D4491"/>
    <w:rsid w:val="001D4557"/>
    <w:rsid w:val="001D5CE8"/>
    <w:rsid w:val="001D6328"/>
    <w:rsid w:val="001D70A7"/>
    <w:rsid w:val="001E046C"/>
    <w:rsid w:val="001E06C4"/>
    <w:rsid w:val="001E1352"/>
    <w:rsid w:val="001E1645"/>
    <w:rsid w:val="001E2025"/>
    <w:rsid w:val="001E241C"/>
    <w:rsid w:val="001E2688"/>
    <w:rsid w:val="001E2CFC"/>
    <w:rsid w:val="001E3080"/>
    <w:rsid w:val="001E3E8B"/>
    <w:rsid w:val="001E4A6F"/>
    <w:rsid w:val="001E60D7"/>
    <w:rsid w:val="001E6525"/>
    <w:rsid w:val="001E6558"/>
    <w:rsid w:val="001E7DBD"/>
    <w:rsid w:val="001F2305"/>
    <w:rsid w:val="001F313E"/>
    <w:rsid w:val="001F32B8"/>
    <w:rsid w:val="001F4128"/>
    <w:rsid w:val="001F4814"/>
    <w:rsid w:val="001F48C6"/>
    <w:rsid w:val="001F55D7"/>
    <w:rsid w:val="001F6A0E"/>
    <w:rsid w:val="001F6AF6"/>
    <w:rsid w:val="001F6FC0"/>
    <w:rsid w:val="00201320"/>
    <w:rsid w:val="00201C26"/>
    <w:rsid w:val="00201E14"/>
    <w:rsid w:val="002030C8"/>
    <w:rsid w:val="002030D2"/>
    <w:rsid w:val="00203367"/>
    <w:rsid w:val="002041F6"/>
    <w:rsid w:val="002041F9"/>
    <w:rsid w:val="00205266"/>
    <w:rsid w:val="002054A7"/>
    <w:rsid w:val="002058BF"/>
    <w:rsid w:val="00205C59"/>
    <w:rsid w:val="002066B2"/>
    <w:rsid w:val="0020698C"/>
    <w:rsid w:val="002069B7"/>
    <w:rsid w:val="002079F7"/>
    <w:rsid w:val="0021035C"/>
    <w:rsid w:val="002103C0"/>
    <w:rsid w:val="00210E32"/>
    <w:rsid w:val="00211406"/>
    <w:rsid w:val="00211FF4"/>
    <w:rsid w:val="00212DC6"/>
    <w:rsid w:val="002133E2"/>
    <w:rsid w:val="002134F7"/>
    <w:rsid w:val="00214841"/>
    <w:rsid w:val="00214C0C"/>
    <w:rsid w:val="00215F51"/>
    <w:rsid w:val="0021605B"/>
    <w:rsid w:val="0021647C"/>
    <w:rsid w:val="0021703D"/>
    <w:rsid w:val="002175DA"/>
    <w:rsid w:val="00217675"/>
    <w:rsid w:val="0021792B"/>
    <w:rsid w:val="00220151"/>
    <w:rsid w:val="00220543"/>
    <w:rsid w:val="00221770"/>
    <w:rsid w:val="002227A6"/>
    <w:rsid w:val="00222C07"/>
    <w:rsid w:val="00222E65"/>
    <w:rsid w:val="00222EE6"/>
    <w:rsid w:val="002244B2"/>
    <w:rsid w:val="00225423"/>
    <w:rsid w:val="00225A2E"/>
    <w:rsid w:val="002262C2"/>
    <w:rsid w:val="00226A33"/>
    <w:rsid w:val="00227C33"/>
    <w:rsid w:val="00230BA8"/>
    <w:rsid w:val="002321E0"/>
    <w:rsid w:val="002323C3"/>
    <w:rsid w:val="00232ACB"/>
    <w:rsid w:val="002338D1"/>
    <w:rsid w:val="00233B3B"/>
    <w:rsid w:val="002345A3"/>
    <w:rsid w:val="002350AE"/>
    <w:rsid w:val="00235595"/>
    <w:rsid w:val="00235FCB"/>
    <w:rsid w:val="00236346"/>
    <w:rsid w:val="0023680B"/>
    <w:rsid w:val="00237D53"/>
    <w:rsid w:val="00240446"/>
    <w:rsid w:val="00240AE7"/>
    <w:rsid w:val="00243C93"/>
    <w:rsid w:val="00243C9F"/>
    <w:rsid w:val="002442C3"/>
    <w:rsid w:val="00244659"/>
    <w:rsid w:val="002446CF"/>
    <w:rsid w:val="00244C27"/>
    <w:rsid w:val="00245724"/>
    <w:rsid w:val="0024680E"/>
    <w:rsid w:val="0024770F"/>
    <w:rsid w:val="0024775B"/>
    <w:rsid w:val="0025181D"/>
    <w:rsid w:val="00251EE5"/>
    <w:rsid w:val="00253527"/>
    <w:rsid w:val="00253FDA"/>
    <w:rsid w:val="002562A6"/>
    <w:rsid w:val="00256AA4"/>
    <w:rsid w:val="00256FD1"/>
    <w:rsid w:val="00257232"/>
    <w:rsid w:val="00260B72"/>
    <w:rsid w:val="00260ED0"/>
    <w:rsid w:val="00260ED3"/>
    <w:rsid w:val="002611AC"/>
    <w:rsid w:val="00261F9B"/>
    <w:rsid w:val="00262542"/>
    <w:rsid w:val="00263576"/>
    <w:rsid w:val="0026452B"/>
    <w:rsid w:val="00264876"/>
    <w:rsid w:val="002652E4"/>
    <w:rsid w:val="00267039"/>
    <w:rsid w:val="00271994"/>
    <w:rsid w:val="00271E3D"/>
    <w:rsid w:val="00272FBF"/>
    <w:rsid w:val="00273057"/>
    <w:rsid w:val="002746FB"/>
    <w:rsid w:val="00274BE3"/>
    <w:rsid w:val="0027572D"/>
    <w:rsid w:val="00275B7F"/>
    <w:rsid w:val="00275EF3"/>
    <w:rsid w:val="00275F50"/>
    <w:rsid w:val="002768A3"/>
    <w:rsid w:val="0027706F"/>
    <w:rsid w:val="002778B9"/>
    <w:rsid w:val="00277AB7"/>
    <w:rsid w:val="00280B1A"/>
    <w:rsid w:val="00280F4A"/>
    <w:rsid w:val="002818A5"/>
    <w:rsid w:val="00282080"/>
    <w:rsid w:val="002820D2"/>
    <w:rsid w:val="00282155"/>
    <w:rsid w:val="0028263F"/>
    <w:rsid w:val="00282D8B"/>
    <w:rsid w:val="00282DCC"/>
    <w:rsid w:val="0028328C"/>
    <w:rsid w:val="002836DD"/>
    <w:rsid w:val="002836E2"/>
    <w:rsid w:val="00283ED0"/>
    <w:rsid w:val="002844E8"/>
    <w:rsid w:val="002847DF"/>
    <w:rsid w:val="00284CF6"/>
    <w:rsid w:val="00284ED9"/>
    <w:rsid w:val="0028515A"/>
    <w:rsid w:val="002854D5"/>
    <w:rsid w:val="0028557D"/>
    <w:rsid w:val="002866FD"/>
    <w:rsid w:val="00286B6A"/>
    <w:rsid w:val="002873A0"/>
    <w:rsid w:val="00290165"/>
    <w:rsid w:val="002904FA"/>
    <w:rsid w:val="00290D48"/>
    <w:rsid w:val="00291440"/>
    <w:rsid w:val="002927BC"/>
    <w:rsid w:val="00292A17"/>
    <w:rsid w:val="00292CAB"/>
    <w:rsid w:val="00296571"/>
    <w:rsid w:val="00297BBB"/>
    <w:rsid w:val="002A0449"/>
    <w:rsid w:val="002A0914"/>
    <w:rsid w:val="002A1955"/>
    <w:rsid w:val="002A19B6"/>
    <w:rsid w:val="002A1E2F"/>
    <w:rsid w:val="002A22BE"/>
    <w:rsid w:val="002A2785"/>
    <w:rsid w:val="002A3DB4"/>
    <w:rsid w:val="002A426A"/>
    <w:rsid w:val="002A4425"/>
    <w:rsid w:val="002A59A6"/>
    <w:rsid w:val="002A6927"/>
    <w:rsid w:val="002A6954"/>
    <w:rsid w:val="002A71C0"/>
    <w:rsid w:val="002A7D06"/>
    <w:rsid w:val="002B057F"/>
    <w:rsid w:val="002B0E52"/>
    <w:rsid w:val="002B0FDA"/>
    <w:rsid w:val="002B201C"/>
    <w:rsid w:val="002B2C02"/>
    <w:rsid w:val="002B3250"/>
    <w:rsid w:val="002B4F45"/>
    <w:rsid w:val="002B597C"/>
    <w:rsid w:val="002B6283"/>
    <w:rsid w:val="002B65D1"/>
    <w:rsid w:val="002B7C64"/>
    <w:rsid w:val="002C0520"/>
    <w:rsid w:val="002C0B76"/>
    <w:rsid w:val="002C21BB"/>
    <w:rsid w:val="002C22B1"/>
    <w:rsid w:val="002C39DF"/>
    <w:rsid w:val="002C3E41"/>
    <w:rsid w:val="002C4813"/>
    <w:rsid w:val="002C569B"/>
    <w:rsid w:val="002C6192"/>
    <w:rsid w:val="002C6761"/>
    <w:rsid w:val="002C7684"/>
    <w:rsid w:val="002D060B"/>
    <w:rsid w:val="002D0734"/>
    <w:rsid w:val="002D0ECE"/>
    <w:rsid w:val="002D11A0"/>
    <w:rsid w:val="002D1819"/>
    <w:rsid w:val="002D3576"/>
    <w:rsid w:val="002D3D0B"/>
    <w:rsid w:val="002D4890"/>
    <w:rsid w:val="002D4CD3"/>
    <w:rsid w:val="002D5E81"/>
    <w:rsid w:val="002D5EB0"/>
    <w:rsid w:val="002D606A"/>
    <w:rsid w:val="002D6606"/>
    <w:rsid w:val="002D7321"/>
    <w:rsid w:val="002D793C"/>
    <w:rsid w:val="002D7A5E"/>
    <w:rsid w:val="002D7D4D"/>
    <w:rsid w:val="002E1236"/>
    <w:rsid w:val="002E172A"/>
    <w:rsid w:val="002E57D7"/>
    <w:rsid w:val="002E580F"/>
    <w:rsid w:val="002E7491"/>
    <w:rsid w:val="002F0914"/>
    <w:rsid w:val="002F0C13"/>
    <w:rsid w:val="002F127F"/>
    <w:rsid w:val="002F21DA"/>
    <w:rsid w:val="002F2D8A"/>
    <w:rsid w:val="002F309C"/>
    <w:rsid w:val="002F48F7"/>
    <w:rsid w:val="002F57A0"/>
    <w:rsid w:val="002F5899"/>
    <w:rsid w:val="00300C1E"/>
    <w:rsid w:val="00301DE0"/>
    <w:rsid w:val="0030218C"/>
    <w:rsid w:val="003035BC"/>
    <w:rsid w:val="00304AD6"/>
    <w:rsid w:val="00304F2F"/>
    <w:rsid w:val="00306D83"/>
    <w:rsid w:val="00306DCE"/>
    <w:rsid w:val="0030794E"/>
    <w:rsid w:val="00307C86"/>
    <w:rsid w:val="00310223"/>
    <w:rsid w:val="00310CB3"/>
    <w:rsid w:val="00313701"/>
    <w:rsid w:val="00313796"/>
    <w:rsid w:val="00313811"/>
    <w:rsid w:val="00313A33"/>
    <w:rsid w:val="00314B77"/>
    <w:rsid w:val="003151C2"/>
    <w:rsid w:val="003154BA"/>
    <w:rsid w:val="00316036"/>
    <w:rsid w:val="003160B1"/>
    <w:rsid w:val="00317404"/>
    <w:rsid w:val="003178E6"/>
    <w:rsid w:val="0031791C"/>
    <w:rsid w:val="00317B48"/>
    <w:rsid w:val="00317C8D"/>
    <w:rsid w:val="003217CD"/>
    <w:rsid w:val="00321E3C"/>
    <w:rsid w:val="00323148"/>
    <w:rsid w:val="0032357D"/>
    <w:rsid w:val="0032433D"/>
    <w:rsid w:val="00324906"/>
    <w:rsid w:val="00327771"/>
    <w:rsid w:val="00330BF4"/>
    <w:rsid w:val="0033128C"/>
    <w:rsid w:val="003323C2"/>
    <w:rsid w:val="00332A09"/>
    <w:rsid w:val="00332CC2"/>
    <w:rsid w:val="00332E77"/>
    <w:rsid w:val="003334D0"/>
    <w:rsid w:val="003349BF"/>
    <w:rsid w:val="003358D8"/>
    <w:rsid w:val="00335EBE"/>
    <w:rsid w:val="00340924"/>
    <w:rsid w:val="00341408"/>
    <w:rsid w:val="00341995"/>
    <w:rsid w:val="00341DC5"/>
    <w:rsid w:val="00343B1E"/>
    <w:rsid w:val="00345149"/>
    <w:rsid w:val="00345B9A"/>
    <w:rsid w:val="00345E03"/>
    <w:rsid w:val="003476FB"/>
    <w:rsid w:val="00347B69"/>
    <w:rsid w:val="00347E32"/>
    <w:rsid w:val="003505E1"/>
    <w:rsid w:val="003506CE"/>
    <w:rsid w:val="003522C6"/>
    <w:rsid w:val="00353B5C"/>
    <w:rsid w:val="00355035"/>
    <w:rsid w:val="003554C2"/>
    <w:rsid w:val="0035715D"/>
    <w:rsid w:val="00357836"/>
    <w:rsid w:val="0036040E"/>
    <w:rsid w:val="00360D31"/>
    <w:rsid w:val="003620D2"/>
    <w:rsid w:val="00362160"/>
    <w:rsid w:val="003622FB"/>
    <w:rsid w:val="0036285D"/>
    <w:rsid w:val="00362D53"/>
    <w:rsid w:val="00363E21"/>
    <w:rsid w:val="00364019"/>
    <w:rsid w:val="0036485D"/>
    <w:rsid w:val="00364FE1"/>
    <w:rsid w:val="003664A9"/>
    <w:rsid w:val="00370F6A"/>
    <w:rsid w:val="003712C5"/>
    <w:rsid w:val="0037348D"/>
    <w:rsid w:val="003740EC"/>
    <w:rsid w:val="00374C10"/>
    <w:rsid w:val="003754A9"/>
    <w:rsid w:val="00375616"/>
    <w:rsid w:val="00375D97"/>
    <w:rsid w:val="00376578"/>
    <w:rsid w:val="0037675D"/>
    <w:rsid w:val="0037679C"/>
    <w:rsid w:val="0037749E"/>
    <w:rsid w:val="00377ED5"/>
    <w:rsid w:val="00383072"/>
    <w:rsid w:val="003835D7"/>
    <w:rsid w:val="00383EB8"/>
    <w:rsid w:val="00385575"/>
    <w:rsid w:val="00385BCB"/>
    <w:rsid w:val="00386E3E"/>
    <w:rsid w:val="00387CB2"/>
    <w:rsid w:val="00390E91"/>
    <w:rsid w:val="003917CA"/>
    <w:rsid w:val="003918C9"/>
    <w:rsid w:val="0039242D"/>
    <w:rsid w:val="00392565"/>
    <w:rsid w:val="00392B80"/>
    <w:rsid w:val="00392C1A"/>
    <w:rsid w:val="00392E52"/>
    <w:rsid w:val="00392F93"/>
    <w:rsid w:val="00393F3A"/>
    <w:rsid w:val="00394130"/>
    <w:rsid w:val="003954A0"/>
    <w:rsid w:val="0039592D"/>
    <w:rsid w:val="00395993"/>
    <w:rsid w:val="00396371"/>
    <w:rsid w:val="00396A73"/>
    <w:rsid w:val="00396E3D"/>
    <w:rsid w:val="003A0ECF"/>
    <w:rsid w:val="003A20EB"/>
    <w:rsid w:val="003A295A"/>
    <w:rsid w:val="003A29A5"/>
    <w:rsid w:val="003A4281"/>
    <w:rsid w:val="003A541C"/>
    <w:rsid w:val="003A5C4A"/>
    <w:rsid w:val="003A5EA8"/>
    <w:rsid w:val="003A6197"/>
    <w:rsid w:val="003A6347"/>
    <w:rsid w:val="003A6980"/>
    <w:rsid w:val="003B1477"/>
    <w:rsid w:val="003B19BD"/>
    <w:rsid w:val="003B1BA9"/>
    <w:rsid w:val="003B2049"/>
    <w:rsid w:val="003B23E5"/>
    <w:rsid w:val="003B2937"/>
    <w:rsid w:val="003B2B13"/>
    <w:rsid w:val="003B33F6"/>
    <w:rsid w:val="003B471F"/>
    <w:rsid w:val="003B530B"/>
    <w:rsid w:val="003B5812"/>
    <w:rsid w:val="003B6139"/>
    <w:rsid w:val="003B7BBC"/>
    <w:rsid w:val="003C0FF4"/>
    <w:rsid w:val="003C1790"/>
    <w:rsid w:val="003C5674"/>
    <w:rsid w:val="003C5B9F"/>
    <w:rsid w:val="003C6205"/>
    <w:rsid w:val="003C6DBF"/>
    <w:rsid w:val="003C6F02"/>
    <w:rsid w:val="003C6F7D"/>
    <w:rsid w:val="003D01C3"/>
    <w:rsid w:val="003D14A2"/>
    <w:rsid w:val="003D1E74"/>
    <w:rsid w:val="003D1ED6"/>
    <w:rsid w:val="003D203C"/>
    <w:rsid w:val="003D3CAB"/>
    <w:rsid w:val="003D3CFD"/>
    <w:rsid w:val="003D43E6"/>
    <w:rsid w:val="003D45E4"/>
    <w:rsid w:val="003D4A25"/>
    <w:rsid w:val="003D4C97"/>
    <w:rsid w:val="003D5730"/>
    <w:rsid w:val="003D6484"/>
    <w:rsid w:val="003D6B42"/>
    <w:rsid w:val="003D6C0F"/>
    <w:rsid w:val="003D70C6"/>
    <w:rsid w:val="003D76C6"/>
    <w:rsid w:val="003E0471"/>
    <w:rsid w:val="003E101C"/>
    <w:rsid w:val="003E126A"/>
    <w:rsid w:val="003E1C2B"/>
    <w:rsid w:val="003E2A8D"/>
    <w:rsid w:val="003E2F6D"/>
    <w:rsid w:val="003E2FF8"/>
    <w:rsid w:val="003E338A"/>
    <w:rsid w:val="003E40AD"/>
    <w:rsid w:val="003E50C0"/>
    <w:rsid w:val="003E55D2"/>
    <w:rsid w:val="003E607C"/>
    <w:rsid w:val="003E6484"/>
    <w:rsid w:val="003E65A0"/>
    <w:rsid w:val="003E65BD"/>
    <w:rsid w:val="003E6BF9"/>
    <w:rsid w:val="003E71CB"/>
    <w:rsid w:val="003E7F03"/>
    <w:rsid w:val="003F2110"/>
    <w:rsid w:val="003F21B5"/>
    <w:rsid w:val="003F2425"/>
    <w:rsid w:val="003F347F"/>
    <w:rsid w:val="003F494F"/>
    <w:rsid w:val="003F4EDA"/>
    <w:rsid w:val="003F59BF"/>
    <w:rsid w:val="003F5EFC"/>
    <w:rsid w:val="003F642D"/>
    <w:rsid w:val="003F677A"/>
    <w:rsid w:val="003F78FF"/>
    <w:rsid w:val="004000AB"/>
    <w:rsid w:val="00400243"/>
    <w:rsid w:val="004012A2"/>
    <w:rsid w:val="00401319"/>
    <w:rsid w:val="0040161C"/>
    <w:rsid w:val="00401875"/>
    <w:rsid w:val="00401A51"/>
    <w:rsid w:val="00401E9F"/>
    <w:rsid w:val="00401FB4"/>
    <w:rsid w:val="00402401"/>
    <w:rsid w:val="0040478F"/>
    <w:rsid w:val="00404E56"/>
    <w:rsid w:val="004054C9"/>
    <w:rsid w:val="00405843"/>
    <w:rsid w:val="00406569"/>
    <w:rsid w:val="004067FA"/>
    <w:rsid w:val="00406B23"/>
    <w:rsid w:val="00406CE5"/>
    <w:rsid w:val="00406F2B"/>
    <w:rsid w:val="00407FBC"/>
    <w:rsid w:val="00412221"/>
    <w:rsid w:val="00412249"/>
    <w:rsid w:val="00412977"/>
    <w:rsid w:val="00412AB9"/>
    <w:rsid w:val="0041372C"/>
    <w:rsid w:val="00415D36"/>
    <w:rsid w:val="0041608D"/>
    <w:rsid w:val="004160AD"/>
    <w:rsid w:val="00417836"/>
    <w:rsid w:val="004212AF"/>
    <w:rsid w:val="004214A8"/>
    <w:rsid w:val="004217F9"/>
    <w:rsid w:val="00421C94"/>
    <w:rsid w:val="00421E2C"/>
    <w:rsid w:val="0042358E"/>
    <w:rsid w:val="004307E7"/>
    <w:rsid w:val="004317AC"/>
    <w:rsid w:val="00432892"/>
    <w:rsid w:val="004344D6"/>
    <w:rsid w:val="00436AD6"/>
    <w:rsid w:val="00440948"/>
    <w:rsid w:val="00440F38"/>
    <w:rsid w:val="0044130A"/>
    <w:rsid w:val="00442583"/>
    <w:rsid w:val="00442596"/>
    <w:rsid w:val="004427A4"/>
    <w:rsid w:val="00443771"/>
    <w:rsid w:val="00443FC8"/>
    <w:rsid w:val="00444081"/>
    <w:rsid w:val="0044455A"/>
    <w:rsid w:val="00445532"/>
    <w:rsid w:val="004465A5"/>
    <w:rsid w:val="004467E2"/>
    <w:rsid w:val="00446968"/>
    <w:rsid w:val="00447D46"/>
    <w:rsid w:val="00450BDC"/>
    <w:rsid w:val="004515F6"/>
    <w:rsid w:val="00451F0B"/>
    <w:rsid w:val="0045357B"/>
    <w:rsid w:val="00453DB0"/>
    <w:rsid w:val="004542FE"/>
    <w:rsid w:val="00455038"/>
    <w:rsid w:val="00455F74"/>
    <w:rsid w:val="004571E6"/>
    <w:rsid w:val="00457465"/>
    <w:rsid w:val="00463246"/>
    <w:rsid w:val="004642A7"/>
    <w:rsid w:val="004650C2"/>
    <w:rsid w:val="004664A5"/>
    <w:rsid w:val="004664E4"/>
    <w:rsid w:val="00470F90"/>
    <w:rsid w:val="004714FF"/>
    <w:rsid w:val="0047287F"/>
    <w:rsid w:val="00474DCF"/>
    <w:rsid w:val="00474E54"/>
    <w:rsid w:val="0047517F"/>
    <w:rsid w:val="00480F8B"/>
    <w:rsid w:val="004811E2"/>
    <w:rsid w:val="00481510"/>
    <w:rsid w:val="0048180B"/>
    <w:rsid w:val="00481F59"/>
    <w:rsid w:val="004821F8"/>
    <w:rsid w:val="00482238"/>
    <w:rsid w:val="004824B1"/>
    <w:rsid w:val="00482A29"/>
    <w:rsid w:val="00484264"/>
    <w:rsid w:val="00484933"/>
    <w:rsid w:val="00485314"/>
    <w:rsid w:val="00485847"/>
    <w:rsid w:val="00486D9C"/>
    <w:rsid w:val="004872BC"/>
    <w:rsid w:val="004878EB"/>
    <w:rsid w:val="004912ED"/>
    <w:rsid w:val="004920D7"/>
    <w:rsid w:val="00492D6A"/>
    <w:rsid w:val="00492D8F"/>
    <w:rsid w:val="00493020"/>
    <w:rsid w:val="00493845"/>
    <w:rsid w:val="004940A9"/>
    <w:rsid w:val="00495398"/>
    <w:rsid w:val="00495B61"/>
    <w:rsid w:val="0049635F"/>
    <w:rsid w:val="00497ADA"/>
    <w:rsid w:val="004A084D"/>
    <w:rsid w:val="004A0CE6"/>
    <w:rsid w:val="004A17F6"/>
    <w:rsid w:val="004A1B7F"/>
    <w:rsid w:val="004A2F95"/>
    <w:rsid w:val="004A3085"/>
    <w:rsid w:val="004A3447"/>
    <w:rsid w:val="004A3747"/>
    <w:rsid w:val="004A47C1"/>
    <w:rsid w:val="004A5951"/>
    <w:rsid w:val="004A7389"/>
    <w:rsid w:val="004A79C1"/>
    <w:rsid w:val="004A7AAC"/>
    <w:rsid w:val="004B020E"/>
    <w:rsid w:val="004B0721"/>
    <w:rsid w:val="004B0BEB"/>
    <w:rsid w:val="004B1A39"/>
    <w:rsid w:val="004B230A"/>
    <w:rsid w:val="004B31B0"/>
    <w:rsid w:val="004B3941"/>
    <w:rsid w:val="004B3CD0"/>
    <w:rsid w:val="004B5199"/>
    <w:rsid w:val="004B5C0C"/>
    <w:rsid w:val="004B63D9"/>
    <w:rsid w:val="004B6F36"/>
    <w:rsid w:val="004B789A"/>
    <w:rsid w:val="004C0D74"/>
    <w:rsid w:val="004C1EDB"/>
    <w:rsid w:val="004C2A2A"/>
    <w:rsid w:val="004C329F"/>
    <w:rsid w:val="004C35F0"/>
    <w:rsid w:val="004C380B"/>
    <w:rsid w:val="004C485A"/>
    <w:rsid w:val="004C4AAB"/>
    <w:rsid w:val="004C6004"/>
    <w:rsid w:val="004C753E"/>
    <w:rsid w:val="004D1ECC"/>
    <w:rsid w:val="004D23E8"/>
    <w:rsid w:val="004D607C"/>
    <w:rsid w:val="004D68E9"/>
    <w:rsid w:val="004D6B90"/>
    <w:rsid w:val="004D6BED"/>
    <w:rsid w:val="004D79BC"/>
    <w:rsid w:val="004E0363"/>
    <w:rsid w:val="004E1948"/>
    <w:rsid w:val="004E20DD"/>
    <w:rsid w:val="004E213B"/>
    <w:rsid w:val="004E3CFA"/>
    <w:rsid w:val="004E3E47"/>
    <w:rsid w:val="004E49C4"/>
    <w:rsid w:val="004E550A"/>
    <w:rsid w:val="004E68DF"/>
    <w:rsid w:val="004E7688"/>
    <w:rsid w:val="004F1073"/>
    <w:rsid w:val="004F230E"/>
    <w:rsid w:val="004F27B9"/>
    <w:rsid w:val="004F2833"/>
    <w:rsid w:val="004F3840"/>
    <w:rsid w:val="004F3B0F"/>
    <w:rsid w:val="004F3E32"/>
    <w:rsid w:val="004F3EAD"/>
    <w:rsid w:val="004F4073"/>
    <w:rsid w:val="004F460E"/>
    <w:rsid w:val="004F4B40"/>
    <w:rsid w:val="004F595D"/>
    <w:rsid w:val="004F5C75"/>
    <w:rsid w:val="004F660D"/>
    <w:rsid w:val="004F6F28"/>
    <w:rsid w:val="004F769C"/>
    <w:rsid w:val="005000D8"/>
    <w:rsid w:val="0050116D"/>
    <w:rsid w:val="005013E3"/>
    <w:rsid w:val="00501631"/>
    <w:rsid w:val="00502FD0"/>
    <w:rsid w:val="0050359F"/>
    <w:rsid w:val="00504A75"/>
    <w:rsid w:val="00504F7C"/>
    <w:rsid w:val="00505AE6"/>
    <w:rsid w:val="00506DE7"/>
    <w:rsid w:val="00507126"/>
    <w:rsid w:val="00507840"/>
    <w:rsid w:val="005102D7"/>
    <w:rsid w:val="005104B7"/>
    <w:rsid w:val="00510996"/>
    <w:rsid w:val="005131FC"/>
    <w:rsid w:val="00513D4C"/>
    <w:rsid w:val="00514A4C"/>
    <w:rsid w:val="00515423"/>
    <w:rsid w:val="005156DF"/>
    <w:rsid w:val="00515A0A"/>
    <w:rsid w:val="00515A3F"/>
    <w:rsid w:val="00515FC2"/>
    <w:rsid w:val="005169C2"/>
    <w:rsid w:val="005178D7"/>
    <w:rsid w:val="005209EB"/>
    <w:rsid w:val="00521E71"/>
    <w:rsid w:val="00522E63"/>
    <w:rsid w:val="00523B33"/>
    <w:rsid w:val="00524AD4"/>
    <w:rsid w:val="005260B8"/>
    <w:rsid w:val="005260F8"/>
    <w:rsid w:val="005262EA"/>
    <w:rsid w:val="00526A10"/>
    <w:rsid w:val="005301F8"/>
    <w:rsid w:val="0053188D"/>
    <w:rsid w:val="00531AE4"/>
    <w:rsid w:val="005321ED"/>
    <w:rsid w:val="005353A7"/>
    <w:rsid w:val="00536D73"/>
    <w:rsid w:val="00537EC6"/>
    <w:rsid w:val="00540587"/>
    <w:rsid w:val="00540B44"/>
    <w:rsid w:val="00541659"/>
    <w:rsid w:val="00542C22"/>
    <w:rsid w:val="00543CCA"/>
    <w:rsid w:val="00543D7D"/>
    <w:rsid w:val="00543EEA"/>
    <w:rsid w:val="00544CC8"/>
    <w:rsid w:val="0054517C"/>
    <w:rsid w:val="005451CE"/>
    <w:rsid w:val="00545667"/>
    <w:rsid w:val="0055141B"/>
    <w:rsid w:val="0055149B"/>
    <w:rsid w:val="00551788"/>
    <w:rsid w:val="00551DAD"/>
    <w:rsid w:val="00552219"/>
    <w:rsid w:val="00552DD7"/>
    <w:rsid w:val="00553941"/>
    <w:rsid w:val="00553984"/>
    <w:rsid w:val="005540FA"/>
    <w:rsid w:val="005546B0"/>
    <w:rsid w:val="00554B4B"/>
    <w:rsid w:val="00554C09"/>
    <w:rsid w:val="00555DCA"/>
    <w:rsid w:val="00556A59"/>
    <w:rsid w:val="0055751D"/>
    <w:rsid w:val="00557E6F"/>
    <w:rsid w:val="00560912"/>
    <w:rsid w:val="005612C0"/>
    <w:rsid w:val="005612E5"/>
    <w:rsid w:val="00561C5A"/>
    <w:rsid w:val="00562E9A"/>
    <w:rsid w:val="00564659"/>
    <w:rsid w:val="005649ED"/>
    <w:rsid w:val="00565165"/>
    <w:rsid w:val="005655B6"/>
    <w:rsid w:val="00567135"/>
    <w:rsid w:val="00567A60"/>
    <w:rsid w:val="00570C92"/>
    <w:rsid w:val="00571783"/>
    <w:rsid w:val="0057208F"/>
    <w:rsid w:val="005731A9"/>
    <w:rsid w:val="00574B09"/>
    <w:rsid w:val="00574B2A"/>
    <w:rsid w:val="00574ED3"/>
    <w:rsid w:val="00575049"/>
    <w:rsid w:val="0057794C"/>
    <w:rsid w:val="0057797D"/>
    <w:rsid w:val="005805F5"/>
    <w:rsid w:val="00581350"/>
    <w:rsid w:val="00581AC6"/>
    <w:rsid w:val="00582F7F"/>
    <w:rsid w:val="00583288"/>
    <w:rsid w:val="0058361F"/>
    <w:rsid w:val="0058414F"/>
    <w:rsid w:val="005843CE"/>
    <w:rsid w:val="00584D9E"/>
    <w:rsid w:val="00585438"/>
    <w:rsid w:val="0058673F"/>
    <w:rsid w:val="00586E5C"/>
    <w:rsid w:val="005901E4"/>
    <w:rsid w:val="005906BC"/>
    <w:rsid w:val="0059154F"/>
    <w:rsid w:val="00591A30"/>
    <w:rsid w:val="00591DF1"/>
    <w:rsid w:val="005937DD"/>
    <w:rsid w:val="00594D7A"/>
    <w:rsid w:val="00595457"/>
    <w:rsid w:val="00595655"/>
    <w:rsid w:val="00595D51"/>
    <w:rsid w:val="0059663F"/>
    <w:rsid w:val="0059756D"/>
    <w:rsid w:val="005975FC"/>
    <w:rsid w:val="00597798"/>
    <w:rsid w:val="00597BE2"/>
    <w:rsid w:val="005A0897"/>
    <w:rsid w:val="005A0E29"/>
    <w:rsid w:val="005A10F0"/>
    <w:rsid w:val="005A1AF4"/>
    <w:rsid w:val="005A204C"/>
    <w:rsid w:val="005A2E27"/>
    <w:rsid w:val="005A385A"/>
    <w:rsid w:val="005A500D"/>
    <w:rsid w:val="005A597E"/>
    <w:rsid w:val="005A61AE"/>
    <w:rsid w:val="005B0CC9"/>
    <w:rsid w:val="005B103C"/>
    <w:rsid w:val="005B21A3"/>
    <w:rsid w:val="005B2EA6"/>
    <w:rsid w:val="005B2EFF"/>
    <w:rsid w:val="005B35A0"/>
    <w:rsid w:val="005B5625"/>
    <w:rsid w:val="005B6584"/>
    <w:rsid w:val="005B6716"/>
    <w:rsid w:val="005B728C"/>
    <w:rsid w:val="005B7699"/>
    <w:rsid w:val="005C0AEE"/>
    <w:rsid w:val="005C107C"/>
    <w:rsid w:val="005C1333"/>
    <w:rsid w:val="005C2E10"/>
    <w:rsid w:val="005C2E35"/>
    <w:rsid w:val="005C4122"/>
    <w:rsid w:val="005C4A98"/>
    <w:rsid w:val="005C4CC3"/>
    <w:rsid w:val="005C4F7C"/>
    <w:rsid w:val="005C530A"/>
    <w:rsid w:val="005C5A51"/>
    <w:rsid w:val="005C66E0"/>
    <w:rsid w:val="005C6E8D"/>
    <w:rsid w:val="005C7804"/>
    <w:rsid w:val="005D0B66"/>
    <w:rsid w:val="005D19AA"/>
    <w:rsid w:val="005D310D"/>
    <w:rsid w:val="005D3F24"/>
    <w:rsid w:val="005D5EE4"/>
    <w:rsid w:val="005D60E1"/>
    <w:rsid w:val="005D64A1"/>
    <w:rsid w:val="005D6FFC"/>
    <w:rsid w:val="005D74A8"/>
    <w:rsid w:val="005D79AB"/>
    <w:rsid w:val="005E000C"/>
    <w:rsid w:val="005E0A15"/>
    <w:rsid w:val="005E0C2B"/>
    <w:rsid w:val="005E0CC5"/>
    <w:rsid w:val="005E2587"/>
    <w:rsid w:val="005E2FBE"/>
    <w:rsid w:val="005E339E"/>
    <w:rsid w:val="005E4093"/>
    <w:rsid w:val="005E4770"/>
    <w:rsid w:val="005E4A3C"/>
    <w:rsid w:val="005E522B"/>
    <w:rsid w:val="005F0C9E"/>
    <w:rsid w:val="005F0E65"/>
    <w:rsid w:val="005F2CEB"/>
    <w:rsid w:val="005F3228"/>
    <w:rsid w:val="005F390F"/>
    <w:rsid w:val="005F5628"/>
    <w:rsid w:val="005F5727"/>
    <w:rsid w:val="005F746E"/>
    <w:rsid w:val="005F772D"/>
    <w:rsid w:val="00600108"/>
    <w:rsid w:val="0060022A"/>
    <w:rsid w:val="00601FE2"/>
    <w:rsid w:val="00602752"/>
    <w:rsid w:val="0060338E"/>
    <w:rsid w:val="00604787"/>
    <w:rsid w:val="00604CF4"/>
    <w:rsid w:val="00604DE3"/>
    <w:rsid w:val="00605B25"/>
    <w:rsid w:val="006079C2"/>
    <w:rsid w:val="00607CEB"/>
    <w:rsid w:val="00610224"/>
    <w:rsid w:val="006109CE"/>
    <w:rsid w:val="00611BE5"/>
    <w:rsid w:val="0061239C"/>
    <w:rsid w:val="0061268B"/>
    <w:rsid w:val="00612B82"/>
    <w:rsid w:val="006134D4"/>
    <w:rsid w:val="00613D45"/>
    <w:rsid w:val="00614278"/>
    <w:rsid w:val="00615B91"/>
    <w:rsid w:val="00615F57"/>
    <w:rsid w:val="006166B0"/>
    <w:rsid w:val="00617326"/>
    <w:rsid w:val="006201C6"/>
    <w:rsid w:val="00620244"/>
    <w:rsid w:val="00620343"/>
    <w:rsid w:val="00620750"/>
    <w:rsid w:val="00620A1F"/>
    <w:rsid w:val="00621D81"/>
    <w:rsid w:val="0062233A"/>
    <w:rsid w:val="006224BB"/>
    <w:rsid w:val="00623510"/>
    <w:rsid w:val="006235CD"/>
    <w:rsid w:val="00624001"/>
    <w:rsid w:val="00624089"/>
    <w:rsid w:val="00624907"/>
    <w:rsid w:val="0062492A"/>
    <w:rsid w:val="00624A87"/>
    <w:rsid w:val="00626429"/>
    <w:rsid w:val="006265FC"/>
    <w:rsid w:val="00627C83"/>
    <w:rsid w:val="0063128D"/>
    <w:rsid w:val="00631839"/>
    <w:rsid w:val="00632FB2"/>
    <w:rsid w:val="0063309E"/>
    <w:rsid w:val="00633500"/>
    <w:rsid w:val="00633F46"/>
    <w:rsid w:val="00634153"/>
    <w:rsid w:val="00634E11"/>
    <w:rsid w:val="006351B8"/>
    <w:rsid w:val="00636E46"/>
    <w:rsid w:val="00637A4C"/>
    <w:rsid w:val="00640306"/>
    <w:rsid w:val="00640562"/>
    <w:rsid w:val="00640873"/>
    <w:rsid w:val="0064194F"/>
    <w:rsid w:val="00641E67"/>
    <w:rsid w:val="00642CF8"/>
    <w:rsid w:val="00643BFB"/>
    <w:rsid w:val="00645277"/>
    <w:rsid w:val="00645699"/>
    <w:rsid w:val="00646E1F"/>
    <w:rsid w:val="00646EC6"/>
    <w:rsid w:val="006520C7"/>
    <w:rsid w:val="0065321A"/>
    <w:rsid w:val="00653A56"/>
    <w:rsid w:val="00653F49"/>
    <w:rsid w:val="00655AA7"/>
    <w:rsid w:val="00655D33"/>
    <w:rsid w:val="00656DEB"/>
    <w:rsid w:val="0065724B"/>
    <w:rsid w:val="00657967"/>
    <w:rsid w:val="00657F4F"/>
    <w:rsid w:val="006600E8"/>
    <w:rsid w:val="00660100"/>
    <w:rsid w:val="00661E98"/>
    <w:rsid w:val="00662C1C"/>
    <w:rsid w:val="00663EC2"/>
    <w:rsid w:val="006651CE"/>
    <w:rsid w:val="00665FCE"/>
    <w:rsid w:val="00666D3F"/>
    <w:rsid w:val="006679EC"/>
    <w:rsid w:val="00671171"/>
    <w:rsid w:val="0067262C"/>
    <w:rsid w:val="00673015"/>
    <w:rsid w:val="00673740"/>
    <w:rsid w:val="00673802"/>
    <w:rsid w:val="0067493E"/>
    <w:rsid w:val="00674F78"/>
    <w:rsid w:val="0067686E"/>
    <w:rsid w:val="00681D34"/>
    <w:rsid w:val="00682360"/>
    <w:rsid w:val="00683D31"/>
    <w:rsid w:val="00684266"/>
    <w:rsid w:val="00684286"/>
    <w:rsid w:val="006848BF"/>
    <w:rsid w:val="00684E1E"/>
    <w:rsid w:val="00684F5A"/>
    <w:rsid w:val="00685771"/>
    <w:rsid w:val="006857BF"/>
    <w:rsid w:val="006864C1"/>
    <w:rsid w:val="0068657D"/>
    <w:rsid w:val="006876DA"/>
    <w:rsid w:val="006877BA"/>
    <w:rsid w:val="00690457"/>
    <w:rsid w:val="006908D7"/>
    <w:rsid w:val="00690D8E"/>
    <w:rsid w:val="006917B7"/>
    <w:rsid w:val="00691932"/>
    <w:rsid w:val="006924E3"/>
    <w:rsid w:val="00692FF1"/>
    <w:rsid w:val="00693638"/>
    <w:rsid w:val="00693EF0"/>
    <w:rsid w:val="0069540B"/>
    <w:rsid w:val="00697305"/>
    <w:rsid w:val="00697E25"/>
    <w:rsid w:val="006A0D3B"/>
    <w:rsid w:val="006A110A"/>
    <w:rsid w:val="006A18F5"/>
    <w:rsid w:val="006A272B"/>
    <w:rsid w:val="006A2C00"/>
    <w:rsid w:val="006A38C0"/>
    <w:rsid w:val="006A3DDE"/>
    <w:rsid w:val="006A4692"/>
    <w:rsid w:val="006A5575"/>
    <w:rsid w:val="006A55EB"/>
    <w:rsid w:val="006A68CF"/>
    <w:rsid w:val="006A7B71"/>
    <w:rsid w:val="006B13D5"/>
    <w:rsid w:val="006B2C43"/>
    <w:rsid w:val="006B3293"/>
    <w:rsid w:val="006B3948"/>
    <w:rsid w:val="006B4F50"/>
    <w:rsid w:val="006B5087"/>
    <w:rsid w:val="006B58C8"/>
    <w:rsid w:val="006B6247"/>
    <w:rsid w:val="006C0223"/>
    <w:rsid w:val="006C027D"/>
    <w:rsid w:val="006C04D3"/>
    <w:rsid w:val="006C08D5"/>
    <w:rsid w:val="006C0A28"/>
    <w:rsid w:val="006C0C08"/>
    <w:rsid w:val="006C0EAD"/>
    <w:rsid w:val="006C11D9"/>
    <w:rsid w:val="006C26F0"/>
    <w:rsid w:val="006C3B8A"/>
    <w:rsid w:val="006C484E"/>
    <w:rsid w:val="006C522E"/>
    <w:rsid w:val="006C6DBA"/>
    <w:rsid w:val="006C6DF5"/>
    <w:rsid w:val="006C74FC"/>
    <w:rsid w:val="006C7C70"/>
    <w:rsid w:val="006D2A71"/>
    <w:rsid w:val="006D2DA2"/>
    <w:rsid w:val="006D320B"/>
    <w:rsid w:val="006D37F3"/>
    <w:rsid w:val="006D4A3A"/>
    <w:rsid w:val="006D4BE2"/>
    <w:rsid w:val="006D620D"/>
    <w:rsid w:val="006D645E"/>
    <w:rsid w:val="006D7B75"/>
    <w:rsid w:val="006D7B76"/>
    <w:rsid w:val="006D7B8B"/>
    <w:rsid w:val="006E06F0"/>
    <w:rsid w:val="006E099C"/>
    <w:rsid w:val="006E3052"/>
    <w:rsid w:val="006E3194"/>
    <w:rsid w:val="006E327A"/>
    <w:rsid w:val="006E3838"/>
    <w:rsid w:val="006E4CF0"/>
    <w:rsid w:val="006E53EB"/>
    <w:rsid w:val="006E6177"/>
    <w:rsid w:val="006E7EA9"/>
    <w:rsid w:val="006F12FC"/>
    <w:rsid w:val="006F2A39"/>
    <w:rsid w:val="006F2DD1"/>
    <w:rsid w:val="006F3C74"/>
    <w:rsid w:val="006F3E1E"/>
    <w:rsid w:val="006F47FE"/>
    <w:rsid w:val="006F56D5"/>
    <w:rsid w:val="006F5AD4"/>
    <w:rsid w:val="006F67EC"/>
    <w:rsid w:val="006F744F"/>
    <w:rsid w:val="006F7FFC"/>
    <w:rsid w:val="00700D34"/>
    <w:rsid w:val="0070164E"/>
    <w:rsid w:val="00701A07"/>
    <w:rsid w:val="007026E8"/>
    <w:rsid w:val="00702BE8"/>
    <w:rsid w:val="00703816"/>
    <w:rsid w:val="007050FF"/>
    <w:rsid w:val="00705212"/>
    <w:rsid w:val="00705B00"/>
    <w:rsid w:val="00705C15"/>
    <w:rsid w:val="00705F0B"/>
    <w:rsid w:val="00705FC9"/>
    <w:rsid w:val="0070679C"/>
    <w:rsid w:val="00706862"/>
    <w:rsid w:val="00706C91"/>
    <w:rsid w:val="00706C92"/>
    <w:rsid w:val="00706D54"/>
    <w:rsid w:val="007107DE"/>
    <w:rsid w:val="007110CE"/>
    <w:rsid w:val="007119C2"/>
    <w:rsid w:val="007125CA"/>
    <w:rsid w:val="00713FA8"/>
    <w:rsid w:val="0071432A"/>
    <w:rsid w:val="007145F7"/>
    <w:rsid w:val="007149F2"/>
    <w:rsid w:val="007167D0"/>
    <w:rsid w:val="00717A52"/>
    <w:rsid w:val="0072045C"/>
    <w:rsid w:val="0072048D"/>
    <w:rsid w:val="007205E7"/>
    <w:rsid w:val="00720A55"/>
    <w:rsid w:val="00721193"/>
    <w:rsid w:val="00721C05"/>
    <w:rsid w:val="00722945"/>
    <w:rsid w:val="00722B35"/>
    <w:rsid w:val="00723ED4"/>
    <w:rsid w:val="00725576"/>
    <w:rsid w:val="0072578D"/>
    <w:rsid w:val="00726003"/>
    <w:rsid w:val="007261DA"/>
    <w:rsid w:val="0072683C"/>
    <w:rsid w:val="007270A5"/>
    <w:rsid w:val="0072793D"/>
    <w:rsid w:val="007300E4"/>
    <w:rsid w:val="007310F8"/>
    <w:rsid w:val="007317DD"/>
    <w:rsid w:val="007324D0"/>
    <w:rsid w:val="00733AA1"/>
    <w:rsid w:val="00735857"/>
    <w:rsid w:val="00735B22"/>
    <w:rsid w:val="00735C1F"/>
    <w:rsid w:val="00735F32"/>
    <w:rsid w:val="0073785F"/>
    <w:rsid w:val="00737884"/>
    <w:rsid w:val="00737934"/>
    <w:rsid w:val="00737C9F"/>
    <w:rsid w:val="00740293"/>
    <w:rsid w:val="0074120D"/>
    <w:rsid w:val="0074141D"/>
    <w:rsid w:val="0074155F"/>
    <w:rsid w:val="007418D4"/>
    <w:rsid w:val="00741E78"/>
    <w:rsid w:val="007424B9"/>
    <w:rsid w:val="00743251"/>
    <w:rsid w:val="00743B1F"/>
    <w:rsid w:val="00745043"/>
    <w:rsid w:val="00745250"/>
    <w:rsid w:val="00745F82"/>
    <w:rsid w:val="00746350"/>
    <w:rsid w:val="00747096"/>
    <w:rsid w:val="0074736A"/>
    <w:rsid w:val="00747375"/>
    <w:rsid w:val="00750BAE"/>
    <w:rsid w:val="00751DBC"/>
    <w:rsid w:val="00751DE8"/>
    <w:rsid w:val="00751F94"/>
    <w:rsid w:val="00752437"/>
    <w:rsid w:val="00752C28"/>
    <w:rsid w:val="007535BE"/>
    <w:rsid w:val="00755124"/>
    <w:rsid w:val="0075540A"/>
    <w:rsid w:val="00755F0A"/>
    <w:rsid w:val="00756762"/>
    <w:rsid w:val="0075735F"/>
    <w:rsid w:val="0075736E"/>
    <w:rsid w:val="00757751"/>
    <w:rsid w:val="00760557"/>
    <w:rsid w:val="00761041"/>
    <w:rsid w:val="007618D5"/>
    <w:rsid w:val="0076257F"/>
    <w:rsid w:val="00762EB4"/>
    <w:rsid w:val="00763AB4"/>
    <w:rsid w:val="00764C20"/>
    <w:rsid w:val="0076536F"/>
    <w:rsid w:val="00765432"/>
    <w:rsid w:val="00765D40"/>
    <w:rsid w:val="00765E15"/>
    <w:rsid w:val="007703E6"/>
    <w:rsid w:val="0077190C"/>
    <w:rsid w:val="007735AB"/>
    <w:rsid w:val="00773A2D"/>
    <w:rsid w:val="00774262"/>
    <w:rsid w:val="00774ED2"/>
    <w:rsid w:val="00775523"/>
    <w:rsid w:val="00775B32"/>
    <w:rsid w:val="00775E4C"/>
    <w:rsid w:val="007762B2"/>
    <w:rsid w:val="00777015"/>
    <w:rsid w:val="00777B09"/>
    <w:rsid w:val="00777CAF"/>
    <w:rsid w:val="00780B28"/>
    <w:rsid w:val="00780F42"/>
    <w:rsid w:val="00781CC2"/>
    <w:rsid w:val="007821D6"/>
    <w:rsid w:val="00782802"/>
    <w:rsid w:val="0078366E"/>
    <w:rsid w:val="0078401E"/>
    <w:rsid w:val="007841AB"/>
    <w:rsid w:val="00784B2C"/>
    <w:rsid w:val="00785397"/>
    <w:rsid w:val="00785599"/>
    <w:rsid w:val="0078629A"/>
    <w:rsid w:val="0078668B"/>
    <w:rsid w:val="00786BA1"/>
    <w:rsid w:val="00786DB1"/>
    <w:rsid w:val="00786DB7"/>
    <w:rsid w:val="00787CA7"/>
    <w:rsid w:val="00790460"/>
    <w:rsid w:val="00790A54"/>
    <w:rsid w:val="00790FAD"/>
    <w:rsid w:val="007917A1"/>
    <w:rsid w:val="00791925"/>
    <w:rsid w:val="00792FA0"/>
    <w:rsid w:val="0079472C"/>
    <w:rsid w:val="00794CD5"/>
    <w:rsid w:val="00795274"/>
    <w:rsid w:val="007968DB"/>
    <w:rsid w:val="00796A19"/>
    <w:rsid w:val="00797B5F"/>
    <w:rsid w:val="007A01E3"/>
    <w:rsid w:val="007A16B1"/>
    <w:rsid w:val="007A43EA"/>
    <w:rsid w:val="007A5A54"/>
    <w:rsid w:val="007A6385"/>
    <w:rsid w:val="007A667A"/>
    <w:rsid w:val="007A6B70"/>
    <w:rsid w:val="007A6C9F"/>
    <w:rsid w:val="007A7304"/>
    <w:rsid w:val="007A7BA2"/>
    <w:rsid w:val="007B13D1"/>
    <w:rsid w:val="007B16B1"/>
    <w:rsid w:val="007B1F8C"/>
    <w:rsid w:val="007B4AA4"/>
    <w:rsid w:val="007B538C"/>
    <w:rsid w:val="007B5C0C"/>
    <w:rsid w:val="007B5C59"/>
    <w:rsid w:val="007B5F8E"/>
    <w:rsid w:val="007B6028"/>
    <w:rsid w:val="007B6F95"/>
    <w:rsid w:val="007B7994"/>
    <w:rsid w:val="007C0ECB"/>
    <w:rsid w:val="007C3C14"/>
    <w:rsid w:val="007C3F47"/>
    <w:rsid w:val="007C4609"/>
    <w:rsid w:val="007C53EE"/>
    <w:rsid w:val="007C5952"/>
    <w:rsid w:val="007C7BE9"/>
    <w:rsid w:val="007C7DB9"/>
    <w:rsid w:val="007D01A2"/>
    <w:rsid w:val="007D01E0"/>
    <w:rsid w:val="007D07EF"/>
    <w:rsid w:val="007D0F37"/>
    <w:rsid w:val="007D16EB"/>
    <w:rsid w:val="007D3980"/>
    <w:rsid w:val="007D44ED"/>
    <w:rsid w:val="007D4570"/>
    <w:rsid w:val="007D5063"/>
    <w:rsid w:val="007D5398"/>
    <w:rsid w:val="007D5937"/>
    <w:rsid w:val="007D619D"/>
    <w:rsid w:val="007D651A"/>
    <w:rsid w:val="007D71AF"/>
    <w:rsid w:val="007D7D4A"/>
    <w:rsid w:val="007D7FEB"/>
    <w:rsid w:val="007E031A"/>
    <w:rsid w:val="007E0780"/>
    <w:rsid w:val="007E0E76"/>
    <w:rsid w:val="007E20D8"/>
    <w:rsid w:val="007E468B"/>
    <w:rsid w:val="007E4E2A"/>
    <w:rsid w:val="007E61E0"/>
    <w:rsid w:val="007E65FB"/>
    <w:rsid w:val="007E667D"/>
    <w:rsid w:val="007E6A63"/>
    <w:rsid w:val="007F0695"/>
    <w:rsid w:val="007F0792"/>
    <w:rsid w:val="007F1021"/>
    <w:rsid w:val="007F2734"/>
    <w:rsid w:val="007F3DDC"/>
    <w:rsid w:val="007F410B"/>
    <w:rsid w:val="007F46DD"/>
    <w:rsid w:val="007F48C2"/>
    <w:rsid w:val="007F536A"/>
    <w:rsid w:val="007F5689"/>
    <w:rsid w:val="007F5CA4"/>
    <w:rsid w:val="007F70DD"/>
    <w:rsid w:val="007F7DA1"/>
    <w:rsid w:val="00800F09"/>
    <w:rsid w:val="00801727"/>
    <w:rsid w:val="00802EFE"/>
    <w:rsid w:val="00802FDE"/>
    <w:rsid w:val="00803802"/>
    <w:rsid w:val="00804E1A"/>
    <w:rsid w:val="0080552A"/>
    <w:rsid w:val="00807093"/>
    <w:rsid w:val="008070FB"/>
    <w:rsid w:val="0080716E"/>
    <w:rsid w:val="008103F9"/>
    <w:rsid w:val="00810A1E"/>
    <w:rsid w:val="00810B72"/>
    <w:rsid w:val="00812B22"/>
    <w:rsid w:val="00812ED8"/>
    <w:rsid w:val="008157BA"/>
    <w:rsid w:val="008157E6"/>
    <w:rsid w:val="00816327"/>
    <w:rsid w:val="00816959"/>
    <w:rsid w:val="0081709A"/>
    <w:rsid w:val="00817B88"/>
    <w:rsid w:val="0082037C"/>
    <w:rsid w:val="00820BC1"/>
    <w:rsid w:val="00821189"/>
    <w:rsid w:val="00822203"/>
    <w:rsid w:val="00822368"/>
    <w:rsid w:val="00822818"/>
    <w:rsid w:val="008229EF"/>
    <w:rsid w:val="00823EC3"/>
    <w:rsid w:val="0082448A"/>
    <w:rsid w:val="00830AB4"/>
    <w:rsid w:val="00830E89"/>
    <w:rsid w:val="008317AE"/>
    <w:rsid w:val="00831A6B"/>
    <w:rsid w:val="00832CB7"/>
    <w:rsid w:val="00833130"/>
    <w:rsid w:val="008334BF"/>
    <w:rsid w:val="008337B2"/>
    <w:rsid w:val="00834024"/>
    <w:rsid w:val="00834280"/>
    <w:rsid w:val="008346A2"/>
    <w:rsid w:val="00834D13"/>
    <w:rsid w:val="00836AAA"/>
    <w:rsid w:val="00836C8B"/>
    <w:rsid w:val="00836D54"/>
    <w:rsid w:val="00837174"/>
    <w:rsid w:val="0083795F"/>
    <w:rsid w:val="00840ADA"/>
    <w:rsid w:val="008411DC"/>
    <w:rsid w:val="00841A7C"/>
    <w:rsid w:val="0084453D"/>
    <w:rsid w:val="008445DD"/>
    <w:rsid w:val="00844C54"/>
    <w:rsid w:val="008455FD"/>
    <w:rsid w:val="0084613A"/>
    <w:rsid w:val="00846301"/>
    <w:rsid w:val="008468E7"/>
    <w:rsid w:val="008474EC"/>
    <w:rsid w:val="008500DE"/>
    <w:rsid w:val="0085038A"/>
    <w:rsid w:val="00852005"/>
    <w:rsid w:val="008536BE"/>
    <w:rsid w:val="00853EDC"/>
    <w:rsid w:val="0085414C"/>
    <w:rsid w:val="0085656A"/>
    <w:rsid w:val="008567CF"/>
    <w:rsid w:val="00856C07"/>
    <w:rsid w:val="00857386"/>
    <w:rsid w:val="008576F6"/>
    <w:rsid w:val="00860C83"/>
    <w:rsid w:val="00861375"/>
    <w:rsid w:val="00861F20"/>
    <w:rsid w:val="008627D9"/>
    <w:rsid w:val="008628A1"/>
    <w:rsid w:val="00862F11"/>
    <w:rsid w:val="00863046"/>
    <w:rsid w:val="00863763"/>
    <w:rsid w:val="0086383F"/>
    <w:rsid w:val="00864230"/>
    <w:rsid w:val="00866894"/>
    <w:rsid w:val="00870530"/>
    <w:rsid w:val="00870A8F"/>
    <w:rsid w:val="00870D52"/>
    <w:rsid w:val="0087191B"/>
    <w:rsid w:val="00871D46"/>
    <w:rsid w:val="0087265C"/>
    <w:rsid w:val="008729DD"/>
    <w:rsid w:val="00874648"/>
    <w:rsid w:val="008747E9"/>
    <w:rsid w:val="00875DBE"/>
    <w:rsid w:val="00875F45"/>
    <w:rsid w:val="00876336"/>
    <w:rsid w:val="008766AC"/>
    <w:rsid w:val="00876D15"/>
    <w:rsid w:val="00880B24"/>
    <w:rsid w:val="008816A8"/>
    <w:rsid w:val="00881E88"/>
    <w:rsid w:val="00883162"/>
    <w:rsid w:val="008834AA"/>
    <w:rsid w:val="00883714"/>
    <w:rsid w:val="008853EC"/>
    <w:rsid w:val="00885DE4"/>
    <w:rsid w:val="008869F4"/>
    <w:rsid w:val="00887AC8"/>
    <w:rsid w:val="008901CD"/>
    <w:rsid w:val="00890B5B"/>
    <w:rsid w:val="008910A0"/>
    <w:rsid w:val="00891C71"/>
    <w:rsid w:val="00892786"/>
    <w:rsid w:val="00892DB5"/>
    <w:rsid w:val="008940C3"/>
    <w:rsid w:val="0089415C"/>
    <w:rsid w:val="00894332"/>
    <w:rsid w:val="00894FD9"/>
    <w:rsid w:val="008951CB"/>
    <w:rsid w:val="00895D3B"/>
    <w:rsid w:val="008962CB"/>
    <w:rsid w:val="00896C0E"/>
    <w:rsid w:val="00896EF3"/>
    <w:rsid w:val="00897397"/>
    <w:rsid w:val="008977A5"/>
    <w:rsid w:val="008A0436"/>
    <w:rsid w:val="008A0A77"/>
    <w:rsid w:val="008A12FD"/>
    <w:rsid w:val="008A32D0"/>
    <w:rsid w:val="008A3903"/>
    <w:rsid w:val="008A3DAC"/>
    <w:rsid w:val="008A6DF7"/>
    <w:rsid w:val="008B0101"/>
    <w:rsid w:val="008B0965"/>
    <w:rsid w:val="008B10DE"/>
    <w:rsid w:val="008B216A"/>
    <w:rsid w:val="008B425A"/>
    <w:rsid w:val="008B52B2"/>
    <w:rsid w:val="008B53A6"/>
    <w:rsid w:val="008B55DF"/>
    <w:rsid w:val="008B56B0"/>
    <w:rsid w:val="008B5C8A"/>
    <w:rsid w:val="008B7C9E"/>
    <w:rsid w:val="008C0E7C"/>
    <w:rsid w:val="008C12C9"/>
    <w:rsid w:val="008C3BB2"/>
    <w:rsid w:val="008C3D9F"/>
    <w:rsid w:val="008C4258"/>
    <w:rsid w:val="008C674A"/>
    <w:rsid w:val="008C7C0B"/>
    <w:rsid w:val="008D0182"/>
    <w:rsid w:val="008D05B2"/>
    <w:rsid w:val="008D116E"/>
    <w:rsid w:val="008D1DB8"/>
    <w:rsid w:val="008D3AE3"/>
    <w:rsid w:val="008D4A51"/>
    <w:rsid w:val="008D4E98"/>
    <w:rsid w:val="008D52B1"/>
    <w:rsid w:val="008D66A2"/>
    <w:rsid w:val="008D6703"/>
    <w:rsid w:val="008D6797"/>
    <w:rsid w:val="008D7693"/>
    <w:rsid w:val="008D77B9"/>
    <w:rsid w:val="008E0139"/>
    <w:rsid w:val="008E0397"/>
    <w:rsid w:val="008E0A80"/>
    <w:rsid w:val="008E2825"/>
    <w:rsid w:val="008E3122"/>
    <w:rsid w:val="008E31C6"/>
    <w:rsid w:val="008E3434"/>
    <w:rsid w:val="008E3445"/>
    <w:rsid w:val="008E3F4D"/>
    <w:rsid w:val="008E6A35"/>
    <w:rsid w:val="008E6BD6"/>
    <w:rsid w:val="008E7579"/>
    <w:rsid w:val="008E77D8"/>
    <w:rsid w:val="008E7B55"/>
    <w:rsid w:val="008E7DA6"/>
    <w:rsid w:val="008F00CB"/>
    <w:rsid w:val="008F0E21"/>
    <w:rsid w:val="008F106A"/>
    <w:rsid w:val="008F1324"/>
    <w:rsid w:val="008F132C"/>
    <w:rsid w:val="008F2B99"/>
    <w:rsid w:val="008F3156"/>
    <w:rsid w:val="008F442D"/>
    <w:rsid w:val="008F6503"/>
    <w:rsid w:val="008F6FC4"/>
    <w:rsid w:val="008F72DE"/>
    <w:rsid w:val="008F796A"/>
    <w:rsid w:val="00900E0E"/>
    <w:rsid w:val="00901BF5"/>
    <w:rsid w:val="00902220"/>
    <w:rsid w:val="00902B13"/>
    <w:rsid w:val="009031AB"/>
    <w:rsid w:val="00903BC0"/>
    <w:rsid w:val="00904372"/>
    <w:rsid w:val="00904FDB"/>
    <w:rsid w:val="00906A78"/>
    <w:rsid w:val="0090703E"/>
    <w:rsid w:val="009074CE"/>
    <w:rsid w:val="009075CE"/>
    <w:rsid w:val="00910735"/>
    <w:rsid w:val="009109FA"/>
    <w:rsid w:val="00911F5F"/>
    <w:rsid w:val="00912C41"/>
    <w:rsid w:val="00914B4E"/>
    <w:rsid w:val="00914EB8"/>
    <w:rsid w:val="0091588D"/>
    <w:rsid w:val="00917365"/>
    <w:rsid w:val="00917436"/>
    <w:rsid w:val="0092059C"/>
    <w:rsid w:val="00922D89"/>
    <w:rsid w:val="00922E13"/>
    <w:rsid w:val="0092408C"/>
    <w:rsid w:val="0092442D"/>
    <w:rsid w:val="0092461A"/>
    <w:rsid w:val="00925710"/>
    <w:rsid w:val="0092665B"/>
    <w:rsid w:val="00926C93"/>
    <w:rsid w:val="0093000F"/>
    <w:rsid w:val="009305FF"/>
    <w:rsid w:val="00933166"/>
    <w:rsid w:val="00933F2E"/>
    <w:rsid w:val="0093408B"/>
    <w:rsid w:val="00934226"/>
    <w:rsid w:val="009347F2"/>
    <w:rsid w:val="009352F8"/>
    <w:rsid w:val="00935CA0"/>
    <w:rsid w:val="00936DA6"/>
    <w:rsid w:val="0093744F"/>
    <w:rsid w:val="00937DD0"/>
    <w:rsid w:val="009408B1"/>
    <w:rsid w:val="009409C2"/>
    <w:rsid w:val="00940FAE"/>
    <w:rsid w:val="009454FA"/>
    <w:rsid w:val="00945CA8"/>
    <w:rsid w:val="009465B0"/>
    <w:rsid w:val="009476AA"/>
    <w:rsid w:val="00947DB0"/>
    <w:rsid w:val="00950AF7"/>
    <w:rsid w:val="009514ED"/>
    <w:rsid w:val="009523D4"/>
    <w:rsid w:val="00952E5D"/>
    <w:rsid w:val="009543B7"/>
    <w:rsid w:val="009559E4"/>
    <w:rsid w:val="00955B94"/>
    <w:rsid w:val="00955FBD"/>
    <w:rsid w:val="009560B6"/>
    <w:rsid w:val="0095632A"/>
    <w:rsid w:val="00956C4A"/>
    <w:rsid w:val="00957150"/>
    <w:rsid w:val="00957503"/>
    <w:rsid w:val="009577C5"/>
    <w:rsid w:val="0096091A"/>
    <w:rsid w:val="00961922"/>
    <w:rsid w:val="00961D22"/>
    <w:rsid w:val="00962C06"/>
    <w:rsid w:val="00965579"/>
    <w:rsid w:val="00967BE6"/>
    <w:rsid w:val="0097058B"/>
    <w:rsid w:val="00970B72"/>
    <w:rsid w:val="00972CCA"/>
    <w:rsid w:val="0097325F"/>
    <w:rsid w:val="00973583"/>
    <w:rsid w:val="00975B2D"/>
    <w:rsid w:val="00975DBA"/>
    <w:rsid w:val="00976178"/>
    <w:rsid w:val="009800B6"/>
    <w:rsid w:val="00980E3A"/>
    <w:rsid w:val="00984C1C"/>
    <w:rsid w:val="00984DBB"/>
    <w:rsid w:val="0098679A"/>
    <w:rsid w:val="009867F9"/>
    <w:rsid w:val="0098695E"/>
    <w:rsid w:val="00986F8B"/>
    <w:rsid w:val="0098738F"/>
    <w:rsid w:val="0098796A"/>
    <w:rsid w:val="00990351"/>
    <w:rsid w:val="00990E9C"/>
    <w:rsid w:val="00991410"/>
    <w:rsid w:val="009914E6"/>
    <w:rsid w:val="00991E31"/>
    <w:rsid w:val="00992F1D"/>
    <w:rsid w:val="00994034"/>
    <w:rsid w:val="009941CC"/>
    <w:rsid w:val="009942FB"/>
    <w:rsid w:val="009944A9"/>
    <w:rsid w:val="00994F15"/>
    <w:rsid w:val="009951B4"/>
    <w:rsid w:val="00995842"/>
    <w:rsid w:val="00995B75"/>
    <w:rsid w:val="00996CDF"/>
    <w:rsid w:val="00997FD6"/>
    <w:rsid w:val="009A00C8"/>
    <w:rsid w:val="009A0122"/>
    <w:rsid w:val="009A0A38"/>
    <w:rsid w:val="009A10BA"/>
    <w:rsid w:val="009A10DF"/>
    <w:rsid w:val="009A4229"/>
    <w:rsid w:val="009A6040"/>
    <w:rsid w:val="009A64AA"/>
    <w:rsid w:val="009A6CD6"/>
    <w:rsid w:val="009A6E7D"/>
    <w:rsid w:val="009B0318"/>
    <w:rsid w:val="009B1A1D"/>
    <w:rsid w:val="009B1D0D"/>
    <w:rsid w:val="009B1F89"/>
    <w:rsid w:val="009B1F9A"/>
    <w:rsid w:val="009B2344"/>
    <w:rsid w:val="009B2C84"/>
    <w:rsid w:val="009B3248"/>
    <w:rsid w:val="009B3460"/>
    <w:rsid w:val="009B423E"/>
    <w:rsid w:val="009B5053"/>
    <w:rsid w:val="009B5A25"/>
    <w:rsid w:val="009B5EA1"/>
    <w:rsid w:val="009B681B"/>
    <w:rsid w:val="009B7896"/>
    <w:rsid w:val="009C1228"/>
    <w:rsid w:val="009C217C"/>
    <w:rsid w:val="009C3720"/>
    <w:rsid w:val="009C3F77"/>
    <w:rsid w:val="009C4DB6"/>
    <w:rsid w:val="009C4DC2"/>
    <w:rsid w:val="009C6D4C"/>
    <w:rsid w:val="009C7365"/>
    <w:rsid w:val="009C7513"/>
    <w:rsid w:val="009D08C5"/>
    <w:rsid w:val="009D09BA"/>
    <w:rsid w:val="009D1753"/>
    <w:rsid w:val="009D298B"/>
    <w:rsid w:val="009D2CEF"/>
    <w:rsid w:val="009D3D9B"/>
    <w:rsid w:val="009D4108"/>
    <w:rsid w:val="009D5815"/>
    <w:rsid w:val="009D6A0C"/>
    <w:rsid w:val="009E0663"/>
    <w:rsid w:val="009E0767"/>
    <w:rsid w:val="009E11C0"/>
    <w:rsid w:val="009E161F"/>
    <w:rsid w:val="009E1688"/>
    <w:rsid w:val="009E19C8"/>
    <w:rsid w:val="009E34E1"/>
    <w:rsid w:val="009E3CBB"/>
    <w:rsid w:val="009E5A60"/>
    <w:rsid w:val="009E637F"/>
    <w:rsid w:val="009E66A1"/>
    <w:rsid w:val="009E68F8"/>
    <w:rsid w:val="009E73F5"/>
    <w:rsid w:val="009E76A3"/>
    <w:rsid w:val="009F1463"/>
    <w:rsid w:val="009F19DD"/>
    <w:rsid w:val="009F31F1"/>
    <w:rsid w:val="009F3995"/>
    <w:rsid w:val="009F3D89"/>
    <w:rsid w:val="009F3F43"/>
    <w:rsid w:val="009F4CA6"/>
    <w:rsid w:val="009F6018"/>
    <w:rsid w:val="009F6450"/>
    <w:rsid w:val="009F674E"/>
    <w:rsid w:val="009F70E9"/>
    <w:rsid w:val="009F7B58"/>
    <w:rsid w:val="009F7B87"/>
    <w:rsid w:val="009F7F77"/>
    <w:rsid w:val="00A00AD9"/>
    <w:rsid w:val="00A011F2"/>
    <w:rsid w:val="00A01F2E"/>
    <w:rsid w:val="00A0444A"/>
    <w:rsid w:val="00A05B1B"/>
    <w:rsid w:val="00A06671"/>
    <w:rsid w:val="00A1019E"/>
    <w:rsid w:val="00A104D4"/>
    <w:rsid w:val="00A11ED7"/>
    <w:rsid w:val="00A124BA"/>
    <w:rsid w:val="00A12BF1"/>
    <w:rsid w:val="00A135F7"/>
    <w:rsid w:val="00A13697"/>
    <w:rsid w:val="00A13E43"/>
    <w:rsid w:val="00A13FA3"/>
    <w:rsid w:val="00A14429"/>
    <w:rsid w:val="00A1558B"/>
    <w:rsid w:val="00A16587"/>
    <w:rsid w:val="00A16B4C"/>
    <w:rsid w:val="00A1790F"/>
    <w:rsid w:val="00A17C49"/>
    <w:rsid w:val="00A20F28"/>
    <w:rsid w:val="00A216D5"/>
    <w:rsid w:val="00A2339A"/>
    <w:rsid w:val="00A23CAE"/>
    <w:rsid w:val="00A2400B"/>
    <w:rsid w:val="00A26D42"/>
    <w:rsid w:val="00A2716F"/>
    <w:rsid w:val="00A275B1"/>
    <w:rsid w:val="00A2762A"/>
    <w:rsid w:val="00A30370"/>
    <w:rsid w:val="00A3055C"/>
    <w:rsid w:val="00A30AC5"/>
    <w:rsid w:val="00A30CD6"/>
    <w:rsid w:val="00A3142A"/>
    <w:rsid w:val="00A32C86"/>
    <w:rsid w:val="00A33A1A"/>
    <w:rsid w:val="00A33C83"/>
    <w:rsid w:val="00A35CF4"/>
    <w:rsid w:val="00A3672C"/>
    <w:rsid w:val="00A36D71"/>
    <w:rsid w:val="00A372FA"/>
    <w:rsid w:val="00A411EF"/>
    <w:rsid w:val="00A417CF"/>
    <w:rsid w:val="00A4273F"/>
    <w:rsid w:val="00A42C88"/>
    <w:rsid w:val="00A4533B"/>
    <w:rsid w:val="00A457D8"/>
    <w:rsid w:val="00A461A4"/>
    <w:rsid w:val="00A46745"/>
    <w:rsid w:val="00A504FA"/>
    <w:rsid w:val="00A50B5A"/>
    <w:rsid w:val="00A50BAB"/>
    <w:rsid w:val="00A50FA0"/>
    <w:rsid w:val="00A511E6"/>
    <w:rsid w:val="00A512C5"/>
    <w:rsid w:val="00A51605"/>
    <w:rsid w:val="00A51CF3"/>
    <w:rsid w:val="00A522C3"/>
    <w:rsid w:val="00A54537"/>
    <w:rsid w:val="00A54AB1"/>
    <w:rsid w:val="00A5683E"/>
    <w:rsid w:val="00A56892"/>
    <w:rsid w:val="00A56912"/>
    <w:rsid w:val="00A5753F"/>
    <w:rsid w:val="00A57A86"/>
    <w:rsid w:val="00A60130"/>
    <w:rsid w:val="00A6073F"/>
    <w:rsid w:val="00A636E1"/>
    <w:rsid w:val="00A6375C"/>
    <w:rsid w:val="00A64112"/>
    <w:rsid w:val="00A64A53"/>
    <w:rsid w:val="00A65E4C"/>
    <w:rsid w:val="00A66B30"/>
    <w:rsid w:val="00A66D52"/>
    <w:rsid w:val="00A66FCA"/>
    <w:rsid w:val="00A6704F"/>
    <w:rsid w:val="00A672D6"/>
    <w:rsid w:val="00A67658"/>
    <w:rsid w:val="00A71E93"/>
    <w:rsid w:val="00A71F6A"/>
    <w:rsid w:val="00A729C8"/>
    <w:rsid w:val="00A77AC3"/>
    <w:rsid w:val="00A818C4"/>
    <w:rsid w:val="00A81E52"/>
    <w:rsid w:val="00A82953"/>
    <w:rsid w:val="00A82BB3"/>
    <w:rsid w:val="00A82BD7"/>
    <w:rsid w:val="00A836E2"/>
    <w:rsid w:val="00A83916"/>
    <w:rsid w:val="00A860A5"/>
    <w:rsid w:val="00A867DC"/>
    <w:rsid w:val="00A86BE4"/>
    <w:rsid w:val="00A86FF7"/>
    <w:rsid w:val="00A904EA"/>
    <w:rsid w:val="00A91367"/>
    <w:rsid w:val="00A918A2"/>
    <w:rsid w:val="00A91FAC"/>
    <w:rsid w:val="00A922AF"/>
    <w:rsid w:val="00A93A97"/>
    <w:rsid w:val="00A93F86"/>
    <w:rsid w:val="00A94E29"/>
    <w:rsid w:val="00A94E34"/>
    <w:rsid w:val="00A95BE2"/>
    <w:rsid w:val="00A9611A"/>
    <w:rsid w:val="00A9698D"/>
    <w:rsid w:val="00A97363"/>
    <w:rsid w:val="00AA09D3"/>
    <w:rsid w:val="00AA0D60"/>
    <w:rsid w:val="00AA1735"/>
    <w:rsid w:val="00AA1D7D"/>
    <w:rsid w:val="00AA1F9B"/>
    <w:rsid w:val="00AA20EE"/>
    <w:rsid w:val="00AA256C"/>
    <w:rsid w:val="00AA3013"/>
    <w:rsid w:val="00AA5CC9"/>
    <w:rsid w:val="00AA5EEF"/>
    <w:rsid w:val="00AA6BB5"/>
    <w:rsid w:val="00AA7D9D"/>
    <w:rsid w:val="00AB160D"/>
    <w:rsid w:val="00AB1BAB"/>
    <w:rsid w:val="00AB1E9C"/>
    <w:rsid w:val="00AB269D"/>
    <w:rsid w:val="00AB2AEE"/>
    <w:rsid w:val="00AB2B2E"/>
    <w:rsid w:val="00AB31F0"/>
    <w:rsid w:val="00AB40F7"/>
    <w:rsid w:val="00AB4D16"/>
    <w:rsid w:val="00AB5A72"/>
    <w:rsid w:val="00AB5D35"/>
    <w:rsid w:val="00AB772A"/>
    <w:rsid w:val="00AB7EE2"/>
    <w:rsid w:val="00AC0C72"/>
    <w:rsid w:val="00AC20D2"/>
    <w:rsid w:val="00AC24D6"/>
    <w:rsid w:val="00AC3631"/>
    <w:rsid w:val="00AC4F13"/>
    <w:rsid w:val="00AC533E"/>
    <w:rsid w:val="00AC5682"/>
    <w:rsid w:val="00AC664E"/>
    <w:rsid w:val="00AC6CD9"/>
    <w:rsid w:val="00AD077E"/>
    <w:rsid w:val="00AD2396"/>
    <w:rsid w:val="00AD2587"/>
    <w:rsid w:val="00AD323E"/>
    <w:rsid w:val="00AD35DD"/>
    <w:rsid w:val="00AD38EC"/>
    <w:rsid w:val="00AD4953"/>
    <w:rsid w:val="00AD6E31"/>
    <w:rsid w:val="00AD74CB"/>
    <w:rsid w:val="00AD7ED2"/>
    <w:rsid w:val="00AE08C4"/>
    <w:rsid w:val="00AE0B05"/>
    <w:rsid w:val="00AE0D56"/>
    <w:rsid w:val="00AE1BB9"/>
    <w:rsid w:val="00AE2724"/>
    <w:rsid w:val="00AE2CC0"/>
    <w:rsid w:val="00AE373D"/>
    <w:rsid w:val="00AE4896"/>
    <w:rsid w:val="00AE4F86"/>
    <w:rsid w:val="00AE5164"/>
    <w:rsid w:val="00AE5A07"/>
    <w:rsid w:val="00AE6509"/>
    <w:rsid w:val="00AE7803"/>
    <w:rsid w:val="00AE7EC2"/>
    <w:rsid w:val="00AE7F68"/>
    <w:rsid w:val="00AF03C1"/>
    <w:rsid w:val="00AF0A7B"/>
    <w:rsid w:val="00AF0D9F"/>
    <w:rsid w:val="00AF141A"/>
    <w:rsid w:val="00AF16C1"/>
    <w:rsid w:val="00AF2291"/>
    <w:rsid w:val="00AF6058"/>
    <w:rsid w:val="00AF6DE6"/>
    <w:rsid w:val="00AF7405"/>
    <w:rsid w:val="00B00309"/>
    <w:rsid w:val="00B00452"/>
    <w:rsid w:val="00B00C13"/>
    <w:rsid w:val="00B013A5"/>
    <w:rsid w:val="00B01DF3"/>
    <w:rsid w:val="00B03093"/>
    <w:rsid w:val="00B032CD"/>
    <w:rsid w:val="00B035FC"/>
    <w:rsid w:val="00B0394B"/>
    <w:rsid w:val="00B0441F"/>
    <w:rsid w:val="00B063A5"/>
    <w:rsid w:val="00B06A83"/>
    <w:rsid w:val="00B07D58"/>
    <w:rsid w:val="00B106DC"/>
    <w:rsid w:val="00B10B3B"/>
    <w:rsid w:val="00B10F63"/>
    <w:rsid w:val="00B11EC1"/>
    <w:rsid w:val="00B121C1"/>
    <w:rsid w:val="00B12CD7"/>
    <w:rsid w:val="00B1392D"/>
    <w:rsid w:val="00B13DC1"/>
    <w:rsid w:val="00B17062"/>
    <w:rsid w:val="00B172E1"/>
    <w:rsid w:val="00B17325"/>
    <w:rsid w:val="00B1765E"/>
    <w:rsid w:val="00B2050B"/>
    <w:rsid w:val="00B210F1"/>
    <w:rsid w:val="00B2177D"/>
    <w:rsid w:val="00B21FB5"/>
    <w:rsid w:val="00B22B4C"/>
    <w:rsid w:val="00B22B70"/>
    <w:rsid w:val="00B22CBA"/>
    <w:rsid w:val="00B2547A"/>
    <w:rsid w:val="00B25AE6"/>
    <w:rsid w:val="00B2659B"/>
    <w:rsid w:val="00B2738E"/>
    <w:rsid w:val="00B27CBF"/>
    <w:rsid w:val="00B30D19"/>
    <w:rsid w:val="00B30DC3"/>
    <w:rsid w:val="00B30EBD"/>
    <w:rsid w:val="00B3146E"/>
    <w:rsid w:val="00B33645"/>
    <w:rsid w:val="00B336E2"/>
    <w:rsid w:val="00B34B3A"/>
    <w:rsid w:val="00B36BA9"/>
    <w:rsid w:val="00B378AF"/>
    <w:rsid w:val="00B37E52"/>
    <w:rsid w:val="00B404D8"/>
    <w:rsid w:val="00B4106D"/>
    <w:rsid w:val="00B42044"/>
    <w:rsid w:val="00B42238"/>
    <w:rsid w:val="00B423B2"/>
    <w:rsid w:val="00B4574C"/>
    <w:rsid w:val="00B458B5"/>
    <w:rsid w:val="00B45A11"/>
    <w:rsid w:val="00B46AEE"/>
    <w:rsid w:val="00B46C24"/>
    <w:rsid w:val="00B47480"/>
    <w:rsid w:val="00B47ABE"/>
    <w:rsid w:val="00B47E77"/>
    <w:rsid w:val="00B47E96"/>
    <w:rsid w:val="00B5086E"/>
    <w:rsid w:val="00B527C7"/>
    <w:rsid w:val="00B52995"/>
    <w:rsid w:val="00B529DE"/>
    <w:rsid w:val="00B53AF1"/>
    <w:rsid w:val="00B53C1F"/>
    <w:rsid w:val="00B541FD"/>
    <w:rsid w:val="00B545AD"/>
    <w:rsid w:val="00B54D78"/>
    <w:rsid w:val="00B54EEE"/>
    <w:rsid w:val="00B54F8C"/>
    <w:rsid w:val="00B54F9A"/>
    <w:rsid w:val="00B55450"/>
    <w:rsid w:val="00B55B2C"/>
    <w:rsid w:val="00B5704C"/>
    <w:rsid w:val="00B61374"/>
    <w:rsid w:val="00B62ABB"/>
    <w:rsid w:val="00B62D74"/>
    <w:rsid w:val="00B63B99"/>
    <w:rsid w:val="00B6442D"/>
    <w:rsid w:val="00B64D03"/>
    <w:rsid w:val="00B661FC"/>
    <w:rsid w:val="00B66914"/>
    <w:rsid w:val="00B672F4"/>
    <w:rsid w:val="00B67639"/>
    <w:rsid w:val="00B72123"/>
    <w:rsid w:val="00B7260F"/>
    <w:rsid w:val="00B72708"/>
    <w:rsid w:val="00B73355"/>
    <w:rsid w:val="00B7341E"/>
    <w:rsid w:val="00B74593"/>
    <w:rsid w:val="00B75B88"/>
    <w:rsid w:val="00B766DF"/>
    <w:rsid w:val="00B76BC3"/>
    <w:rsid w:val="00B76C8D"/>
    <w:rsid w:val="00B77116"/>
    <w:rsid w:val="00B7711B"/>
    <w:rsid w:val="00B77153"/>
    <w:rsid w:val="00B77857"/>
    <w:rsid w:val="00B77DED"/>
    <w:rsid w:val="00B80215"/>
    <w:rsid w:val="00B80F1C"/>
    <w:rsid w:val="00B81414"/>
    <w:rsid w:val="00B819A6"/>
    <w:rsid w:val="00B81CDA"/>
    <w:rsid w:val="00B835C8"/>
    <w:rsid w:val="00B83644"/>
    <w:rsid w:val="00B83C5D"/>
    <w:rsid w:val="00B855B9"/>
    <w:rsid w:val="00B858FA"/>
    <w:rsid w:val="00B85A7A"/>
    <w:rsid w:val="00B85E30"/>
    <w:rsid w:val="00B86944"/>
    <w:rsid w:val="00B87AF1"/>
    <w:rsid w:val="00B90982"/>
    <w:rsid w:val="00B90FD3"/>
    <w:rsid w:val="00B90FF0"/>
    <w:rsid w:val="00B91288"/>
    <w:rsid w:val="00B92962"/>
    <w:rsid w:val="00B933C4"/>
    <w:rsid w:val="00B94820"/>
    <w:rsid w:val="00BA070E"/>
    <w:rsid w:val="00BA11AA"/>
    <w:rsid w:val="00BA11DC"/>
    <w:rsid w:val="00BA1E12"/>
    <w:rsid w:val="00BA4281"/>
    <w:rsid w:val="00BA4346"/>
    <w:rsid w:val="00BA4B32"/>
    <w:rsid w:val="00BA5517"/>
    <w:rsid w:val="00BA6045"/>
    <w:rsid w:val="00BA622A"/>
    <w:rsid w:val="00BA758C"/>
    <w:rsid w:val="00BB2202"/>
    <w:rsid w:val="00BB2F68"/>
    <w:rsid w:val="00BB3B01"/>
    <w:rsid w:val="00BB609B"/>
    <w:rsid w:val="00BB72E6"/>
    <w:rsid w:val="00BC19EE"/>
    <w:rsid w:val="00BC1FEA"/>
    <w:rsid w:val="00BC3E67"/>
    <w:rsid w:val="00BC43E8"/>
    <w:rsid w:val="00BC4E1B"/>
    <w:rsid w:val="00BC55C2"/>
    <w:rsid w:val="00BC717A"/>
    <w:rsid w:val="00BD038C"/>
    <w:rsid w:val="00BD3CDD"/>
    <w:rsid w:val="00BD4A3B"/>
    <w:rsid w:val="00BD4E3B"/>
    <w:rsid w:val="00BD585D"/>
    <w:rsid w:val="00BD5D23"/>
    <w:rsid w:val="00BD62F8"/>
    <w:rsid w:val="00BE0CCE"/>
    <w:rsid w:val="00BE1606"/>
    <w:rsid w:val="00BE3C5D"/>
    <w:rsid w:val="00BE43CC"/>
    <w:rsid w:val="00BE5488"/>
    <w:rsid w:val="00BE66D1"/>
    <w:rsid w:val="00BE6886"/>
    <w:rsid w:val="00BE6CA8"/>
    <w:rsid w:val="00BE78D8"/>
    <w:rsid w:val="00BF0D70"/>
    <w:rsid w:val="00BF0E62"/>
    <w:rsid w:val="00BF0FC0"/>
    <w:rsid w:val="00BF1A72"/>
    <w:rsid w:val="00BF23E5"/>
    <w:rsid w:val="00BF2ABE"/>
    <w:rsid w:val="00BF2CC6"/>
    <w:rsid w:val="00BF32D0"/>
    <w:rsid w:val="00BF36ED"/>
    <w:rsid w:val="00BF3BAB"/>
    <w:rsid w:val="00BF4691"/>
    <w:rsid w:val="00BF5548"/>
    <w:rsid w:val="00BF57D4"/>
    <w:rsid w:val="00BF5BFB"/>
    <w:rsid w:val="00BF5ED6"/>
    <w:rsid w:val="00BF5FDD"/>
    <w:rsid w:val="00BF6A09"/>
    <w:rsid w:val="00BF7187"/>
    <w:rsid w:val="00BF75E3"/>
    <w:rsid w:val="00BF79DA"/>
    <w:rsid w:val="00C01369"/>
    <w:rsid w:val="00C01702"/>
    <w:rsid w:val="00C020D1"/>
    <w:rsid w:val="00C02AF4"/>
    <w:rsid w:val="00C02B98"/>
    <w:rsid w:val="00C02CB5"/>
    <w:rsid w:val="00C03812"/>
    <w:rsid w:val="00C03B14"/>
    <w:rsid w:val="00C05594"/>
    <w:rsid w:val="00C064E6"/>
    <w:rsid w:val="00C10DF1"/>
    <w:rsid w:val="00C126AB"/>
    <w:rsid w:val="00C12B8D"/>
    <w:rsid w:val="00C13D9C"/>
    <w:rsid w:val="00C147F8"/>
    <w:rsid w:val="00C1483B"/>
    <w:rsid w:val="00C153B5"/>
    <w:rsid w:val="00C157A5"/>
    <w:rsid w:val="00C16B18"/>
    <w:rsid w:val="00C176A5"/>
    <w:rsid w:val="00C20096"/>
    <w:rsid w:val="00C20573"/>
    <w:rsid w:val="00C2134D"/>
    <w:rsid w:val="00C2160C"/>
    <w:rsid w:val="00C23083"/>
    <w:rsid w:val="00C23FA7"/>
    <w:rsid w:val="00C240C0"/>
    <w:rsid w:val="00C24EAE"/>
    <w:rsid w:val="00C25443"/>
    <w:rsid w:val="00C2631A"/>
    <w:rsid w:val="00C274F5"/>
    <w:rsid w:val="00C27902"/>
    <w:rsid w:val="00C27BA0"/>
    <w:rsid w:val="00C304F0"/>
    <w:rsid w:val="00C3113C"/>
    <w:rsid w:val="00C3205B"/>
    <w:rsid w:val="00C34539"/>
    <w:rsid w:val="00C350C6"/>
    <w:rsid w:val="00C3519D"/>
    <w:rsid w:val="00C35299"/>
    <w:rsid w:val="00C36343"/>
    <w:rsid w:val="00C36B9E"/>
    <w:rsid w:val="00C40169"/>
    <w:rsid w:val="00C404C6"/>
    <w:rsid w:val="00C40581"/>
    <w:rsid w:val="00C405BE"/>
    <w:rsid w:val="00C41AFC"/>
    <w:rsid w:val="00C41BD2"/>
    <w:rsid w:val="00C41CC3"/>
    <w:rsid w:val="00C42A6B"/>
    <w:rsid w:val="00C42C82"/>
    <w:rsid w:val="00C4393A"/>
    <w:rsid w:val="00C44163"/>
    <w:rsid w:val="00C44827"/>
    <w:rsid w:val="00C44B4B"/>
    <w:rsid w:val="00C46405"/>
    <w:rsid w:val="00C46723"/>
    <w:rsid w:val="00C46CF2"/>
    <w:rsid w:val="00C476E4"/>
    <w:rsid w:val="00C50AB5"/>
    <w:rsid w:val="00C515FF"/>
    <w:rsid w:val="00C520DB"/>
    <w:rsid w:val="00C539A4"/>
    <w:rsid w:val="00C53AE8"/>
    <w:rsid w:val="00C53E40"/>
    <w:rsid w:val="00C54BB1"/>
    <w:rsid w:val="00C54CE5"/>
    <w:rsid w:val="00C54EE1"/>
    <w:rsid w:val="00C54F37"/>
    <w:rsid w:val="00C5689E"/>
    <w:rsid w:val="00C56CFF"/>
    <w:rsid w:val="00C61192"/>
    <w:rsid w:val="00C61BEB"/>
    <w:rsid w:val="00C61DCD"/>
    <w:rsid w:val="00C623EE"/>
    <w:rsid w:val="00C62884"/>
    <w:rsid w:val="00C639E1"/>
    <w:rsid w:val="00C648EC"/>
    <w:rsid w:val="00C65BEC"/>
    <w:rsid w:val="00C66147"/>
    <w:rsid w:val="00C672D3"/>
    <w:rsid w:val="00C700C8"/>
    <w:rsid w:val="00C706B4"/>
    <w:rsid w:val="00C712F7"/>
    <w:rsid w:val="00C71F7B"/>
    <w:rsid w:val="00C72DF8"/>
    <w:rsid w:val="00C73A0F"/>
    <w:rsid w:val="00C741FC"/>
    <w:rsid w:val="00C74530"/>
    <w:rsid w:val="00C74559"/>
    <w:rsid w:val="00C75C93"/>
    <w:rsid w:val="00C7677B"/>
    <w:rsid w:val="00C80225"/>
    <w:rsid w:val="00C8037E"/>
    <w:rsid w:val="00C812F2"/>
    <w:rsid w:val="00C83346"/>
    <w:rsid w:val="00C83BC0"/>
    <w:rsid w:val="00C86BC9"/>
    <w:rsid w:val="00C87FE7"/>
    <w:rsid w:val="00C90D24"/>
    <w:rsid w:val="00C923E4"/>
    <w:rsid w:val="00C92563"/>
    <w:rsid w:val="00C93E67"/>
    <w:rsid w:val="00C93F19"/>
    <w:rsid w:val="00C9452B"/>
    <w:rsid w:val="00C94B67"/>
    <w:rsid w:val="00C95614"/>
    <w:rsid w:val="00C95721"/>
    <w:rsid w:val="00C96153"/>
    <w:rsid w:val="00C96491"/>
    <w:rsid w:val="00C97826"/>
    <w:rsid w:val="00C97D87"/>
    <w:rsid w:val="00CA0030"/>
    <w:rsid w:val="00CA1399"/>
    <w:rsid w:val="00CA2A8C"/>
    <w:rsid w:val="00CA2D81"/>
    <w:rsid w:val="00CA2E12"/>
    <w:rsid w:val="00CA30CD"/>
    <w:rsid w:val="00CA3194"/>
    <w:rsid w:val="00CA37BB"/>
    <w:rsid w:val="00CA3BD0"/>
    <w:rsid w:val="00CA42B6"/>
    <w:rsid w:val="00CA430C"/>
    <w:rsid w:val="00CA44E6"/>
    <w:rsid w:val="00CA5142"/>
    <w:rsid w:val="00CA53CD"/>
    <w:rsid w:val="00CA5AB3"/>
    <w:rsid w:val="00CA6518"/>
    <w:rsid w:val="00CB01E1"/>
    <w:rsid w:val="00CB0E62"/>
    <w:rsid w:val="00CB1D1E"/>
    <w:rsid w:val="00CB3270"/>
    <w:rsid w:val="00CB3288"/>
    <w:rsid w:val="00CB3DBC"/>
    <w:rsid w:val="00CB4047"/>
    <w:rsid w:val="00CB51BC"/>
    <w:rsid w:val="00CB69B2"/>
    <w:rsid w:val="00CB75C3"/>
    <w:rsid w:val="00CB7E88"/>
    <w:rsid w:val="00CC0530"/>
    <w:rsid w:val="00CC09F5"/>
    <w:rsid w:val="00CC0CA0"/>
    <w:rsid w:val="00CC0D50"/>
    <w:rsid w:val="00CC1098"/>
    <w:rsid w:val="00CC1855"/>
    <w:rsid w:val="00CC1B0E"/>
    <w:rsid w:val="00CC21D4"/>
    <w:rsid w:val="00CC21DC"/>
    <w:rsid w:val="00CC2AC8"/>
    <w:rsid w:val="00CC31B4"/>
    <w:rsid w:val="00CC39BC"/>
    <w:rsid w:val="00CC3CD6"/>
    <w:rsid w:val="00CC3D3B"/>
    <w:rsid w:val="00CC4093"/>
    <w:rsid w:val="00CC42A8"/>
    <w:rsid w:val="00CC4CAD"/>
    <w:rsid w:val="00CC55D4"/>
    <w:rsid w:val="00CC728E"/>
    <w:rsid w:val="00CD1201"/>
    <w:rsid w:val="00CD13EF"/>
    <w:rsid w:val="00CD1611"/>
    <w:rsid w:val="00CD2CBF"/>
    <w:rsid w:val="00CD3518"/>
    <w:rsid w:val="00CD561B"/>
    <w:rsid w:val="00CD5C28"/>
    <w:rsid w:val="00CD5F37"/>
    <w:rsid w:val="00CD65F5"/>
    <w:rsid w:val="00CD7518"/>
    <w:rsid w:val="00CD7DA5"/>
    <w:rsid w:val="00CE0062"/>
    <w:rsid w:val="00CE0E09"/>
    <w:rsid w:val="00CE1184"/>
    <w:rsid w:val="00CE1367"/>
    <w:rsid w:val="00CE2756"/>
    <w:rsid w:val="00CE3D2D"/>
    <w:rsid w:val="00CE497A"/>
    <w:rsid w:val="00CE4F1A"/>
    <w:rsid w:val="00CE51C9"/>
    <w:rsid w:val="00CE761B"/>
    <w:rsid w:val="00CE76C8"/>
    <w:rsid w:val="00CE79C7"/>
    <w:rsid w:val="00CF0348"/>
    <w:rsid w:val="00CF0640"/>
    <w:rsid w:val="00CF1007"/>
    <w:rsid w:val="00CF1864"/>
    <w:rsid w:val="00CF1B16"/>
    <w:rsid w:val="00CF209E"/>
    <w:rsid w:val="00CF30F8"/>
    <w:rsid w:val="00CF32F5"/>
    <w:rsid w:val="00CF4D8D"/>
    <w:rsid w:val="00CF513B"/>
    <w:rsid w:val="00CF6126"/>
    <w:rsid w:val="00CF66FA"/>
    <w:rsid w:val="00CF7879"/>
    <w:rsid w:val="00CF78DC"/>
    <w:rsid w:val="00CF7CD4"/>
    <w:rsid w:val="00CF7D07"/>
    <w:rsid w:val="00D005C1"/>
    <w:rsid w:val="00D00C03"/>
    <w:rsid w:val="00D00FBC"/>
    <w:rsid w:val="00D01437"/>
    <w:rsid w:val="00D01468"/>
    <w:rsid w:val="00D015C1"/>
    <w:rsid w:val="00D02075"/>
    <w:rsid w:val="00D027A7"/>
    <w:rsid w:val="00D034CC"/>
    <w:rsid w:val="00D03982"/>
    <w:rsid w:val="00D03A64"/>
    <w:rsid w:val="00D03BB6"/>
    <w:rsid w:val="00D0569C"/>
    <w:rsid w:val="00D0571A"/>
    <w:rsid w:val="00D06258"/>
    <w:rsid w:val="00D06ABA"/>
    <w:rsid w:val="00D07D44"/>
    <w:rsid w:val="00D11B4E"/>
    <w:rsid w:val="00D11D37"/>
    <w:rsid w:val="00D127FD"/>
    <w:rsid w:val="00D12E3F"/>
    <w:rsid w:val="00D13272"/>
    <w:rsid w:val="00D134EF"/>
    <w:rsid w:val="00D136F0"/>
    <w:rsid w:val="00D149E6"/>
    <w:rsid w:val="00D1597E"/>
    <w:rsid w:val="00D15C69"/>
    <w:rsid w:val="00D15D4E"/>
    <w:rsid w:val="00D16DAA"/>
    <w:rsid w:val="00D173CB"/>
    <w:rsid w:val="00D202BB"/>
    <w:rsid w:val="00D20C6A"/>
    <w:rsid w:val="00D2125C"/>
    <w:rsid w:val="00D252EB"/>
    <w:rsid w:val="00D253C7"/>
    <w:rsid w:val="00D2565B"/>
    <w:rsid w:val="00D26510"/>
    <w:rsid w:val="00D26936"/>
    <w:rsid w:val="00D26EA1"/>
    <w:rsid w:val="00D30090"/>
    <w:rsid w:val="00D3026A"/>
    <w:rsid w:val="00D3092B"/>
    <w:rsid w:val="00D30B56"/>
    <w:rsid w:val="00D315DB"/>
    <w:rsid w:val="00D32476"/>
    <w:rsid w:val="00D331F4"/>
    <w:rsid w:val="00D33456"/>
    <w:rsid w:val="00D33F94"/>
    <w:rsid w:val="00D341F9"/>
    <w:rsid w:val="00D3580E"/>
    <w:rsid w:val="00D35E8C"/>
    <w:rsid w:val="00D40405"/>
    <w:rsid w:val="00D41B8C"/>
    <w:rsid w:val="00D431C1"/>
    <w:rsid w:val="00D43B6B"/>
    <w:rsid w:val="00D445F5"/>
    <w:rsid w:val="00D44834"/>
    <w:rsid w:val="00D456E5"/>
    <w:rsid w:val="00D462D6"/>
    <w:rsid w:val="00D46820"/>
    <w:rsid w:val="00D468B3"/>
    <w:rsid w:val="00D46E6D"/>
    <w:rsid w:val="00D47EBA"/>
    <w:rsid w:val="00D505A7"/>
    <w:rsid w:val="00D50FD1"/>
    <w:rsid w:val="00D51267"/>
    <w:rsid w:val="00D5335F"/>
    <w:rsid w:val="00D5382D"/>
    <w:rsid w:val="00D54C3D"/>
    <w:rsid w:val="00D54CFD"/>
    <w:rsid w:val="00D55CF1"/>
    <w:rsid w:val="00D5651D"/>
    <w:rsid w:val="00D574C5"/>
    <w:rsid w:val="00D57DCD"/>
    <w:rsid w:val="00D6038D"/>
    <w:rsid w:val="00D60C08"/>
    <w:rsid w:val="00D61E17"/>
    <w:rsid w:val="00D620DF"/>
    <w:rsid w:val="00D62307"/>
    <w:rsid w:val="00D62E22"/>
    <w:rsid w:val="00D639FA"/>
    <w:rsid w:val="00D63BCE"/>
    <w:rsid w:val="00D641D4"/>
    <w:rsid w:val="00D64691"/>
    <w:rsid w:val="00D64A4D"/>
    <w:rsid w:val="00D6558E"/>
    <w:rsid w:val="00D6673D"/>
    <w:rsid w:val="00D6733C"/>
    <w:rsid w:val="00D711E3"/>
    <w:rsid w:val="00D71B78"/>
    <w:rsid w:val="00D74034"/>
    <w:rsid w:val="00D74C91"/>
    <w:rsid w:val="00D768EB"/>
    <w:rsid w:val="00D80685"/>
    <w:rsid w:val="00D8217D"/>
    <w:rsid w:val="00D837B3"/>
    <w:rsid w:val="00D843C5"/>
    <w:rsid w:val="00D857F7"/>
    <w:rsid w:val="00D86249"/>
    <w:rsid w:val="00D87956"/>
    <w:rsid w:val="00D87BDC"/>
    <w:rsid w:val="00D87FA8"/>
    <w:rsid w:val="00D90657"/>
    <w:rsid w:val="00D909AC"/>
    <w:rsid w:val="00D911A3"/>
    <w:rsid w:val="00D92120"/>
    <w:rsid w:val="00D92128"/>
    <w:rsid w:val="00D9479E"/>
    <w:rsid w:val="00D94DEB"/>
    <w:rsid w:val="00D95D3E"/>
    <w:rsid w:val="00D95EB9"/>
    <w:rsid w:val="00D9604F"/>
    <w:rsid w:val="00D96227"/>
    <w:rsid w:val="00D9751E"/>
    <w:rsid w:val="00D97DF4"/>
    <w:rsid w:val="00DA0516"/>
    <w:rsid w:val="00DA14BA"/>
    <w:rsid w:val="00DA1CB7"/>
    <w:rsid w:val="00DA23C0"/>
    <w:rsid w:val="00DA2DA6"/>
    <w:rsid w:val="00DA3E47"/>
    <w:rsid w:val="00DA4AE6"/>
    <w:rsid w:val="00DA6365"/>
    <w:rsid w:val="00DA686A"/>
    <w:rsid w:val="00DA6A35"/>
    <w:rsid w:val="00DA6FCE"/>
    <w:rsid w:val="00DA718A"/>
    <w:rsid w:val="00DB041C"/>
    <w:rsid w:val="00DB05D7"/>
    <w:rsid w:val="00DB0825"/>
    <w:rsid w:val="00DB0972"/>
    <w:rsid w:val="00DB0CFA"/>
    <w:rsid w:val="00DB2B55"/>
    <w:rsid w:val="00DB361B"/>
    <w:rsid w:val="00DB3DB7"/>
    <w:rsid w:val="00DB46B2"/>
    <w:rsid w:val="00DB4B68"/>
    <w:rsid w:val="00DB5FBF"/>
    <w:rsid w:val="00DB5FC7"/>
    <w:rsid w:val="00DB6B42"/>
    <w:rsid w:val="00DB72C0"/>
    <w:rsid w:val="00DB7658"/>
    <w:rsid w:val="00DB7CDC"/>
    <w:rsid w:val="00DC0FDC"/>
    <w:rsid w:val="00DC17D4"/>
    <w:rsid w:val="00DC33D9"/>
    <w:rsid w:val="00DC3800"/>
    <w:rsid w:val="00DC3A3A"/>
    <w:rsid w:val="00DC422A"/>
    <w:rsid w:val="00DC441F"/>
    <w:rsid w:val="00DC4469"/>
    <w:rsid w:val="00DC48B5"/>
    <w:rsid w:val="00DC52AD"/>
    <w:rsid w:val="00DC57BB"/>
    <w:rsid w:val="00DC5D67"/>
    <w:rsid w:val="00DC68B4"/>
    <w:rsid w:val="00DC7DA8"/>
    <w:rsid w:val="00DC7E44"/>
    <w:rsid w:val="00DD011B"/>
    <w:rsid w:val="00DD0833"/>
    <w:rsid w:val="00DD141B"/>
    <w:rsid w:val="00DD1F8C"/>
    <w:rsid w:val="00DD207E"/>
    <w:rsid w:val="00DD2BBA"/>
    <w:rsid w:val="00DD43A3"/>
    <w:rsid w:val="00DD444B"/>
    <w:rsid w:val="00DD4B2D"/>
    <w:rsid w:val="00DD5530"/>
    <w:rsid w:val="00DD7070"/>
    <w:rsid w:val="00DE082B"/>
    <w:rsid w:val="00DE1689"/>
    <w:rsid w:val="00DE1FB6"/>
    <w:rsid w:val="00DE224D"/>
    <w:rsid w:val="00DE3EBA"/>
    <w:rsid w:val="00DE5A25"/>
    <w:rsid w:val="00DE5C83"/>
    <w:rsid w:val="00DE5DF6"/>
    <w:rsid w:val="00DE6722"/>
    <w:rsid w:val="00DE68DD"/>
    <w:rsid w:val="00DF05C6"/>
    <w:rsid w:val="00DF0921"/>
    <w:rsid w:val="00DF16C9"/>
    <w:rsid w:val="00DF1E86"/>
    <w:rsid w:val="00DF50A6"/>
    <w:rsid w:val="00DF5241"/>
    <w:rsid w:val="00DF5474"/>
    <w:rsid w:val="00DF548F"/>
    <w:rsid w:val="00DF5745"/>
    <w:rsid w:val="00DF5AC3"/>
    <w:rsid w:val="00DF60E9"/>
    <w:rsid w:val="00DF683F"/>
    <w:rsid w:val="00DF6DB8"/>
    <w:rsid w:val="00DF790E"/>
    <w:rsid w:val="00E006DB"/>
    <w:rsid w:val="00E00DC5"/>
    <w:rsid w:val="00E01F05"/>
    <w:rsid w:val="00E026C1"/>
    <w:rsid w:val="00E02FAC"/>
    <w:rsid w:val="00E03F52"/>
    <w:rsid w:val="00E041FA"/>
    <w:rsid w:val="00E0538E"/>
    <w:rsid w:val="00E055EA"/>
    <w:rsid w:val="00E056DB"/>
    <w:rsid w:val="00E06E65"/>
    <w:rsid w:val="00E074FB"/>
    <w:rsid w:val="00E109D5"/>
    <w:rsid w:val="00E10F7B"/>
    <w:rsid w:val="00E11087"/>
    <w:rsid w:val="00E11356"/>
    <w:rsid w:val="00E11B52"/>
    <w:rsid w:val="00E11D2E"/>
    <w:rsid w:val="00E12484"/>
    <w:rsid w:val="00E12A45"/>
    <w:rsid w:val="00E12D2B"/>
    <w:rsid w:val="00E12EFA"/>
    <w:rsid w:val="00E13C2E"/>
    <w:rsid w:val="00E13C8B"/>
    <w:rsid w:val="00E15B56"/>
    <w:rsid w:val="00E202F1"/>
    <w:rsid w:val="00E20504"/>
    <w:rsid w:val="00E21797"/>
    <w:rsid w:val="00E21BB0"/>
    <w:rsid w:val="00E21F34"/>
    <w:rsid w:val="00E23E3A"/>
    <w:rsid w:val="00E262F5"/>
    <w:rsid w:val="00E26A0E"/>
    <w:rsid w:val="00E26A9E"/>
    <w:rsid w:val="00E27432"/>
    <w:rsid w:val="00E27EEE"/>
    <w:rsid w:val="00E27FFE"/>
    <w:rsid w:val="00E30011"/>
    <w:rsid w:val="00E305ED"/>
    <w:rsid w:val="00E31254"/>
    <w:rsid w:val="00E3183E"/>
    <w:rsid w:val="00E32B9E"/>
    <w:rsid w:val="00E34BCE"/>
    <w:rsid w:val="00E36AA4"/>
    <w:rsid w:val="00E40484"/>
    <w:rsid w:val="00E409EE"/>
    <w:rsid w:val="00E411D0"/>
    <w:rsid w:val="00E417E6"/>
    <w:rsid w:val="00E42A05"/>
    <w:rsid w:val="00E4358C"/>
    <w:rsid w:val="00E4360D"/>
    <w:rsid w:val="00E44276"/>
    <w:rsid w:val="00E45416"/>
    <w:rsid w:val="00E4707F"/>
    <w:rsid w:val="00E47779"/>
    <w:rsid w:val="00E478F6"/>
    <w:rsid w:val="00E50378"/>
    <w:rsid w:val="00E50BFB"/>
    <w:rsid w:val="00E525D9"/>
    <w:rsid w:val="00E52F0A"/>
    <w:rsid w:val="00E530DD"/>
    <w:rsid w:val="00E55108"/>
    <w:rsid w:val="00E56CDF"/>
    <w:rsid w:val="00E575F5"/>
    <w:rsid w:val="00E5791E"/>
    <w:rsid w:val="00E57CF2"/>
    <w:rsid w:val="00E60C4B"/>
    <w:rsid w:val="00E61665"/>
    <w:rsid w:val="00E6173A"/>
    <w:rsid w:val="00E626E7"/>
    <w:rsid w:val="00E634C7"/>
    <w:rsid w:val="00E65695"/>
    <w:rsid w:val="00E65C9F"/>
    <w:rsid w:val="00E66067"/>
    <w:rsid w:val="00E67A2F"/>
    <w:rsid w:val="00E67C99"/>
    <w:rsid w:val="00E71EE8"/>
    <w:rsid w:val="00E71F3E"/>
    <w:rsid w:val="00E72168"/>
    <w:rsid w:val="00E727D0"/>
    <w:rsid w:val="00E72927"/>
    <w:rsid w:val="00E729D8"/>
    <w:rsid w:val="00E72BB4"/>
    <w:rsid w:val="00E737F2"/>
    <w:rsid w:val="00E74841"/>
    <w:rsid w:val="00E76234"/>
    <w:rsid w:val="00E76384"/>
    <w:rsid w:val="00E76787"/>
    <w:rsid w:val="00E76904"/>
    <w:rsid w:val="00E76AAD"/>
    <w:rsid w:val="00E76EB9"/>
    <w:rsid w:val="00E772A6"/>
    <w:rsid w:val="00E77733"/>
    <w:rsid w:val="00E7796F"/>
    <w:rsid w:val="00E80183"/>
    <w:rsid w:val="00E80A22"/>
    <w:rsid w:val="00E80DFF"/>
    <w:rsid w:val="00E81C8F"/>
    <w:rsid w:val="00E81FBD"/>
    <w:rsid w:val="00E824BD"/>
    <w:rsid w:val="00E824BE"/>
    <w:rsid w:val="00E826FC"/>
    <w:rsid w:val="00E84311"/>
    <w:rsid w:val="00E843B8"/>
    <w:rsid w:val="00E84848"/>
    <w:rsid w:val="00E862A4"/>
    <w:rsid w:val="00E867B6"/>
    <w:rsid w:val="00E8758C"/>
    <w:rsid w:val="00E8766C"/>
    <w:rsid w:val="00E90285"/>
    <w:rsid w:val="00E91488"/>
    <w:rsid w:val="00E920E6"/>
    <w:rsid w:val="00E92EDA"/>
    <w:rsid w:val="00E93982"/>
    <w:rsid w:val="00E93E14"/>
    <w:rsid w:val="00E947DC"/>
    <w:rsid w:val="00E974F9"/>
    <w:rsid w:val="00E97727"/>
    <w:rsid w:val="00EA0C31"/>
    <w:rsid w:val="00EA1348"/>
    <w:rsid w:val="00EA175E"/>
    <w:rsid w:val="00EA1970"/>
    <w:rsid w:val="00EA2DA1"/>
    <w:rsid w:val="00EA2EDC"/>
    <w:rsid w:val="00EA34DB"/>
    <w:rsid w:val="00EA36A8"/>
    <w:rsid w:val="00EA40A5"/>
    <w:rsid w:val="00EA446C"/>
    <w:rsid w:val="00EA5B18"/>
    <w:rsid w:val="00EA6476"/>
    <w:rsid w:val="00EA6E7A"/>
    <w:rsid w:val="00EB0B16"/>
    <w:rsid w:val="00EB1262"/>
    <w:rsid w:val="00EB4A6B"/>
    <w:rsid w:val="00EB7018"/>
    <w:rsid w:val="00EB7B94"/>
    <w:rsid w:val="00EC0424"/>
    <w:rsid w:val="00EC0FE1"/>
    <w:rsid w:val="00EC1293"/>
    <w:rsid w:val="00EC14ED"/>
    <w:rsid w:val="00EC179E"/>
    <w:rsid w:val="00EC1FE0"/>
    <w:rsid w:val="00EC2A22"/>
    <w:rsid w:val="00EC2A27"/>
    <w:rsid w:val="00EC3608"/>
    <w:rsid w:val="00EC3F3E"/>
    <w:rsid w:val="00EC525C"/>
    <w:rsid w:val="00EC60C7"/>
    <w:rsid w:val="00EC6EFC"/>
    <w:rsid w:val="00EC74EC"/>
    <w:rsid w:val="00ED1513"/>
    <w:rsid w:val="00ED2EF8"/>
    <w:rsid w:val="00ED30E5"/>
    <w:rsid w:val="00ED3271"/>
    <w:rsid w:val="00ED3752"/>
    <w:rsid w:val="00ED3901"/>
    <w:rsid w:val="00ED42CC"/>
    <w:rsid w:val="00ED519D"/>
    <w:rsid w:val="00ED6D12"/>
    <w:rsid w:val="00ED6F2E"/>
    <w:rsid w:val="00ED714A"/>
    <w:rsid w:val="00ED79C2"/>
    <w:rsid w:val="00ED7F46"/>
    <w:rsid w:val="00EE0A0A"/>
    <w:rsid w:val="00EE10DE"/>
    <w:rsid w:val="00EE32F8"/>
    <w:rsid w:val="00EE6124"/>
    <w:rsid w:val="00EE6AFD"/>
    <w:rsid w:val="00EE7027"/>
    <w:rsid w:val="00EE742C"/>
    <w:rsid w:val="00EE7A0A"/>
    <w:rsid w:val="00EE7DB1"/>
    <w:rsid w:val="00EE7E12"/>
    <w:rsid w:val="00EF0BF1"/>
    <w:rsid w:val="00EF11F2"/>
    <w:rsid w:val="00EF1216"/>
    <w:rsid w:val="00EF27C1"/>
    <w:rsid w:val="00EF5239"/>
    <w:rsid w:val="00EF5604"/>
    <w:rsid w:val="00EF6D38"/>
    <w:rsid w:val="00EF70C8"/>
    <w:rsid w:val="00F0070A"/>
    <w:rsid w:val="00F0102A"/>
    <w:rsid w:val="00F01841"/>
    <w:rsid w:val="00F02B43"/>
    <w:rsid w:val="00F02D9F"/>
    <w:rsid w:val="00F03423"/>
    <w:rsid w:val="00F03A58"/>
    <w:rsid w:val="00F0454C"/>
    <w:rsid w:val="00F04D10"/>
    <w:rsid w:val="00F05327"/>
    <w:rsid w:val="00F067F4"/>
    <w:rsid w:val="00F06FA5"/>
    <w:rsid w:val="00F07148"/>
    <w:rsid w:val="00F07677"/>
    <w:rsid w:val="00F07BAA"/>
    <w:rsid w:val="00F10389"/>
    <w:rsid w:val="00F10B97"/>
    <w:rsid w:val="00F10FD6"/>
    <w:rsid w:val="00F121DA"/>
    <w:rsid w:val="00F1357A"/>
    <w:rsid w:val="00F13676"/>
    <w:rsid w:val="00F13898"/>
    <w:rsid w:val="00F14332"/>
    <w:rsid w:val="00F146EA"/>
    <w:rsid w:val="00F1510A"/>
    <w:rsid w:val="00F15356"/>
    <w:rsid w:val="00F1688A"/>
    <w:rsid w:val="00F16D99"/>
    <w:rsid w:val="00F17CF4"/>
    <w:rsid w:val="00F2109F"/>
    <w:rsid w:val="00F2390F"/>
    <w:rsid w:val="00F250DF"/>
    <w:rsid w:val="00F25DF2"/>
    <w:rsid w:val="00F2632B"/>
    <w:rsid w:val="00F26B51"/>
    <w:rsid w:val="00F277B9"/>
    <w:rsid w:val="00F27C93"/>
    <w:rsid w:val="00F30B05"/>
    <w:rsid w:val="00F30B27"/>
    <w:rsid w:val="00F314FB"/>
    <w:rsid w:val="00F316A8"/>
    <w:rsid w:val="00F31882"/>
    <w:rsid w:val="00F32C6F"/>
    <w:rsid w:val="00F35687"/>
    <w:rsid w:val="00F358CB"/>
    <w:rsid w:val="00F35E77"/>
    <w:rsid w:val="00F36D49"/>
    <w:rsid w:val="00F37367"/>
    <w:rsid w:val="00F40192"/>
    <w:rsid w:val="00F4346D"/>
    <w:rsid w:val="00F445B5"/>
    <w:rsid w:val="00F4480C"/>
    <w:rsid w:val="00F4598C"/>
    <w:rsid w:val="00F47C4D"/>
    <w:rsid w:val="00F47FFD"/>
    <w:rsid w:val="00F5035A"/>
    <w:rsid w:val="00F50834"/>
    <w:rsid w:val="00F5126B"/>
    <w:rsid w:val="00F51DC8"/>
    <w:rsid w:val="00F52ABF"/>
    <w:rsid w:val="00F5623B"/>
    <w:rsid w:val="00F5631F"/>
    <w:rsid w:val="00F56D8F"/>
    <w:rsid w:val="00F56ECF"/>
    <w:rsid w:val="00F571FC"/>
    <w:rsid w:val="00F574FE"/>
    <w:rsid w:val="00F601EF"/>
    <w:rsid w:val="00F6102A"/>
    <w:rsid w:val="00F61A56"/>
    <w:rsid w:val="00F6288B"/>
    <w:rsid w:val="00F62B59"/>
    <w:rsid w:val="00F63B94"/>
    <w:rsid w:val="00F64F65"/>
    <w:rsid w:val="00F64F69"/>
    <w:rsid w:val="00F656CE"/>
    <w:rsid w:val="00F659A0"/>
    <w:rsid w:val="00F6632C"/>
    <w:rsid w:val="00F70034"/>
    <w:rsid w:val="00F707FF"/>
    <w:rsid w:val="00F7146F"/>
    <w:rsid w:val="00F71FBE"/>
    <w:rsid w:val="00F72AF1"/>
    <w:rsid w:val="00F743CE"/>
    <w:rsid w:val="00F74952"/>
    <w:rsid w:val="00F74A80"/>
    <w:rsid w:val="00F74CA2"/>
    <w:rsid w:val="00F7515C"/>
    <w:rsid w:val="00F75511"/>
    <w:rsid w:val="00F75C1B"/>
    <w:rsid w:val="00F765AD"/>
    <w:rsid w:val="00F76728"/>
    <w:rsid w:val="00F7721F"/>
    <w:rsid w:val="00F80103"/>
    <w:rsid w:val="00F821AB"/>
    <w:rsid w:val="00F84719"/>
    <w:rsid w:val="00F849A8"/>
    <w:rsid w:val="00F84CEA"/>
    <w:rsid w:val="00F84F66"/>
    <w:rsid w:val="00F85463"/>
    <w:rsid w:val="00F86474"/>
    <w:rsid w:val="00F87360"/>
    <w:rsid w:val="00F87431"/>
    <w:rsid w:val="00F900B3"/>
    <w:rsid w:val="00F91611"/>
    <w:rsid w:val="00F9162E"/>
    <w:rsid w:val="00F92417"/>
    <w:rsid w:val="00F92D3C"/>
    <w:rsid w:val="00F94C77"/>
    <w:rsid w:val="00F94E53"/>
    <w:rsid w:val="00F95801"/>
    <w:rsid w:val="00FA0D27"/>
    <w:rsid w:val="00FA10BA"/>
    <w:rsid w:val="00FA28A6"/>
    <w:rsid w:val="00FA301E"/>
    <w:rsid w:val="00FA3833"/>
    <w:rsid w:val="00FA412C"/>
    <w:rsid w:val="00FA4A31"/>
    <w:rsid w:val="00FA4ACB"/>
    <w:rsid w:val="00FA4F3D"/>
    <w:rsid w:val="00FA5A15"/>
    <w:rsid w:val="00FA609F"/>
    <w:rsid w:val="00FA67DA"/>
    <w:rsid w:val="00FA6B60"/>
    <w:rsid w:val="00FA7460"/>
    <w:rsid w:val="00FA7624"/>
    <w:rsid w:val="00FA77F1"/>
    <w:rsid w:val="00FB016D"/>
    <w:rsid w:val="00FB01BC"/>
    <w:rsid w:val="00FB0B88"/>
    <w:rsid w:val="00FB0C32"/>
    <w:rsid w:val="00FB1964"/>
    <w:rsid w:val="00FB2221"/>
    <w:rsid w:val="00FB23DA"/>
    <w:rsid w:val="00FB37F7"/>
    <w:rsid w:val="00FB5884"/>
    <w:rsid w:val="00FB695F"/>
    <w:rsid w:val="00FB747D"/>
    <w:rsid w:val="00FB77E1"/>
    <w:rsid w:val="00FB7B80"/>
    <w:rsid w:val="00FC0546"/>
    <w:rsid w:val="00FC07EF"/>
    <w:rsid w:val="00FC0EA3"/>
    <w:rsid w:val="00FC168D"/>
    <w:rsid w:val="00FC1944"/>
    <w:rsid w:val="00FC2795"/>
    <w:rsid w:val="00FC397A"/>
    <w:rsid w:val="00FC3B99"/>
    <w:rsid w:val="00FC46B5"/>
    <w:rsid w:val="00FC4DAD"/>
    <w:rsid w:val="00FC50DE"/>
    <w:rsid w:val="00FC555F"/>
    <w:rsid w:val="00FD01DC"/>
    <w:rsid w:val="00FD055B"/>
    <w:rsid w:val="00FD2363"/>
    <w:rsid w:val="00FD5D5F"/>
    <w:rsid w:val="00FD71C4"/>
    <w:rsid w:val="00FD7883"/>
    <w:rsid w:val="00FE06EE"/>
    <w:rsid w:val="00FE1795"/>
    <w:rsid w:val="00FE1F6E"/>
    <w:rsid w:val="00FE2294"/>
    <w:rsid w:val="00FE239F"/>
    <w:rsid w:val="00FE25C7"/>
    <w:rsid w:val="00FE2932"/>
    <w:rsid w:val="00FE374C"/>
    <w:rsid w:val="00FE3AD5"/>
    <w:rsid w:val="00FE3E56"/>
    <w:rsid w:val="00FE3EFE"/>
    <w:rsid w:val="00FE3F41"/>
    <w:rsid w:val="00FE49A5"/>
    <w:rsid w:val="00FE4F25"/>
    <w:rsid w:val="00FE58CB"/>
    <w:rsid w:val="00FE644F"/>
    <w:rsid w:val="00FE67BA"/>
    <w:rsid w:val="00FE6E3D"/>
    <w:rsid w:val="00FE756C"/>
    <w:rsid w:val="00FE7EFE"/>
    <w:rsid w:val="00FE7FA3"/>
    <w:rsid w:val="00FF0F43"/>
    <w:rsid w:val="00FF1D9B"/>
    <w:rsid w:val="00FF20EA"/>
    <w:rsid w:val="00FF2B52"/>
    <w:rsid w:val="00FF30AF"/>
    <w:rsid w:val="00FF321D"/>
    <w:rsid w:val="00FF3D32"/>
    <w:rsid w:val="00FF40CB"/>
    <w:rsid w:val="00FF446E"/>
    <w:rsid w:val="00FF4BBD"/>
    <w:rsid w:val="00FF5D31"/>
    <w:rsid w:val="00FF68B0"/>
    <w:rsid w:val="00FF7D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545F32E"/>
  <w15:docId w15:val="{4255134D-389F-4186-AC5C-85897B8EA8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sz w:val="22"/>
        <w:szCs w:val="22"/>
        <w:lang w:val="de-DE" w:eastAsia="de-DE" w:bidi="ar-SA"/>
      </w:rPr>
    </w:rPrDefault>
    <w:pPrDefault>
      <w:pPr>
        <w:spacing w:before="120" w:after="120" w:line="288" w:lineRule="auto"/>
      </w:pPr>
    </w:pPrDefault>
  </w:docDefaults>
  <w:latentStyles w:defLockedState="0" w:defUIPriority="0" w:defSemiHidden="0" w:defUnhideWhenUsed="0" w:defQFormat="0" w:count="376">
    <w:lsdException w:name="heading 1" w:uiPriority="99"/>
    <w:lsdException w:name="heading 2" w:semiHidden="1" w:unhideWhenUsed="1" w:qFormat="1"/>
    <w:lsdException w:name="heading 3" w:semiHidden="1" w:unhideWhenUsed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rsid w:val="003B7BBC"/>
  </w:style>
  <w:style w:type="paragraph" w:styleId="berschrift1">
    <w:name w:val="heading 1"/>
    <w:aliases w:val="ZA Titel2"/>
    <w:basedOn w:val="Standard"/>
    <w:next w:val="Standard"/>
    <w:link w:val="berschrift1Zchn"/>
    <w:uiPriority w:val="99"/>
    <w:rsid w:val="003E65BD"/>
    <w:pPr>
      <w:keepNext/>
      <w:spacing w:before="240" w:after="240"/>
      <w:outlineLvl w:val="0"/>
    </w:pPr>
    <w:rPr>
      <w:b/>
      <w:bCs/>
      <w:kern w:val="32"/>
      <w:szCs w:val="32"/>
    </w:rPr>
  </w:style>
  <w:style w:type="paragraph" w:styleId="berschrift3">
    <w:name w:val="heading 3"/>
    <w:aliases w:val="01 Vorschlag"/>
    <w:basedOn w:val="Standard"/>
    <w:next w:val="Standard"/>
    <w:link w:val="berschrift3Zchn"/>
    <w:rsid w:val="003E65BD"/>
    <w:pPr>
      <w:keepNext/>
      <w:spacing w:before="240" w:after="240"/>
      <w:outlineLvl w:val="2"/>
    </w:pPr>
    <w:rPr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C16B18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C16B18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uiPriority w:val="39"/>
    <w:rsid w:val="00C16B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01671A"/>
  </w:style>
  <w:style w:type="character" w:styleId="Zeilennummer">
    <w:name w:val="line number"/>
    <w:basedOn w:val="Absatz-Standardschriftart"/>
    <w:rsid w:val="00D3092B"/>
    <w:rPr>
      <w:rFonts w:asciiTheme="minorHAnsi" w:hAnsiTheme="minorHAnsi"/>
      <w:sz w:val="24"/>
    </w:rPr>
  </w:style>
  <w:style w:type="paragraph" w:styleId="Sprechblasentext">
    <w:name w:val="Balloon Text"/>
    <w:basedOn w:val="Standard"/>
    <w:semiHidden/>
    <w:rsid w:val="001E6525"/>
    <w:rPr>
      <w:rFonts w:ascii="Tahoma" w:hAnsi="Tahoma" w:cs="Tahoma"/>
      <w:sz w:val="16"/>
      <w:szCs w:val="16"/>
    </w:rPr>
  </w:style>
  <w:style w:type="paragraph" w:styleId="Textkrper3">
    <w:name w:val="Body Text 3"/>
    <w:basedOn w:val="Standard"/>
    <w:rsid w:val="0005315D"/>
    <w:rPr>
      <w:szCs w:val="24"/>
    </w:rPr>
  </w:style>
  <w:style w:type="character" w:styleId="Hyperlink">
    <w:name w:val="Hyperlink"/>
    <w:uiPriority w:val="99"/>
    <w:rsid w:val="000C3068"/>
    <w:rPr>
      <w:color w:val="0000FF"/>
      <w:u w:val="single"/>
    </w:rPr>
  </w:style>
  <w:style w:type="paragraph" w:customStyle="1" w:styleId="Vorgabetext">
    <w:name w:val="Vorgabetext"/>
    <w:basedOn w:val="Standard"/>
    <w:rsid w:val="008B53A6"/>
    <w:pPr>
      <w:autoSpaceDE w:val="0"/>
      <w:autoSpaceDN w:val="0"/>
      <w:adjustRightInd w:val="0"/>
    </w:pPr>
    <w:rPr>
      <w:rFonts w:ascii="Times New Roman" w:hAnsi="Times New Roman"/>
      <w:szCs w:val="24"/>
    </w:rPr>
  </w:style>
  <w:style w:type="character" w:customStyle="1" w:styleId="berschrift1Zchn">
    <w:name w:val="Überschrift 1 Zchn"/>
    <w:aliases w:val="ZA Titel2 Zchn"/>
    <w:link w:val="berschrift1"/>
    <w:uiPriority w:val="99"/>
    <w:rsid w:val="003E65BD"/>
    <w:rPr>
      <w:rFonts w:asciiTheme="minorHAnsi" w:hAnsiTheme="minorHAnsi" w:cs="Arial"/>
      <w:b/>
      <w:bCs/>
      <w:kern w:val="32"/>
      <w:sz w:val="24"/>
      <w:szCs w:val="32"/>
    </w:rPr>
  </w:style>
  <w:style w:type="paragraph" w:styleId="Listenabsatz">
    <w:name w:val="List Paragraph"/>
    <w:basedOn w:val="Standard"/>
    <w:link w:val="ListenabsatzZchn"/>
    <w:uiPriority w:val="34"/>
    <w:rsid w:val="003918C9"/>
    <w:pPr>
      <w:ind w:left="720"/>
      <w:contextualSpacing/>
    </w:pPr>
  </w:style>
  <w:style w:type="paragraph" w:customStyle="1" w:styleId="Default">
    <w:name w:val="Default"/>
    <w:rsid w:val="005C2E3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customStyle="1" w:styleId="Tabellenraster1">
    <w:name w:val="Tabellenraster1"/>
    <w:basedOn w:val="NormaleTabelle"/>
    <w:next w:val="Tabellenraster"/>
    <w:rsid w:val="000D71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Platzhaltertext">
    <w:name w:val="Placeholder Text"/>
    <w:basedOn w:val="Absatz-Standardschriftart"/>
    <w:uiPriority w:val="99"/>
    <w:semiHidden/>
    <w:rsid w:val="00E71EE8"/>
    <w:rPr>
      <w:color w:val="808080"/>
    </w:rPr>
  </w:style>
  <w:style w:type="character" w:customStyle="1" w:styleId="KopfzeileZchn">
    <w:name w:val="Kopfzeile Zchn"/>
    <w:basedOn w:val="Absatz-Standardschriftart"/>
    <w:link w:val="Kopfzeile"/>
    <w:uiPriority w:val="99"/>
    <w:rsid w:val="00D574C5"/>
    <w:rPr>
      <w:rFonts w:ascii="Arial" w:hAnsi="Arial" w:cs="Arial"/>
      <w:sz w:val="22"/>
      <w:szCs w:val="22"/>
    </w:rPr>
  </w:style>
  <w:style w:type="character" w:styleId="Fett">
    <w:name w:val="Strong"/>
    <w:uiPriority w:val="22"/>
    <w:rsid w:val="00B83C5D"/>
    <w:rPr>
      <w:b/>
      <w:bCs/>
    </w:rPr>
  </w:style>
  <w:style w:type="paragraph" w:customStyle="1" w:styleId="Texteingerckt">
    <w:name w:val="Text_eingerückt"/>
    <w:basedOn w:val="Standard"/>
    <w:rsid w:val="00C12B8D"/>
    <w:pPr>
      <w:spacing w:line="360" w:lineRule="auto"/>
      <w:ind w:right="1701"/>
      <w:jc w:val="both"/>
    </w:pPr>
    <w:rPr>
      <w:bCs/>
      <w:color w:val="000000" w:themeColor="text1"/>
      <w:szCs w:val="24"/>
    </w:rPr>
  </w:style>
  <w:style w:type="paragraph" w:customStyle="1" w:styleId="99Kopfzeile">
    <w:name w:val="99 Kopfzeile"/>
    <w:basedOn w:val="Kopfzeile"/>
    <w:link w:val="99KopfzeileZchn"/>
    <w:rsid w:val="002D060B"/>
    <w:pPr>
      <w:tabs>
        <w:tab w:val="clear" w:pos="4536"/>
        <w:tab w:val="clear" w:pos="9072"/>
        <w:tab w:val="center" w:pos="4962"/>
        <w:tab w:val="right" w:pos="9921"/>
      </w:tabs>
    </w:pPr>
    <w:rPr>
      <w:b/>
    </w:rPr>
  </w:style>
  <w:style w:type="character" w:customStyle="1" w:styleId="99KopfzeileZchn">
    <w:name w:val="99 Kopfzeile Zchn"/>
    <w:basedOn w:val="KopfzeileZchn"/>
    <w:link w:val="99Kopfzeile"/>
    <w:rsid w:val="002D060B"/>
    <w:rPr>
      <w:rFonts w:asciiTheme="minorHAnsi" w:hAnsiTheme="minorHAnsi" w:cs="Arial"/>
      <w:b/>
      <w:sz w:val="22"/>
      <w:szCs w:val="22"/>
    </w:rPr>
  </w:style>
  <w:style w:type="paragraph" w:styleId="KeinLeerraum">
    <w:name w:val="No Spacing"/>
    <w:uiPriority w:val="1"/>
    <w:rsid w:val="00785599"/>
    <w:pPr>
      <w:spacing w:after="240"/>
      <w:jc w:val="center"/>
    </w:pPr>
    <w:rPr>
      <w:rFonts w:asciiTheme="minorHAnsi" w:hAnsiTheme="minorHAnsi" w:cs="Arial"/>
      <w:i/>
    </w:rPr>
  </w:style>
  <w:style w:type="paragraph" w:customStyle="1" w:styleId="05BE">
    <w:name w:val="05 BE"/>
    <w:basedOn w:val="Standard"/>
    <w:link w:val="05BEZchn"/>
    <w:qFormat/>
    <w:rsid w:val="009476AA"/>
    <w:pPr>
      <w:spacing w:before="0" w:after="240" w:line="300" w:lineRule="exact"/>
      <w:jc w:val="right"/>
    </w:pPr>
  </w:style>
  <w:style w:type="paragraph" w:customStyle="1" w:styleId="01Aufgabe">
    <w:name w:val="01 Aufgabe"/>
    <w:basedOn w:val="berschrift1"/>
    <w:link w:val="01AufgabeZchn"/>
    <w:qFormat/>
    <w:rsid w:val="009476AA"/>
    <w:pPr>
      <w:spacing w:before="0" w:line="300" w:lineRule="exact"/>
    </w:pPr>
    <w:rPr>
      <w:sz w:val="28"/>
      <w:szCs w:val="26"/>
    </w:rPr>
  </w:style>
  <w:style w:type="character" w:customStyle="1" w:styleId="05BEZchn">
    <w:name w:val="05 BE Zchn"/>
    <w:basedOn w:val="Absatz-Standardschriftart"/>
    <w:link w:val="05BE"/>
    <w:rsid w:val="009476AA"/>
  </w:style>
  <w:style w:type="character" w:customStyle="1" w:styleId="07Code">
    <w:name w:val="07 Code"/>
    <w:basedOn w:val="01VorschlgZchn"/>
    <w:uiPriority w:val="1"/>
    <w:qFormat/>
    <w:rsid w:val="00D54CFD"/>
    <w:rPr>
      <w:rFonts w:ascii="Courier New" w:hAnsi="Courier New" w:cs="Arial"/>
      <w:b w:val="0"/>
      <w:bCs/>
      <w:sz w:val="22"/>
      <w:szCs w:val="26"/>
    </w:rPr>
  </w:style>
  <w:style w:type="character" w:customStyle="1" w:styleId="01AufgabeZchn">
    <w:name w:val="01 Aufgabe Zchn"/>
    <w:basedOn w:val="berschrift1Zchn"/>
    <w:link w:val="01Aufgabe"/>
    <w:rsid w:val="009476AA"/>
    <w:rPr>
      <w:rFonts w:asciiTheme="minorHAnsi" w:hAnsiTheme="minorHAnsi" w:cs="Arial"/>
      <w:b/>
      <w:bCs/>
      <w:kern w:val="32"/>
      <w:sz w:val="28"/>
      <w:szCs w:val="26"/>
    </w:rPr>
  </w:style>
  <w:style w:type="paragraph" w:customStyle="1" w:styleId="04Teilaufgabe">
    <w:name w:val="04 Teilaufgabe"/>
    <w:basedOn w:val="Listenabsatz"/>
    <w:link w:val="04TeilaufgabeZchn"/>
    <w:qFormat/>
    <w:rsid w:val="009476AA"/>
    <w:pPr>
      <w:numPr>
        <w:numId w:val="1"/>
      </w:numPr>
      <w:spacing w:before="60" w:after="0" w:line="300" w:lineRule="exact"/>
      <w:contextualSpacing w:val="0"/>
    </w:pPr>
    <w:rPr>
      <w:szCs w:val="24"/>
    </w:rPr>
  </w:style>
  <w:style w:type="paragraph" w:customStyle="1" w:styleId="02klberschrift">
    <w:name w:val="02 kl. Überschrift"/>
    <w:basedOn w:val="Standard"/>
    <w:link w:val="02klberschriftZchn"/>
    <w:qFormat/>
    <w:rsid w:val="009476AA"/>
    <w:pPr>
      <w:autoSpaceDE w:val="0"/>
      <w:autoSpaceDN w:val="0"/>
      <w:adjustRightInd w:val="0"/>
      <w:spacing w:before="240" w:after="240" w:line="300" w:lineRule="exact"/>
    </w:pPr>
    <w:rPr>
      <w:b/>
      <w:bCs/>
    </w:rPr>
  </w:style>
  <w:style w:type="character" w:customStyle="1" w:styleId="ListenabsatzZchn">
    <w:name w:val="Listenabsatz Zchn"/>
    <w:basedOn w:val="Absatz-Standardschriftart"/>
    <w:link w:val="Listenabsatz"/>
    <w:uiPriority w:val="34"/>
    <w:rsid w:val="0075540A"/>
    <w:rPr>
      <w:rFonts w:asciiTheme="minorHAnsi" w:hAnsiTheme="minorHAnsi" w:cs="Arial"/>
      <w:sz w:val="22"/>
      <w:szCs w:val="22"/>
    </w:rPr>
  </w:style>
  <w:style w:type="character" w:customStyle="1" w:styleId="04TeilaufgabeZchn">
    <w:name w:val="04 Teilaufgabe Zchn"/>
    <w:basedOn w:val="ListenabsatzZchn"/>
    <w:link w:val="04Teilaufgabe"/>
    <w:rsid w:val="009476AA"/>
    <w:rPr>
      <w:rFonts w:asciiTheme="minorHAnsi" w:hAnsiTheme="minorHAnsi" w:cs="Arial"/>
      <w:sz w:val="22"/>
      <w:szCs w:val="24"/>
    </w:rPr>
  </w:style>
  <w:style w:type="paragraph" w:customStyle="1" w:styleId="01Vorschlg">
    <w:name w:val="01 Vorschlg"/>
    <w:basedOn w:val="berschrift3"/>
    <w:link w:val="01VorschlgZchn"/>
    <w:rsid w:val="009476AA"/>
    <w:pPr>
      <w:spacing w:line="300" w:lineRule="exact"/>
    </w:pPr>
  </w:style>
  <w:style w:type="character" w:customStyle="1" w:styleId="02klberschriftZchn">
    <w:name w:val="02 kl. Überschrift Zchn"/>
    <w:basedOn w:val="Absatz-Standardschriftart"/>
    <w:link w:val="02klberschrift"/>
    <w:rsid w:val="009476AA"/>
    <w:rPr>
      <w:b/>
      <w:bCs/>
    </w:rPr>
  </w:style>
  <w:style w:type="paragraph" w:customStyle="1" w:styleId="03Text">
    <w:name w:val="03 Text"/>
    <w:basedOn w:val="Standard"/>
    <w:link w:val="03TextZchn"/>
    <w:qFormat/>
    <w:rsid w:val="009476AA"/>
    <w:pPr>
      <w:spacing w:before="60" w:after="0" w:line="300" w:lineRule="exact"/>
    </w:pPr>
  </w:style>
  <w:style w:type="character" w:customStyle="1" w:styleId="berschrift3Zchn">
    <w:name w:val="Überschrift 3 Zchn"/>
    <w:aliases w:val="01 Vorschlag Zchn"/>
    <w:basedOn w:val="Absatz-Standardschriftart"/>
    <w:link w:val="berschrift3"/>
    <w:rsid w:val="002321E0"/>
    <w:rPr>
      <w:rFonts w:asciiTheme="minorHAnsi" w:hAnsiTheme="minorHAnsi" w:cs="Arial"/>
      <w:b/>
      <w:bCs/>
      <w:sz w:val="26"/>
      <w:szCs w:val="26"/>
    </w:rPr>
  </w:style>
  <w:style w:type="character" w:customStyle="1" w:styleId="01VorschlgZchn">
    <w:name w:val="01 Vorschlg Zchn"/>
    <w:basedOn w:val="berschrift3Zchn"/>
    <w:link w:val="01Vorschlg"/>
    <w:rsid w:val="009476AA"/>
    <w:rPr>
      <w:rFonts w:asciiTheme="minorHAnsi" w:hAnsiTheme="minorHAnsi" w:cs="Arial"/>
      <w:b/>
      <w:bCs/>
      <w:sz w:val="26"/>
      <w:szCs w:val="26"/>
    </w:rPr>
  </w:style>
  <w:style w:type="character" w:customStyle="1" w:styleId="06Coht">
    <w:name w:val="06 Coht"/>
    <w:basedOn w:val="07Code"/>
    <w:uiPriority w:val="1"/>
    <w:rsid w:val="002321E0"/>
    <w:rPr>
      <w:rFonts w:ascii="Consolas" w:hAnsi="Consolas" w:cs="Arial"/>
      <w:b w:val="0"/>
      <w:bCs/>
      <w:sz w:val="22"/>
      <w:szCs w:val="26"/>
    </w:rPr>
  </w:style>
  <w:style w:type="character" w:customStyle="1" w:styleId="03TextZchn">
    <w:name w:val="03 Text Zchn"/>
    <w:basedOn w:val="Absatz-Standardschriftart"/>
    <w:link w:val="03Text"/>
    <w:rsid w:val="009476AA"/>
  </w:style>
  <w:style w:type="paragraph" w:customStyle="1" w:styleId="06Abbildung">
    <w:name w:val="06 Abbildung"/>
    <w:basedOn w:val="Standard"/>
    <w:link w:val="06AbbildungZchn"/>
    <w:qFormat/>
    <w:rsid w:val="005805F5"/>
    <w:pPr>
      <w:spacing w:before="60" w:after="240" w:line="240" w:lineRule="auto"/>
      <w:contextualSpacing/>
      <w:jc w:val="center"/>
    </w:pPr>
    <w:rPr>
      <w:i/>
      <w:iCs/>
    </w:rPr>
  </w:style>
  <w:style w:type="character" w:customStyle="1" w:styleId="98Kopfzeile">
    <w:name w:val="98 Kopfzeile"/>
    <w:basedOn w:val="03TextZchn"/>
    <w:uiPriority w:val="1"/>
    <w:rsid w:val="00C02AF4"/>
    <w:rPr>
      <w:rFonts w:asciiTheme="minorHAnsi" w:hAnsiTheme="minorHAnsi" w:cs="Arial"/>
      <w:b/>
      <w:sz w:val="22"/>
      <w:szCs w:val="22"/>
    </w:rPr>
  </w:style>
  <w:style w:type="character" w:customStyle="1" w:styleId="06AbbildungZchn">
    <w:name w:val="06 Abbildung Zchn"/>
    <w:basedOn w:val="Absatz-Standardschriftart"/>
    <w:link w:val="06Abbildung"/>
    <w:rsid w:val="005805F5"/>
    <w:rPr>
      <w:i/>
      <w:iCs/>
    </w:rPr>
  </w:style>
  <w:style w:type="paragraph" w:customStyle="1" w:styleId="INFAbbildung">
    <w:name w:val="INF Abbildung"/>
    <w:basedOn w:val="Standard"/>
    <w:rsid w:val="00004BF5"/>
    <w:pPr>
      <w:widowControl w:val="0"/>
      <w:suppressLineNumbers/>
      <w:suppressAutoHyphens/>
      <w:spacing w:before="0" w:line="240" w:lineRule="auto"/>
      <w:jc w:val="center"/>
    </w:pPr>
    <w:rPr>
      <w:rFonts w:ascii="Arial" w:hAnsi="Arial" w:cs="Tahoma"/>
      <w:i/>
      <w:iCs/>
      <w:sz w:val="18"/>
      <w:szCs w:val="20"/>
      <w:lang w:eastAsia="ar-SA"/>
    </w:rPr>
  </w:style>
  <w:style w:type="table" w:customStyle="1" w:styleId="Tabellenraster2">
    <w:name w:val="Tabellenraster2"/>
    <w:basedOn w:val="NormaleTabelle"/>
    <w:next w:val="Tabellenraster"/>
    <w:uiPriority w:val="39"/>
    <w:rsid w:val="00445532"/>
    <w:pPr>
      <w:spacing w:before="0"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semiHidden/>
    <w:unhideWhenUsed/>
    <w:rsid w:val="0089415C"/>
    <w:rPr>
      <w:sz w:val="16"/>
      <w:szCs w:val="16"/>
    </w:rPr>
  </w:style>
  <w:style w:type="paragraph" w:styleId="Kommentartext">
    <w:name w:val="annotation text"/>
    <w:basedOn w:val="Standard"/>
    <w:link w:val="KommentartextZchn"/>
    <w:unhideWhenUsed/>
    <w:rsid w:val="0089415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89415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89415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89415C"/>
    <w:rPr>
      <w:b/>
      <w:bCs/>
      <w:sz w:val="20"/>
      <w:szCs w:val="20"/>
    </w:rPr>
  </w:style>
  <w:style w:type="paragraph" w:customStyle="1" w:styleId="03klberschrift">
    <w:name w:val="03 kl. Überschrift"/>
    <w:basedOn w:val="Standard"/>
    <w:link w:val="03klberschriftZchn"/>
    <w:qFormat/>
    <w:rsid w:val="006E06F0"/>
    <w:pPr>
      <w:autoSpaceDE w:val="0"/>
      <w:autoSpaceDN w:val="0"/>
      <w:adjustRightInd w:val="0"/>
      <w:spacing w:after="0" w:line="300" w:lineRule="exact"/>
    </w:pPr>
    <w:rPr>
      <w:b/>
      <w:bCs/>
    </w:rPr>
  </w:style>
  <w:style w:type="character" w:customStyle="1" w:styleId="03klberschriftZchn">
    <w:name w:val="03 kl. Überschrift Zchn"/>
    <w:basedOn w:val="Absatz-Standardschriftart"/>
    <w:link w:val="03klberschrift"/>
    <w:rsid w:val="006E06F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419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25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guenther\Desktop\2008_Vorlagen\Sformat2008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AFD764-05A5-47AE-AB9F-2B4BA3086E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Sformat2008.dot</Template>
  <TotalTime>0</TotalTime>
  <Pages>5</Pages>
  <Words>873</Words>
  <Characters>5593</Characters>
  <Application>Microsoft Office Word</Application>
  <DocSecurity>0</DocSecurity>
  <Lines>46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MK</dc:creator>
  <cp:lastModifiedBy>Logistikstelle</cp:lastModifiedBy>
  <cp:revision>72</cp:revision>
  <cp:lastPrinted>2024-03-14T15:10:00Z</cp:lastPrinted>
  <dcterms:created xsi:type="dcterms:W3CDTF">2023-11-09T10:00:00Z</dcterms:created>
  <dcterms:modified xsi:type="dcterms:W3CDTF">2024-03-14T15:10:00Z</dcterms:modified>
</cp:coreProperties>
</file>