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78248" w14:textId="041285CC" w:rsidR="005C4CC3" w:rsidRDefault="00445532" w:rsidP="00445532">
      <w:pPr>
        <w:pStyle w:val="01Aufgabe"/>
      </w:pPr>
      <w:r>
        <w:t xml:space="preserve">Aufgabe </w:t>
      </w:r>
      <w:r w:rsidR="00CA10BF">
        <w:t>C</w:t>
      </w:r>
    </w:p>
    <w:p w14:paraId="55B49169" w14:textId="51BFD89A" w:rsidR="000A05C7" w:rsidRDefault="000F006C" w:rsidP="006A653D">
      <w:pPr>
        <w:pStyle w:val="03Text"/>
        <w:spacing w:after="120"/>
      </w:pPr>
      <w:r w:rsidRPr="009E1252">
        <w:t>Das JPEG-Verfahren verarbeitet Bilddaten in Form von 8x8 Pixel großen</w:t>
      </w:r>
      <w:r w:rsidR="00AF7995">
        <w:t xml:space="preserve"> Blöcken</w:t>
      </w:r>
      <w:r w:rsidR="001A60EE">
        <w:t>, die Werte zwischen -128 und 127 enthalten.</w:t>
      </w:r>
      <w:r w:rsidR="00026D06">
        <w:t xml:space="preserve"> </w:t>
      </w:r>
      <w:r w:rsidR="000A05C7" w:rsidRPr="000A05C7">
        <w:t>Für die weitere Verarbeitung werden diese 8x8-Blöcke in einer festgelegten Reihenfolge ausgelesen un</w:t>
      </w:r>
      <w:r w:rsidR="00387EC0">
        <w:t>d</w:t>
      </w:r>
      <w:r w:rsidR="000A05C7" w:rsidRPr="000A05C7">
        <w:t xml:space="preserve"> als Zahlenfolge</w:t>
      </w:r>
      <w:r w:rsidR="002C700F">
        <w:t>n</w:t>
      </w:r>
      <w:r w:rsidR="000A05C7" w:rsidRPr="000A05C7">
        <w:t xml:space="preserve"> notiert. Alle Nullen nach dem letzten Wert, der ungleich Null ist, werden weggelassen.</w:t>
      </w:r>
    </w:p>
    <w:p w14:paraId="0D84FE79" w14:textId="682E7C4B" w:rsidR="00026D06" w:rsidRDefault="007D1F96" w:rsidP="00EC53F4">
      <w:pPr>
        <w:pStyle w:val="03Text"/>
        <w:spacing w:after="240"/>
      </w:pPr>
      <w:r>
        <w:t xml:space="preserve">Abbildung 1 zeigt </w:t>
      </w:r>
      <w:r w:rsidR="000A05C7">
        <w:t xml:space="preserve">drei </w:t>
      </w:r>
      <w:r w:rsidR="002C700F">
        <w:t xml:space="preserve">typische </w:t>
      </w:r>
      <w:r w:rsidR="000A05C7">
        <w:t>Beispiele solche</w:t>
      </w:r>
      <w:r w:rsidR="00C54211">
        <w:t>r</w:t>
      </w:r>
      <w:r w:rsidR="000A05C7">
        <w:t xml:space="preserve"> </w:t>
      </w:r>
      <w:r>
        <w:t>Block-Zahlenfolgen</w:t>
      </w:r>
      <w:r w:rsidR="00071002">
        <w:t>.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1226"/>
        <w:gridCol w:w="5812"/>
      </w:tblGrid>
      <w:tr w:rsidR="00A4452F" w:rsidRPr="001163AD" w14:paraId="01B1DADC" w14:textId="77777777" w:rsidTr="007D1F96">
        <w:trPr>
          <w:jc w:val="center"/>
        </w:trPr>
        <w:tc>
          <w:tcPr>
            <w:tcW w:w="1226" w:type="dxa"/>
          </w:tcPr>
          <w:p w14:paraId="05893EBE" w14:textId="211EE018" w:rsidR="00A4452F" w:rsidRDefault="00A4452F" w:rsidP="00220BE7">
            <w:pPr>
              <w:pStyle w:val="Textbody"/>
              <w:spacing w:before="40" w:after="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Block X:</w:t>
            </w:r>
          </w:p>
        </w:tc>
        <w:tc>
          <w:tcPr>
            <w:tcW w:w="5812" w:type="dxa"/>
          </w:tcPr>
          <w:p w14:paraId="7D38A8D4" w14:textId="7B4B0921" w:rsidR="00A4452F" w:rsidRPr="00B44E7E" w:rsidRDefault="00A4452F" w:rsidP="00220BE7">
            <w:pPr>
              <w:pStyle w:val="Textbody"/>
              <w:spacing w:before="40" w:after="40"/>
              <w:rPr>
                <w:rStyle w:val="07Code"/>
              </w:rPr>
            </w:pPr>
            <w:r w:rsidRPr="00B44E7E">
              <w:rPr>
                <w:rStyle w:val="07Code"/>
              </w:rPr>
              <w:t>7,-1,0,0,-3,1,0,0,0,0,0,0,0,-1</w:t>
            </w:r>
          </w:p>
        </w:tc>
      </w:tr>
      <w:tr w:rsidR="00A4452F" w:rsidRPr="001163AD" w14:paraId="0D9FEBD5" w14:textId="77777777" w:rsidTr="007D1F96">
        <w:trPr>
          <w:jc w:val="center"/>
        </w:trPr>
        <w:tc>
          <w:tcPr>
            <w:tcW w:w="1226" w:type="dxa"/>
          </w:tcPr>
          <w:p w14:paraId="5F0C3222" w14:textId="7BA652BB" w:rsidR="00A4452F" w:rsidRDefault="00A4452F" w:rsidP="00220BE7">
            <w:pPr>
              <w:pStyle w:val="Textbody"/>
              <w:spacing w:before="40" w:after="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Block Y:</w:t>
            </w:r>
          </w:p>
        </w:tc>
        <w:tc>
          <w:tcPr>
            <w:tcW w:w="5812" w:type="dxa"/>
          </w:tcPr>
          <w:p w14:paraId="71EC3451" w14:textId="3A51D6E0" w:rsidR="00A4452F" w:rsidRPr="00B44E7E" w:rsidRDefault="00A4452F" w:rsidP="00220BE7">
            <w:pPr>
              <w:pStyle w:val="Textbody"/>
              <w:spacing w:before="40" w:after="40"/>
              <w:rPr>
                <w:rStyle w:val="07Code"/>
              </w:rPr>
            </w:pPr>
            <w:r w:rsidRPr="00B44E7E">
              <w:rPr>
                <w:rStyle w:val="07Code"/>
              </w:rPr>
              <w:t>0,-1,2,-1,0,0,-1</w:t>
            </w:r>
          </w:p>
        </w:tc>
      </w:tr>
      <w:tr w:rsidR="00EC53F4" w:rsidRPr="001163AD" w14:paraId="6E20E721" w14:textId="77777777" w:rsidTr="007D1F96">
        <w:trPr>
          <w:jc w:val="center"/>
        </w:trPr>
        <w:tc>
          <w:tcPr>
            <w:tcW w:w="1226" w:type="dxa"/>
          </w:tcPr>
          <w:p w14:paraId="3FC68E6F" w14:textId="663B2893" w:rsidR="00EC53F4" w:rsidRPr="001163AD" w:rsidRDefault="007D1F96" w:rsidP="00220BE7">
            <w:pPr>
              <w:pStyle w:val="Textbody"/>
              <w:spacing w:before="40" w:after="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Block </w:t>
            </w:r>
            <w:r w:rsidR="009B32C8">
              <w:rPr>
                <w:rFonts w:asciiTheme="minorHAnsi" w:hAnsiTheme="minorHAnsi" w:cstheme="minorHAnsi"/>
                <w:sz w:val="22"/>
                <w:szCs w:val="22"/>
              </w:rPr>
              <w:t>Z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</w:tc>
        <w:tc>
          <w:tcPr>
            <w:tcW w:w="5812" w:type="dxa"/>
          </w:tcPr>
          <w:p w14:paraId="3F52FF82" w14:textId="77777777" w:rsidR="00EC53F4" w:rsidRPr="00B44E7E" w:rsidRDefault="00EC53F4" w:rsidP="00220BE7">
            <w:pPr>
              <w:pStyle w:val="Textbody"/>
              <w:spacing w:before="40" w:after="40"/>
              <w:rPr>
                <w:rStyle w:val="07Code"/>
              </w:rPr>
            </w:pPr>
            <w:r w:rsidRPr="00B44E7E">
              <w:rPr>
                <w:rStyle w:val="07Code"/>
              </w:rPr>
              <w:t>-1,-3,-2,-1,0,0,0,1,0,0,1,0,0,0,0,0,0,0,1</w:t>
            </w:r>
          </w:p>
        </w:tc>
      </w:tr>
    </w:tbl>
    <w:p w14:paraId="7F4FD312" w14:textId="15790493" w:rsidR="00EC53F4" w:rsidRDefault="00EC53F4" w:rsidP="00BD317B">
      <w:pPr>
        <w:pStyle w:val="06Abbildung"/>
        <w:contextualSpacing w:val="0"/>
      </w:pPr>
      <w:r>
        <w:t xml:space="preserve">Abbildung </w:t>
      </w:r>
      <w:r w:rsidR="007D1F96">
        <w:t>1</w:t>
      </w:r>
      <w:r>
        <w:t xml:space="preserve">: Block-Zahlenfolgen der Blöcke </w:t>
      </w:r>
      <w:r w:rsidR="009B32C8">
        <w:t>X</w:t>
      </w:r>
      <w:r>
        <w:t xml:space="preserve">, </w:t>
      </w:r>
      <w:r w:rsidR="009B32C8">
        <w:t>Y</w:t>
      </w:r>
      <w:r>
        <w:t xml:space="preserve"> und </w:t>
      </w:r>
      <w:r w:rsidR="009B32C8">
        <w:t>Z</w:t>
      </w:r>
    </w:p>
    <w:p w14:paraId="0D555EB5" w14:textId="2E58EEEE" w:rsidR="001163AD" w:rsidRDefault="001A60EE" w:rsidP="00026D06">
      <w:pPr>
        <w:pStyle w:val="03Text"/>
        <w:spacing w:before="120"/>
        <w:rPr>
          <w:rFonts w:eastAsia="Arial Unicode MS"/>
        </w:rPr>
      </w:pPr>
      <w:r>
        <w:rPr>
          <w:rFonts w:eastAsia="Arial Unicode MS"/>
        </w:rPr>
        <w:t xml:space="preserve">In dieser Aufgabe geht es um die Binärcodierung </w:t>
      </w:r>
      <w:r w:rsidR="007C6AF7">
        <w:rPr>
          <w:rFonts w:eastAsia="Arial Unicode MS"/>
        </w:rPr>
        <w:t>solcher</w:t>
      </w:r>
      <w:r w:rsidR="00EC53F4">
        <w:rPr>
          <w:rFonts w:eastAsia="Arial Unicode MS"/>
        </w:rPr>
        <w:t xml:space="preserve"> Block-</w:t>
      </w:r>
      <w:r w:rsidR="00E93743">
        <w:rPr>
          <w:rFonts w:eastAsia="Arial Unicode MS"/>
        </w:rPr>
        <w:t>Zahlenfolgen</w:t>
      </w:r>
      <w:r>
        <w:rPr>
          <w:rFonts w:eastAsia="Arial Unicode MS"/>
        </w:rPr>
        <w:t xml:space="preserve"> </w:t>
      </w:r>
      <w:r w:rsidR="00EC53F4">
        <w:rPr>
          <w:rFonts w:eastAsia="Arial Unicode MS"/>
        </w:rPr>
        <w:t>unter Verwendung</w:t>
      </w:r>
      <w:r>
        <w:rPr>
          <w:rFonts w:eastAsia="Arial Unicode MS"/>
        </w:rPr>
        <w:t xml:space="preserve"> einer Kombination zwei</w:t>
      </w:r>
      <w:r w:rsidR="00CC32AF">
        <w:rPr>
          <w:rFonts w:eastAsia="Arial Unicode MS"/>
        </w:rPr>
        <w:t>er</w:t>
      </w:r>
      <w:r w:rsidR="00026D06">
        <w:rPr>
          <w:rFonts w:eastAsia="Arial Unicode MS"/>
        </w:rPr>
        <w:t xml:space="preserve"> verschiedener Codierungsverfahren, die im Folgenden </w:t>
      </w:r>
      <w:r w:rsidR="000D542A">
        <w:rPr>
          <w:rFonts w:eastAsia="Arial Unicode MS"/>
        </w:rPr>
        <w:t>als</w:t>
      </w:r>
      <w:r w:rsidR="00026D06">
        <w:rPr>
          <w:rFonts w:eastAsia="Arial Unicode MS"/>
        </w:rPr>
        <w:t xml:space="preserve"> </w:t>
      </w:r>
      <w:r w:rsidR="00CC7396">
        <w:rPr>
          <w:rFonts w:eastAsia="Arial Unicode MS"/>
        </w:rPr>
        <w:t>„</w:t>
      </w:r>
      <w:r w:rsidR="00026D06">
        <w:rPr>
          <w:rFonts w:eastAsia="Arial Unicode MS"/>
        </w:rPr>
        <w:t>Code A</w:t>
      </w:r>
      <w:r w:rsidR="00CC7396">
        <w:rPr>
          <w:rFonts w:eastAsia="Arial Unicode MS"/>
        </w:rPr>
        <w:t>“</w:t>
      </w:r>
      <w:r w:rsidR="00026D06">
        <w:rPr>
          <w:rFonts w:eastAsia="Arial Unicode MS"/>
        </w:rPr>
        <w:t xml:space="preserve"> und </w:t>
      </w:r>
      <w:r w:rsidR="00CC7396">
        <w:rPr>
          <w:rFonts w:eastAsia="Arial Unicode MS"/>
        </w:rPr>
        <w:t>„</w:t>
      </w:r>
      <w:r w:rsidR="00026D06">
        <w:rPr>
          <w:rFonts w:eastAsia="Arial Unicode MS"/>
        </w:rPr>
        <w:t>Code B</w:t>
      </w:r>
      <w:r w:rsidR="00CC7396">
        <w:rPr>
          <w:rFonts w:eastAsia="Arial Unicode MS"/>
        </w:rPr>
        <w:t>“</w:t>
      </w:r>
      <w:r w:rsidR="00026D06">
        <w:rPr>
          <w:rFonts w:eastAsia="Arial Unicode MS"/>
        </w:rPr>
        <w:t xml:space="preserve"> bezeichnet werden</w:t>
      </w:r>
      <w:r>
        <w:rPr>
          <w:rFonts w:eastAsia="Arial Unicode MS"/>
        </w:rPr>
        <w:t>.</w:t>
      </w:r>
    </w:p>
    <w:p w14:paraId="5308521E" w14:textId="204E6147" w:rsidR="000F006C" w:rsidRPr="0097210A" w:rsidRDefault="00026D06" w:rsidP="00C040AC">
      <w:pPr>
        <w:pStyle w:val="03Text"/>
        <w:spacing w:before="120" w:after="120"/>
        <w:rPr>
          <w:rFonts w:asciiTheme="minorHAnsi" w:eastAsia="Arial Unicode MS" w:hAnsiTheme="minorHAnsi" w:cstheme="minorHAnsi"/>
        </w:rPr>
      </w:pPr>
      <w:r w:rsidRPr="00220BE7">
        <w:rPr>
          <w:rFonts w:asciiTheme="minorHAnsi" w:eastAsia="Arial Unicode MS" w:hAnsiTheme="minorHAnsi" w:cstheme="minorHAnsi"/>
        </w:rPr>
        <w:t xml:space="preserve">Code A </w:t>
      </w:r>
      <w:r w:rsidR="009B32C8">
        <w:rPr>
          <w:rFonts w:asciiTheme="minorHAnsi" w:eastAsia="Arial Unicode MS" w:hAnsiTheme="minorHAnsi" w:cstheme="minorHAnsi"/>
        </w:rPr>
        <w:t>codiert</w:t>
      </w:r>
      <w:r w:rsidR="00C60C0F">
        <w:rPr>
          <w:rFonts w:asciiTheme="minorHAnsi" w:eastAsia="Arial Unicode MS" w:hAnsiTheme="minorHAnsi" w:cstheme="minorHAnsi"/>
        </w:rPr>
        <w:t xml:space="preserve"> </w:t>
      </w:r>
      <w:r>
        <w:rPr>
          <w:rFonts w:asciiTheme="minorHAnsi" w:eastAsia="Arial Unicode MS" w:hAnsiTheme="minorHAnsi" w:cstheme="minorHAnsi"/>
        </w:rPr>
        <w:t>die</w:t>
      </w:r>
      <w:r w:rsidR="000F006C">
        <w:rPr>
          <w:rFonts w:asciiTheme="minorHAnsi" w:eastAsia="Arial Unicode MS" w:hAnsiTheme="minorHAnsi" w:cstheme="minorHAnsi"/>
        </w:rPr>
        <w:t xml:space="preserve"> </w:t>
      </w:r>
      <w:r w:rsidR="007F1FFD">
        <w:rPr>
          <w:rFonts w:asciiTheme="minorHAnsi" w:eastAsia="Arial Unicode MS" w:hAnsiTheme="minorHAnsi" w:cstheme="minorHAnsi"/>
        </w:rPr>
        <w:t>von Null verschiedenen Zahlenwerte</w:t>
      </w:r>
      <w:r w:rsidR="000F006C">
        <w:rPr>
          <w:rFonts w:asciiTheme="minorHAnsi" w:eastAsia="Arial Unicode MS" w:hAnsiTheme="minorHAnsi" w:cstheme="minorHAnsi"/>
        </w:rPr>
        <w:t xml:space="preserve"> </w:t>
      </w:r>
      <w:r w:rsidR="009B32C8">
        <w:rPr>
          <w:rFonts w:asciiTheme="minorHAnsi" w:eastAsia="Arial Unicode MS" w:hAnsiTheme="minorHAnsi" w:cstheme="minorHAnsi"/>
        </w:rPr>
        <w:t>mit einem Code variabler Länge</w:t>
      </w:r>
      <w:r w:rsidR="000F006C">
        <w:rPr>
          <w:rFonts w:asciiTheme="minorHAnsi" w:eastAsia="Arial Unicode MS" w:hAnsiTheme="minorHAnsi" w:cstheme="minorHAnsi"/>
        </w:rPr>
        <w:t>.</w:t>
      </w:r>
      <w:r w:rsidR="00AF7995">
        <w:rPr>
          <w:rFonts w:asciiTheme="minorHAnsi" w:eastAsia="Arial Unicode MS" w:hAnsiTheme="minorHAnsi" w:cstheme="minorHAnsi"/>
        </w:rPr>
        <w:t xml:space="preserve"> </w:t>
      </w:r>
      <w:r w:rsidR="007D1F96">
        <w:rPr>
          <w:rFonts w:asciiTheme="minorHAnsi" w:eastAsia="Arial Unicode MS" w:hAnsiTheme="minorHAnsi" w:cstheme="minorHAnsi"/>
        </w:rPr>
        <w:t xml:space="preserve">Abbildung </w:t>
      </w:r>
      <w:r w:rsidR="00E16760">
        <w:rPr>
          <w:rFonts w:asciiTheme="minorHAnsi" w:eastAsia="Arial Unicode MS" w:hAnsiTheme="minorHAnsi" w:cstheme="minorHAnsi"/>
        </w:rPr>
        <w:t>5</w:t>
      </w:r>
      <w:r w:rsidR="007D1F96">
        <w:rPr>
          <w:rFonts w:asciiTheme="minorHAnsi" w:eastAsia="Arial Unicode MS" w:hAnsiTheme="minorHAnsi" w:cstheme="minorHAnsi"/>
        </w:rPr>
        <w:t xml:space="preserve"> im Material </w:t>
      </w:r>
      <w:r w:rsidR="00017945">
        <w:rPr>
          <w:rFonts w:asciiTheme="minorHAnsi" w:eastAsia="Arial Unicode MS" w:hAnsiTheme="minorHAnsi" w:cstheme="minorHAnsi"/>
        </w:rPr>
        <w:t>zeigt</w:t>
      </w:r>
      <w:r w:rsidR="007D1F96">
        <w:rPr>
          <w:rFonts w:asciiTheme="minorHAnsi" w:eastAsia="Arial Unicode MS" w:hAnsiTheme="minorHAnsi" w:cstheme="minorHAnsi"/>
        </w:rPr>
        <w:t xml:space="preserve"> alle Codewörter </w:t>
      </w:r>
      <w:r w:rsidR="00D53609">
        <w:rPr>
          <w:rFonts w:asciiTheme="minorHAnsi" w:eastAsia="Arial Unicode MS" w:hAnsiTheme="minorHAnsi" w:cstheme="minorHAnsi"/>
        </w:rPr>
        <w:t>d</w:t>
      </w:r>
      <w:r w:rsidR="007D1F96">
        <w:rPr>
          <w:rFonts w:asciiTheme="minorHAnsi" w:eastAsia="Arial Unicode MS" w:hAnsiTheme="minorHAnsi" w:cstheme="minorHAnsi"/>
        </w:rPr>
        <w:t xml:space="preserve">er </w:t>
      </w:r>
      <w:r w:rsidR="00220BE7">
        <w:rPr>
          <w:rFonts w:asciiTheme="minorHAnsi" w:eastAsia="Arial Unicode MS" w:hAnsiTheme="minorHAnsi" w:cstheme="minorHAnsi"/>
        </w:rPr>
        <w:t>sogenannten „</w:t>
      </w:r>
      <w:r w:rsidR="007D1F96">
        <w:rPr>
          <w:rFonts w:asciiTheme="minorHAnsi" w:eastAsia="Arial Unicode MS" w:hAnsiTheme="minorHAnsi" w:cstheme="minorHAnsi"/>
        </w:rPr>
        <w:t>Kategorien</w:t>
      </w:r>
      <w:r w:rsidR="00220BE7">
        <w:rPr>
          <w:rFonts w:asciiTheme="minorHAnsi" w:eastAsia="Arial Unicode MS" w:hAnsiTheme="minorHAnsi" w:cstheme="minorHAnsi"/>
        </w:rPr>
        <w:t>“</w:t>
      </w:r>
      <w:r w:rsidR="007D1F96">
        <w:rPr>
          <w:rFonts w:asciiTheme="minorHAnsi" w:eastAsia="Arial Unicode MS" w:hAnsiTheme="minorHAnsi" w:cstheme="minorHAnsi"/>
        </w:rPr>
        <w:t xml:space="preserve"> 1, 2 und 3.</w:t>
      </w:r>
    </w:p>
    <w:p w14:paraId="628BC9BB" w14:textId="3C0BC28B" w:rsidR="000F006C" w:rsidRPr="000F006C" w:rsidRDefault="000F006C" w:rsidP="00190A8B">
      <w:pPr>
        <w:pStyle w:val="04Teilaufgabe"/>
        <w:tabs>
          <w:tab w:val="right" w:pos="9923"/>
        </w:tabs>
        <w:rPr>
          <w:rFonts w:eastAsia="Arial Unicode MS"/>
        </w:rPr>
      </w:pPr>
      <w:r w:rsidRPr="005145F5">
        <w:rPr>
          <w:rFonts w:eastAsia="Arial Unicode MS"/>
        </w:rPr>
        <w:t>Geben</w:t>
      </w:r>
      <w:r w:rsidRPr="000F006C">
        <w:rPr>
          <w:rFonts w:eastAsia="Arial Unicode MS"/>
        </w:rPr>
        <w:t xml:space="preserve"> Sie alle Codewörter der Kategorie 4</w:t>
      </w:r>
      <w:r w:rsidR="000A10C6">
        <w:rPr>
          <w:rFonts w:eastAsia="Arial Unicode MS"/>
        </w:rPr>
        <w:t xml:space="preserve"> von Code A</w:t>
      </w:r>
      <w:r w:rsidRPr="000F006C">
        <w:rPr>
          <w:rFonts w:eastAsia="Arial Unicode MS"/>
        </w:rPr>
        <w:t xml:space="preserve"> zusammen mit ihrem dezimalen Wert </w:t>
      </w:r>
      <w:r w:rsidRPr="005145F5">
        <w:rPr>
          <w:rFonts w:eastAsia="Arial Unicode MS"/>
        </w:rPr>
        <w:t>an</w:t>
      </w:r>
      <w:r w:rsidRPr="000F006C">
        <w:rPr>
          <w:rFonts w:eastAsia="Arial Unicode MS"/>
        </w:rPr>
        <w:t>.</w:t>
      </w:r>
      <w:r w:rsidR="00190A8B">
        <w:rPr>
          <w:rFonts w:eastAsia="Arial Unicode MS"/>
        </w:rPr>
        <w:t xml:space="preserve"> </w:t>
      </w:r>
      <w:r w:rsidR="00190A8B">
        <w:rPr>
          <w:rFonts w:eastAsia="Arial Unicode MS"/>
        </w:rPr>
        <w:tab/>
        <w:t>[</w:t>
      </w:r>
      <w:r w:rsidR="008D04C4">
        <w:rPr>
          <w:rFonts w:eastAsia="Arial Unicode MS"/>
        </w:rPr>
        <w:t>3</w:t>
      </w:r>
      <w:r w:rsidR="00190A8B">
        <w:rPr>
          <w:rFonts w:eastAsia="Arial Unicode MS"/>
        </w:rPr>
        <w:t xml:space="preserve"> BE]</w:t>
      </w:r>
    </w:p>
    <w:p w14:paraId="1F1A6A23" w14:textId="3C8A8B36" w:rsidR="000F006C" w:rsidRPr="000F006C" w:rsidRDefault="000F006C" w:rsidP="00190A8B">
      <w:pPr>
        <w:pStyle w:val="04Teilaufgabe"/>
        <w:tabs>
          <w:tab w:val="right" w:pos="9923"/>
        </w:tabs>
        <w:rPr>
          <w:rFonts w:eastAsia="Arial Unicode MS"/>
        </w:rPr>
      </w:pPr>
      <w:r w:rsidRPr="005145F5">
        <w:rPr>
          <w:rFonts w:asciiTheme="minorHAnsi" w:eastAsia="Arial Unicode MS" w:hAnsiTheme="minorHAnsi" w:cstheme="minorHAnsi"/>
        </w:rPr>
        <w:t>Beschreiben</w:t>
      </w:r>
      <w:r>
        <w:rPr>
          <w:rFonts w:asciiTheme="minorHAnsi" w:eastAsia="Arial Unicode MS" w:hAnsiTheme="minorHAnsi" w:cstheme="minorHAnsi"/>
        </w:rPr>
        <w:t xml:space="preserve"> Sie, </w:t>
      </w:r>
      <w:r w:rsidR="008D04C4">
        <w:rPr>
          <w:rFonts w:asciiTheme="minorHAnsi" w:eastAsia="Arial Unicode MS" w:hAnsiTheme="minorHAnsi" w:cstheme="minorHAnsi"/>
        </w:rPr>
        <w:t>nach welchem Prinzip</w:t>
      </w:r>
      <w:r>
        <w:rPr>
          <w:rFonts w:asciiTheme="minorHAnsi" w:eastAsia="Arial Unicode MS" w:hAnsiTheme="minorHAnsi" w:cstheme="minorHAnsi"/>
        </w:rPr>
        <w:t xml:space="preserve"> </w:t>
      </w:r>
      <w:r w:rsidR="00064879">
        <w:rPr>
          <w:rFonts w:asciiTheme="minorHAnsi" w:eastAsia="Arial Unicode MS" w:hAnsiTheme="minorHAnsi" w:cstheme="minorHAnsi"/>
        </w:rPr>
        <w:t xml:space="preserve">die Binärcodes von </w:t>
      </w:r>
      <w:r w:rsidR="00017945">
        <w:rPr>
          <w:rFonts w:asciiTheme="minorHAnsi" w:eastAsia="Arial Unicode MS" w:hAnsiTheme="minorHAnsi" w:cstheme="minorHAnsi"/>
        </w:rPr>
        <w:t>Code A</w:t>
      </w:r>
      <w:r>
        <w:rPr>
          <w:rFonts w:asciiTheme="minorHAnsi" w:eastAsia="Arial Unicode MS" w:hAnsiTheme="minorHAnsi" w:cstheme="minorHAnsi"/>
        </w:rPr>
        <w:t xml:space="preserve"> gebildet werden.</w:t>
      </w:r>
      <w:r w:rsidR="00190A8B">
        <w:rPr>
          <w:rFonts w:asciiTheme="minorHAnsi" w:eastAsia="Arial Unicode MS" w:hAnsiTheme="minorHAnsi" w:cstheme="minorHAnsi"/>
        </w:rPr>
        <w:tab/>
        <w:t>[</w:t>
      </w:r>
      <w:r w:rsidR="008D04C4">
        <w:rPr>
          <w:rFonts w:asciiTheme="minorHAnsi" w:eastAsia="Arial Unicode MS" w:hAnsiTheme="minorHAnsi" w:cstheme="minorHAnsi"/>
        </w:rPr>
        <w:t>3</w:t>
      </w:r>
      <w:r w:rsidR="00402D16">
        <w:rPr>
          <w:rFonts w:asciiTheme="minorHAnsi" w:eastAsia="Arial Unicode MS" w:hAnsiTheme="minorHAnsi" w:cstheme="minorHAnsi"/>
        </w:rPr>
        <w:t xml:space="preserve"> </w:t>
      </w:r>
      <w:r w:rsidR="00190A8B">
        <w:rPr>
          <w:rFonts w:asciiTheme="minorHAnsi" w:eastAsia="Arial Unicode MS" w:hAnsiTheme="minorHAnsi" w:cstheme="minorHAnsi"/>
        </w:rPr>
        <w:t>BE]</w:t>
      </w:r>
    </w:p>
    <w:p w14:paraId="5D93A377" w14:textId="251BE98B" w:rsidR="000F006C" w:rsidRPr="000F006C" w:rsidRDefault="000F006C" w:rsidP="009B32C8">
      <w:pPr>
        <w:pStyle w:val="04Teilaufgabe"/>
        <w:tabs>
          <w:tab w:val="right" w:pos="9923"/>
        </w:tabs>
        <w:spacing w:after="240"/>
        <w:rPr>
          <w:rFonts w:eastAsia="Arial Unicode MS"/>
        </w:rPr>
      </w:pPr>
      <w:r w:rsidRPr="005145F5">
        <w:rPr>
          <w:rFonts w:asciiTheme="minorHAnsi" w:eastAsia="Arial Unicode MS" w:hAnsiTheme="minorHAnsi" w:cstheme="minorHAnsi"/>
        </w:rPr>
        <w:t>Erläutern</w:t>
      </w:r>
      <w:r>
        <w:rPr>
          <w:rFonts w:asciiTheme="minorHAnsi" w:eastAsia="Arial Unicode MS" w:hAnsiTheme="minorHAnsi" w:cstheme="minorHAnsi"/>
        </w:rPr>
        <w:t xml:space="preserve"> Sie anhand eines Beispiels, welche Problematik sich ergibt, wenn man die Codewörter mehrerer Zahlenwerte direkt aneinanderreiht</w:t>
      </w:r>
      <w:r w:rsidR="00190A8B">
        <w:rPr>
          <w:rFonts w:asciiTheme="minorHAnsi" w:eastAsia="Arial Unicode MS" w:hAnsiTheme="minorHAnsi" w:cstheme="minorHAnsi"/>
        </w:rPr>
        <w:t xml:space="preserve">. </w:t>
      </w:r>
      <w:r w:rsidR="00190A8B">
        <w:rPr>
          <w:rFonts w:asciiTheme="minorHAnsi" w:eastAsia="Arial Unicode MS" w:hAnsiTheme="minorHAnsi" w:cstheme="minorHAnsi"/>
        </w:rPr>
        <w:tab/>
        <w:t>[</w:t>
      </w:r>
      <w:r w:rsidR="00C1500D">
        <w:rPr>
          <w:rFonts w:asciiTheme="minorHAnsi" w:eastAsia="Arial Unicode MS" w:hAnsiTheme="minorHAnsi" w:cstheme="minorHAnsi"/>
        </w:rPr>
        <w:t>3</w:t>
      </w:r>
      <w:r w:rsidR="00190A8B">
        <w:rPr>
          <w:rFonts w:asciiTheme="minorHAnsi" w:eastAsia="Arial Unicode MS" w:hAnsiTheme="minorHAnsi" w:cstheme="minorHAnsi"/>
        </w:rPr>
        <w:t xml:space="preserve"> BE]</w:t>
      </w:r>
    </w:p>
    <w:p w14:paraId="5AE968ED" w14:textId="1DC9150C" w:rsidR="00C60C0F" w:rsidRDefault="006B2375" w:rsidP="000F006C">
      <w:pPr>
        <w:pStyle w:val="03Text"/>
        <w:rPr>
          <w:rFonts w:asciiTheme="minorHAnsi" w:hAnsiTheme="minorHAnsi" w:cstheme="minorHAnsi"/>
        </w:rPr>
      </w:pPr>
      <w:r w:rsidRPr="00220BE7">
        <w:rPr>
          <w:rFonts w:asciiTheme="minorHAnsi" w:hAnsiTheme="minorHAnsi" w:cstheme="minorHAnsi"/>
        </w:rPr>
        <w:t>Code B</w:t>
      </w:r>
      <w:r>
        <w:rPr>
          <w:rFonts w:asciiTheme="minorHAnsi" w:hAnsiTheme="minorHAnsi" w:cstheme="minorHAnsi"/>
        </w:rPr>
        <w:t xml:space="preserve"> </w:t>
      </w:r>
      <w:r w:rsidR="005D5A39">
        <w:rPr>
          <w:rFonts w:asciiTheme="minorHAnsi" w:hAnsiTheme="minorHAnsi" w:cstheme="minorHAnsi"/>
        </w:rPr>
        <w:t xml:space="preserve">codiert </w:t>
      </w:r>
      <w:r w:rsidR="00936CF6">
        <w:rPr>
          <w:rFonts w:asciiTheme="minorHAnsi" w:hAnsiTheme="minorHAnsi" w:cstheme="minorHAnsi"/>
        </w:rPr>
        <w:t xml:space="preserve">in einem ersten Schritt </w:t>
      </w:r>
      <w:r w:rsidR="005D5A39">
        <w:rPr>
          <w:rFonts w:asciiTheme="minorHAnsi" w:hAnsiTheme="minorHAnsi" w:cstheme="minorHAnsi"/>
        </w:rPr>
        <w:t>f</w:t>
      </w:r>
      <w:r w:rsidR="00C60C0F">
        <w:rPr>
          <w:rFonts w:asciiTheme="minorHAnsi" w:hAnsiTheme="minorHAnsi" w:cstheme="minorHAnsi"/>
        </w:rPr>
        <w:t xml:space="preserve">ür jeden Zahlenwert ungleich Null </w:t>
      </w:r>
      <w:r w:rsidR="007901D8">
        <w:rPr>
          <w:rFonts w:asciiTheme="minorHAnsi" w:hAnsiTheme="minorHAnsi" w:cstheme="minorHAnsi"/>
        </w:rPr>
        <w:t xml:space="preserve">zwei </w:t>
      </w:r>
      <w:r w:rsidR="00C60C0F">
        <w:rPr>
          <w:rFonts w:asciiTheme="minorHAnsi" w:hAnsiTheme="minorHAnsi" w:cstheme="minorHAnsi"/>
        </w:rPr>
        <w:t xml:space="preserve">zusätzliche </w:t>
      </w:r>
      <w:r w:rsidR="007901D8">
        <w:rPr>
          <w:rFonts w:asciiTheme="minorHAnsi" w:hAnsiTheme="minorHAnsi" w:cstheme="minorHAnsi"/>
        </w:rPr>
        <w:t>Informationen</w:t>
      </w:r>
      <w:r w:rsidR="00C60C0F">
        <w:rPr>
          <w:rFonts w:asciiTheme="minorHAnsi" w:hAnsiTheme="minorHAnsi" w:cstheme="minorHAnsi"/>
        </w:rPr>
        <w:t>:</w:t>
      </w:r>
    </w:p>
    <w:p w14:paraId="395F5D57" w14:textId="34FC7BCD" w:rsidR="00C60C0F" w:rsidRDefault="00C60C0F" w:rsidP="00C60C0F">
      <w:pPr>
        <w:pStyle w:val="03Text"/>
        <w:numPr>
          <w:ilvl w:val="0"/>
          <w:numId w:val="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</w:t>
      </w:r>
      <w:r w:rsidR="006B2375">
        <w:rPr>
          <w:rFonts w:asciiTheme="minorHAnsi" w:hAnsiTheme="minorHAnsi" w:cstheme="minorHAnsi"/>
        </w:rPr>
        <w:t xml:space="preserve">ie </w:t>
      </w:r>
      <w:r>
        <w:rPr>
          <w:rFonts w:asciiTheme="minorHAnsi" w:hAnsiTheme="minorHAnsi" w:cstheme="minorHAnsi"/>
        </w:rPr>
        <w:t xml:space="preserve">Anzahl der </w:t>
      </w:r>
      <w:r w:rsidR="00DA5814">
        <w:rPr>
          <w:rFonts w:asciiTheme="minorHAnsi" w:hAnsiTheme="minorHAnsi" w:cstheme="minorHAnsi"/>
        </w:rPr>
        <w:t xml:space="preserve">aufeinander folgenden </w:t>
      </w:r>
      <w:r>
        <w:rPr>
          <w:rFonts w:asciiTheme="minorHAnsi" w:hAnsiTheme="minorHAnsi" w:cstheme="minorHAnsi"/>
        </w:rPr>
        <w:t xml:space="preserve">Nullen, die </w:t>
      </w:r>
      <w:r w:rsidR="00325639">
        <w:rPr>
          <w:rFonts w:asciiTheme="minorHAnsi" w:hAnsiTheme="minorHAnsi" w:cstheme="minorHAnsi"/>
        </w:rPr>
        <w:t xml:space="preserve">unmittelbar vor </w:t>
      </w:r>
      <w:r>
        <w:rPr>
          <w:rFonts w:asciiTheme="minorHAnsi" w:hAnsiTheme="minorHAnsi" w:cstheme="minorHAnsi"/>
        </w:rPr>
        <w:t xml:space="preserve">dem Zahlenwert </w:t>
      </w:r>
      <w:r w:rsidR="00325639">
        <w:rPr>
          <w:rFonts w:asciiTheme="minorHAnsi" w:hAnsiTheme="minorHAnsi" w:cstheme="minorHAnsi"/>
        </w:rPr>
        <w:t>stehen</w:t>
      </w:r>
      <w:r w:rsidR="005D5A39">
        <w:rPr>
          <w:rFonts w:asciiTheme="minorHAnsi" w:hAnsiTheme="minorHAnsi" w:cstheme="minorHAnsi"/>
        </w:rPr>
        <w:t xml:space="preserve">. </w:t>
      </w:r>
      <w:r w:rsidR="005D5A39">
        <w:rPr>
          <w:rFonts w:asciiTheme="minorHAnsi" w:hAnsiTheme="minorHAnsi" w:cstheme="minorHAnsi"/>
        </w:rPr>
        <w:br/>
        <w:t>(</w:t>
      </w:r>
      <w:r w:rsidR="00BD5431" w:rsidRPr="0086563D">
        <w:rPr>
          <w:rFonts w:asciiTheme="minorHAnsi" w:hAnsiTheme="minorHAnsi" w:cstheme="minorHAnsi"/>
          <w:i/>
          <w:iCs/>
        </w:rPr>
        <w:t>Hinwe</w:t>
      </w:r>
      <w:r w:rsidR="0086563D" w:rsidRPr="0086563D">
        <w:rPr>
          <w:rFonts w:asciiTheme="minorHAnsi" w:hAnsiTheme="minorHAnsi" w:cstheme="minorHAnsi"/>
          <w:i/>
          <w:iCs/>
        </w:rPr>
        <w:t>i</w:t>
      </w:r>
      <w:r w:rsidR="00BD5431" w:rsidRPr="0086563D">
        <w:rPr>
          <w:rFonts w:asciiTheme="minorHAnsi" w:hAnsiTheme="minorHAnsi" w:cstheme="minorHAnsi"/>
          <w:i/>
          <w:iCs/>
        </w:rPr>
        <w:t>s</w:t>
      </w:r>
      <w:r w:rsidR="00BD5431">
        <w:rPr>
          <w:rFonts w:asciiTheme="minorHAnsi" w:hAnsiTheme="minorHAnsi" w:cstheme="minorHAnsi"/>
        </w:rPr>
        <w:t xml:space="preserve">: </w:t>
      </w:r>
      <w:r w:rsidR="005D5A39">
        <w:rPr>
          <w:rFonts w:asciiTheme="minorHAnsi" w:hAnsiTheme="minorHAnsi" w:cstheme="minorHAnsi"/>
        </w:rPr>
        <w:t xml:space="preserve">Wenn keine Null </w:t>
      </w:r>
      <w:r w:rsidR="00325639">
        <w:rPr>
          <w:rFonts w:asciiTheme="minorHAnsi" w:hAnsiTheme="minorHAnsi" w:cstheme="minorHAnsi"/>
        </w:rPr>
        <w:t>vor dem Zahlenwert steht</w:t>
      </w:r>
      <w:r w:rsidR="005D5A39">
        <w:rPr>
          <w:rFonts w:asciiTheme="minorHAnsi" w:hAnsiTheme="minorHAnsi" w:cstheme="minorHAnsi"/>
        </w:rPr>
        <w:t>, ist die Anzahl der Nullen gleich 0.)</w:t>
      </w:r>
    </w:p>
    <w:p w14:paraId="52DF644D" w14:textId="0182BF51" w:rsidR="00C60C0F" w:rsidRDefault="00C60C0F" w:rsidP="00C60C0F">
      <w:pPr>
        <w:pStyle w:val="03Text"/>
        <w:numPr>
          <w:ilvl w:val="0"/>
          <w:numId w:val="9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Die Kategorie des Zahlenwerts in Code A.</w:t>
      </w:r>
    </w:p>
    <w:p w14:paraId="31CA2357" w14:textId="6CD3BD8C" w:rsidR="000F006C" w:rsidRDefault="005D5A39" w:rsidP="00C60C0F">
      <w:pPr>
        <w:pStyle w:val="03Tex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Beide Informationen werden </w:t>
      </w:r>
      <w:r w:rsidR="000F006C">
        <w:rPr>
          <w:rFonts w:asciiTheme="minorHAnsi" w:hAnsiTheme="minorHAnsi" w:cstheme="minorHAnsi"/>
        </w:rPr>
        <w:t xml:space="preserve">zu einem </w:t>
      </w:r>
      <w:r w:rsidR="00C040AC">
        <w:rPr>
          <w:rFonts w:asciiTheme="minorHAnsi" w:hAnsiTheme="minorHAnsi" w:cstheme="minorHAnsi"/>
        </w:rPr>
        <w:t>„</w:t>
      </w:r>
      <w:r w:rsidR="000F006C">
        <w:rPr>
          <w:rFonts w:asciiTheme="minorHAnsi" w:hAnsiTheme="minorHAnsi" w:cstheme="minorHAnsi"/>
        </w:rPr>
        <w:t>Datenpaket</w:t>
      </w:r>
      <w:r w:rsidR="00C040AC">
        <w:rPr>
          <w:rFonts w:asciiTheme="minorHAnsi" w:hAnsiTheme="minorHAnsi" w:cstheme="minorHAnsi"/>
        </w:rPr>
        <w:t>“</w:t>
      </w:r>
      <w:r w:rsidR="000F006C">
        <w:rPr>
          <w:rFonts w:asciiTheme="minorHAnsi" w:hAnsiTheme="minorHAnsi" w:cstheme="minorHAnsi"/>
        </w:rPr>
        <w:t xml:space="preserve"> der Form (</w:t>
      </w:r>
      <w:r>
        <w:rPr>
          <w:rFonts w:asciiTheme="minorHAnsi" w:hAnsiTheme="minorHAnsi" w:cstheme="minorHAnsi"/>
        </w:rPr>
        <w:t>Anzahl der vorangehenden Nullen</w:t>
      </w:r>
      <w:r w:rsidR="000F006C">
        <w:rPr>
          <w:rFonts w:asciiTheme="minorHAnsi" w:hAnsiTheme="minorHAnsi" w:cstheme="minorHAnsi"/>
        </w:rPr>
        <w:t>, Kategorie</w:t>
      </w:r>
      <w:r>
        <w:rPr>
          <w:rFonts w:asciiTheme="minorHAnsi" w:hAnsiTheme="minorHAnsi" w:cstheme="minorHAnsi"/>
        </w:rPr>
        <w:t xml:space="preserve"> in Code A</w:t>
      </w:r>
      <w:r w:rsidR="000F006C">
        <w:rPr>
          <w:rFonts w:asciiTheme="minorHAnsi" w:hAnsiTheme="minorHAnsi" w:cstheme="minorHAnsi"/>
        </w:rPr>
        <w:t>) zusammen</w:t>
      </w:r>
      <w:r>
        <w:rPr>
          <w:rFonts w:asciiTheme="minorHAnsi" w:hAnsiTheme="minorHAnsi" w:cstheme="minorHAnsi"/>
        </w:rPr>
        <w:t>gefasst</w:t>
      </w:r>
      <w:r w:rsidR="00C838D5">
        <w:rPr>
          <w:rFonts w:asciiTheme="minorHAnsi" w:hAnsiTheme="minorHAnsi" w:cstheme="minorHAnsi"/>
        </w:rPr>
        <w:t>.</w:t>
      </w:r>
    </w:p>
    <w:p w14:paraId="6CC80C7E" w14:textId="2D06F6F9" w:rsidR="00474D04" w:rsidRPr="00474D04" w:rsidRDefault="001406D3" w:rsidP="00846EC0">
      <w:pPr>
        <w:pStyle w:val="03Text"/>
        <w:spacing w:after="240"/>
      </w:pPr>
      <w:r>
        <w:rPr>
          <w:rFonts w:eastAsia="Arial Unicode MS"/>
        </w:rPr>
        <w:t>Zum Beispiel ergibt sich f</w:t>
      </w:r>
      <w:r w:rsidR="000F006C">
        <w:rPr>
          <w:rFonts w:eastAsia="Arial Unicode MS"/>
        </w:rPr>
        <w:t xml:space="preserve">ür die </w:t>
      </w:r>
      <w:r w:rsidR="001B7765">
        <w:rPr>
          <w:rFonts w:eastAsia="Arial Unicode MS"/>
        </w:rPr>
        <w:t>Block-</w:t>
      </w:r>
      <w:r w:rsidR="000F006C">
        <w:rPr>
          <w:rFonts w:eastAsia="Arial Unicode MS"/>
        </w:rPr>
        <w:t>Zahl</w:t>
      </w:r>
      <w:r w:rsidR="006B2375">
        <w:rPr>
          <w:rFonts w:eastAsia="Arial Unicode MS"/>
        </w:rPr>
        <w:t>en</w:t>
      </w:r>
      <w:r w:rsidR="000F006C">
        <w:rPr>
          <w:rFonts w:eastAsia="Arial Unicode MS"/>
        </w:rPr>
        <w:t xml:space="preserve">folge </w:t>
      </w:r>
      <w:r w:rsidR="001B7765">
        <w:rPr>
          <w:rFonts w:ascii="Consolas" w:hAnsi="Consolas" w:cstheme="minorHAnsi"/>
        </w:rPr>
        <w:t>von</w:t>
      </w:r>
      <w:r w:rsidR="001B7765">
        <w:rPr>
          <w:rFonts w:eastAsia="Arial Unicode MS"/>
        </w:rPr>
        <w:t xml:space="preserve"> </w:t>
      </w:r>
      <w:r w:rsidR="000F006C" w:rsidRPr="009B27D4">
        <w:rPr>
          <w:rFonts w:eastAsia="Arial Unicode MS"/>
        </w:rPr>
        <w:t xml:space="preserve">Block </w:t>
      </w:r>
      <w:r w:rsidR="009B32C8">
        <w:rPr>
          <w:rFonts w:eastAsia="Arial Unicode MS"/>
        </w:rPr>
        <w:t>X</w:t>
      </w:r>
      <w:r w:rsidR="000F006C">
        <w:t>: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3248"/>
        <w:gridCol w:w="664"/>
        <w:gridCol w:w="2010"/>
        <w:gridCol w:w="1247"/>
      </w:tblGrid>
      <w:tr w:rsidR="00017945" w:rsidRPr="001163AD" w14:paraId="79BBC28F" w14:textId="77777777" w:rsidTr="005424C7">
        <w:trPr>
          <w:jc w:val="center"/>
        </w:trPr>
        <w:tc>
          <w:tcPr>
            <w:tcW w:w="0" w:type="auto"/>
          </w:tcPr>
          <w:p w14:paraId="6F803C59" w14:textId="12C723B4" w:rsidR="00017945" w:rsidRPr="001163AD" w:rsidRDefault="005D5A39" w:rsidP="00220BE7">
            <w:pPr>
              <w:pStyle w:val="Textbody"/>
              <w:spacing w:before="40" w:after="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Anzahl</w:t>
            </w:r>
            <w:r w:rsidR="00017945">
              <w:rPr>
                <w:rFonts w:asciiTheme="minorHAnsi" w:hAnsiTheme="minorHAnsi" w:cstheme="minorHAnsi"/>
                <w:sz w:val="22"/>
                <w:szCs w:val="22"/>
              </w:rPr>
              <w:t xml:space="preserve"> der</w:t>
            </w:r>
            <w:r w:rsidR="005424C7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CD1812">
              <w:rPr>
                <w:rFonts w:asciiTheme="minorHAnsi" w:hAnsiTheme="minorHAnsi" w:cstheme="minorHAnsi"/>
                <w:sz w:val="22"/>
                <w:szCs w:val="22"/>
              </w:rPr>
              <w:t xml:space="preserve">vorangehenden </w:t>
            </w:r>
            <w:r w:rsidR="00017945">
              <w:rPr>
                <w:rFonts w:asciiTheme="minorHAnsi" w:hAnsiTheme="minorHAnsi" w:cstheme="minorHAnsi"/>
                <w:sz w:val="22"/>
                <w:szCs w:val="22"/>
              </w:rPr>
              <w:t>Null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en</w:t>
            </w:r>
          </w:p>
        </w:tc>
        <w:tc>
          <w:tcPr>
            <w:tcW w:w="0" w:type="auto"/>
          </w:tcPr>
          <w:p w14:paraId="5FD2B696" w14:textId="265D87F6" w:rsidR="00017945" w:rsidRPr="001163AD" w:rsidRDefault="00017945" w:rsidP="00220BE7">
            <w:pPr>
              <w:pStyle w:val="Textbody"/>
              <w:spacing w:before="40" w:after="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163AD">
              <w:rPr>
                <w:rFonts w:asciiTheme="minorHAnsi" w:hAnsiTheme="minorHAnsi" w:cstheme="minorHAnsi"/>
                <w:sz w:val="22"/>
                <w:szCs w:val="22"/>
              </w:rPr>
              <w:t>Wert</w:t>
            </w:r>
          </w:p>
        </w:tc>
        <w:tc>
          <w:tcPr>
            <w:tcW w:w="0" w:type="auto"/>
          </w:tcPr>
          <w:p w14:paraId="25981161" w14:textId="319C96CE" w:rsidR="00017945" w:rsidRPr="001163AD" w:rsidRDefault="00017945" w:rsidP="00220BE7">
            <w:pPr>
              <w:pStyle w:val="Textbody"/>
              <w:spacing w:before="40" w:after="40"/>
              <w:rPr>
                <w:rFonts w:asciiTheme="minorHAnsi" w:hAnsiTheme="minorHAnsi" w:cstheme="minorHAnsi"/>
                <w:sz w:val="22"/>
                <w:szCs w:val="22"/>
              </w:rPr>
            </w:pPr>
            <w:r w:rsidRPr="001163AD">
              <w:rPr>
                <w:rFonts w:asciiTheme="minorHAnsi" w:hAnsiTheme="minorHAnsi" w:cstheme="minorHAnsi"/>
                <w:sz w:val="22"/>
                <w:szCs w:val="22"/>
              </w:rPr>
              <w:t>Kategorie des Wert</w:t>
            </w:r>
            <w:r w:rsidR="001406D3">
              <w:rPr>
                <w:rFonts w:asciiTheme="minorHAnsi" w:hAnsiTheme="minorHAnsi" w:cstheme="minorHAnsi"/>
                <w:sz w:val="22"/>
                <w:szCs w:val="22"/>
              </w:rPr>
              <w:t>s</w:t>
            </w:r>
          </w:p>
        </w:tc>
        <w:tc>
          <w:tcPr>
            <w:tcW w:w="0" w:type="auto"/>
            <w:shd w:val="clear" w:color="auto" w:fill="auto"/>
          </w:tcPr>
          <w:p w14:paraId="55DF7C98" w14:textId="77777777" w:rsidR="00017945" w:rsidRPr="001163AD" w:rsidRDefault="00017945" w:rsidP="00220BE7">
            <w:pPr>
              <w:pStyle w:val="Textbody"/>
              <w:spacing w:before="40" w:after="40"/>
              <w:rPr>
                <w:rFonts w:asciiTheme="minorHAnsi" w:hAnsiTheme="minorHAnsi" w:cstheme="minorHAnsi"/>
                <w:sz w:val="22"/>
                <w:szCs w:val="22"/>
              </w:rPr>
            </w:pPr>
            <w:r w:rsidRPr="001163AD">
              <w:rPr>
                <w:rFonts w:asciiTheme="minorHAnsi" w:hAnsiTheme="minorHAnsi" w:cstheme="minorHAnsi"/>
                <w:sz w:val="22"/>
                <w:szCs w:val="22"/>
              </w:rPr>
              <w:t>Datenpaket</w:t>
            </w:r>
          </w:p>
        </w:tc>
      </w:tr>
      <w:tr w:rsidR="00017945" w:rsidRPr="001163AD" w14:paraId="00559940" w14:textId="77777777" w:rsidTr="005424C7">
        <w:trPr>
          <w:jc w:val="center"/>
        </w:trPr>
        <w:tc>
          <w:tcPr>
            <w:tcW w:w="0" w:type="auto"/>
          </w:tcPr>
          <w:p w14:paraId="0315375A" w14:textId="77777777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</w:t>
            </w:r>
          </w:p>
        </w:tc>
        <w:tc>
          <w:tcPr>
            <w:tcW w:w="0" w:type="auto"/>
          </w:tcPr>
          <w:p w14:paraId="507A4768" w14:textId="382C5A4A" w:rsidR="00017945" w:rsidRPr="00B44E7E" w:rsidRDefault="00942BBF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 xml:space="preserve"> </w:t>
            </w:r>
            <w:r w:rsidR="009D1BE1" w:rsidRPr="00B44E7E">
              <w:rPr>
                <w:rStyle w:val="07Code"/>
              </w:rPr>
              <w:t>7</w:t>
            </w:r>
          </w:p>
        </w:tc>
        <w:tc>
          <w:tcPr>
            <w:tcW w:w="0" w:type="auto"/>
          </w:tcPr>
          <w:p w14:paraId="5FF91EF5" w14:textId="31B38ECE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3</w:t>
            </w:r>
          </w:p>
        </w:tc>
        <w:tc>
          <w:tcPr>
            <w:tcW w:w="0" w:type="auto"/>
            <w:shd w:val="clear" w:color="auto" w:fill="auto"/>
          </w:tcPr>
          <w:p w14:paraId="73257DBC" w14:textId="77777777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(0,3)</w:t>
            </w:r>
          </w:p>
        </w:tc>
      </w:tr>
      <w:tr w:rsidR="00017945" w:rsidRPr="001163AD" w14:paraId="02CAB035" w14:textId="77777777" w:rsidTr="005424C7">
        <w:trPr>
          <w:jc w:val="center"/>
        </w:trPr>
        <w:tc>
          <w:tcPr>
            <w:tcW w:w="0" w:type="auto"/>
          </w:tcPr>
          <w:p w14:paraId="5CA9FCC7" w14:textId="77777777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</w:t>
            </w:r>
          </w:p>
        </w:tc>
        <w:tc>
          <w:tcPr>
            <w:tcW w:w="0" w:type="auto"/>
          </w:tcPr>
          <w:p w14:paraId="1D56EC50" w14:textId="09DA2E89" w:rsidR="00017945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-1</w:t>
            </w:r>
          </w:p>
        </w:tc>
        <w:tc>
          <w:tcPr>
            <w:tcW w:w="0" w:type="auto"/>
          </w:tcPr>
          <w:p w14:paraId="00534985" w14:textId="3A59F1C4" w:rsidR="00017945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14:paraId="16382406" w14:textId="419D85BE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</w:t>
            </w:r>
            <w:r w:rsidR="009D1BE1" w:rsidRPr="00B44E7E">
              <w:rPr>
                <w:rStyle w:val="07Code"/>
              </w:rPr>
              <w:t>1</w:t>
            </w:r>
            <w:r w:rsidRPr="00B44E7E">
              <w:rPr>
                <w:rStyle w:val="07Code"/>
              </w:rPr>
              <w:t>)</w:t>
            </w:r>
          </w:p>
        </w:tc>
      </w:tr>
      <w:tr w:rsidR="00017945" w:rsidRPr="001163AD" w14:paraId="7223AF48" w14:textId="77777777" w:rsidTr="005424C7">
        <w:trPr>
          <w:jc w:val="center"/>
        </w:trPr>
        <w:tc>
          <w:tcPr>
            <w:tcW w:w="0" w:type="auto"/>
          </w:tcPr>
          <w:p w14:paraId="29052D45" w14:textId="2418FF88" w:rsidR="00017945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2</w:t>
            </w:r>
          </w:p>
        </w:tc>
        <w:tc>
          <w:tcPr>
            <w:tcW w:w="0" w:type="auto"/>
          </w:tcPr>
          <w:p w14:paraId="6B048A24" w14:textId="381595F3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</w:t>
            </w:r>
            <w:r w:rsidR="009D1BE1" w:rsidRPr="00B44E7E">
              <w:rPr>
                <w:rStyle w:val="07Code"/>
              </w:rPr>
              <w:t>3</w:t>
            </w:r>
          </w:p>
        </w:tc>
        <w:tc>
          <w:tcPr>
            <w:tcW w:w="0" w:type="auto"/>
          </w:tcPr>
          <w:p w14:paraId="46A66E4B" w14:textId="6E589063" w:rsidR="00017945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14:paraId="79E21A9B" w14:textId="50EB8471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</w:t>
            </w:r>
            <w:r w:rsidR="009D1BE1" w:rsidRPr="00B44E7E">
              <w:rPr>
                <w:rStyle w:val="07Code"/>
              </w:rPr>
              <w:t>2</w:t>
            </w:r>
            <w:r w:rsidRPr="00B44E7E">
              <w:rPr>
                <w:rStyle w:val="07Code"/>
              </w:rPr>
              <w:t>,</w:t>
            </w:r>
            <w:r w:rsidR="009D1BE1" w:rsidRPr="00B44E7E">
              <w:rPr>
                <w:rStyle w:val="07Code"/>
              </w:rPr>
              <w:t>2</w:t>
            </w:r>
            <w:r w:rsidRPr="00B44E7E">
              <w:rPr>
                <w:rStyle w:val="07Code"/>
              </w:rPr>
              <w:t>)</w:t>
            </w:r>
          </w:p>
        </w:tc>
      </w:tr>
      <w:tr w:rsidR="00017945" w:rsidRPr="001163AD" w14:paraId="393699C4" w14:textId="77777777" w:rsidTr="005424C7">
        <w:trPr>
          <w:jc w:val="center"/>
        </w:trPr>
        <w:tc>
          <w:tcPr>
            <w:tcW w:w="0" w:type="auto"/>
          </w:tcPr>
          <w:p w14:paraId="7F1E04C1" w14:textId="45E42A71" w:rsidR="00017945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</w:t>
            </w:r>
          </w:p>
        </w:tc>
        <w:tc>
          <w:tcPr>
            <w:tcW w:w="0" w:type="auto"/>
          </w:tcPr>
          <w:p w14:paraId="00B5783D" w14:textId="0096FB2F" w:rsidR="00017945" w:rsidRPr="00B44E7E" w:rsidRDefault="00942BBF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 xml:space="preserve"> </w:t>
            </w:r>
            <w:r w:rsidR="009D1BE1" w:rsidRPr="00B44E7E">
              <w:rPr>
                <w:rStyle w:val="07Code"/>
              </w:rPr>
              <w:t>1</w:t>
            </w:r>
          </w:p>
        </w:tc>
        <w:tc>
          <w:tcPr>
            <w:tcW w:w="0" w:type="auto"/>
          </w:tcPr>
          <w:p w14:paraId="3DA96988" w14:textId="34E04F90" w:rsidR="00017945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14:paraId="27426558" w14:textId="238D3901" w:rsidR="00017945" w:rsidRPr="00B44E7E" w:rsidRDefault="00017945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</w:t>
            </w:r>
            <w:r w:rsidR="009D1BE1" w:rsidRPr="00B44E7E">
              <w:rPr>
                <w:rStyle w:val="07Code"/>
              </w:rPr>
              <w:t>0</w:t>
            </w:r>
            <w:r w:rsidRPr="00B44E7E">
              <w:rPr>
                <w:rStyle w:val="07Code"/>
              </w:rPr>
              <w:t>,</w:t>
            </w:r>
            <w:r w:rsidR="009D1BE1" w:rsidRPr="00B44E7E">
              <w:rPr>
                <w:rStyle w:val="07Code"/>
              </w:rPr>
              <w:t>1</w:t>
            </w:r>
            <w:r w:rsidRPr="00B44E7E">
              <w:rPr>
                <w:rStyle w:val="07Code"/>
              </w:rPr>
              <w:t>)</w:t>
            </w:r>
          </w:p>
        </w:tc>
      </w:tr>
      <w:tr w:rsidR="00D211C2" w:rsidRPr="001163AD" w14:paraId="6F3275EF" w14:textId="77777777" w:rsidTr="005424C7">
        <w:trPr>
          <w:jc w:val="center"/>
        </w:trPr>
        <w:tc>
          <w:tcPr>
            <w:tcW w:w="0" w:type="auto"/>
          </w:tcPr>
          <w:p w14:paraId="553275D2" w14:textId="324FC861" w:rsidR="00D211C2" w:rsidRPr="00B44E7E" w:rsidRDefault="00D211C2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7</w:t>
            </w:r>
          </w:p>
        </w:tc>
        <w:tc>
          <w:tcPr>
            <w:tcW w:w="0" w:type="auto"/>
          </w:tcPr>
          <w:p w14:paraId="0BDEE5DD" w14:textId="1237F033" w:rsidR="00D211C2" w:rsidRPr="00B44E7E" w:rsidRDefault="009D1BE1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</w:t>
            </w:r>
            <w:r w:rsidR="00D211C2" w:rsidRPr="00B44E7E">
              <w:rPr>
                <w:rStyle w:val="07Code"/>
              </w:rPr>
              <w:t>1</w:t>
            </w:r>
          </w:p>
        </w:tc>
        <w:tc>
          <w:tcPr>
            <w:tcW w:w="0" w:type="auto"/>
          </w:tcPr>
          <w:p w14:paraId="01250A55" w14:textId="248509FE" w:rsidR="00D211C2" w:rsidRPr="00B44E7E" w:rsidRDefault="00D211C2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14:paraId="050A1774" w14:textId="1EDD0A8D" w:rsidR="00D211C2" w:rsidRPr="00B44E7E" w:rsidRDefault="00D211C2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(7,1)</w:t>
            </w:r>
          </w:p>
        </w:tc>
      </w:tr>
    </w:tbl>
    <w:p w14:paraId="02C163E5" w14:textId="166678B2" w:rsidR="000F006C" w:rsidRPr="000F006C" w:rsidRDefault="000F006C" w:rsidP="00BD317B">
      <w:pPr>
        <w:pStyle w:val="06Abbildung"/>
        <w:rPr>
          <w:rFonts w:eastAsia="Arial Unicode MS"/>
        </w:rPr>
      </w:pPr>
      <w:r>
        <w:rPr>
          <w:rFonts w:eastAsia="Arial Unicode MS"/>
        </w:rPr>
        <w:t>Abbildung 2:</w:t>
      </w:r>
      <w:r w:rsidR="00D953CD">
        <w:rPr>
          <w:rFonts w:eastAsia="Arial Unicode MS"/>
        </w:rPr>
        <w:t xml:space="preserve"> </w:t>
      </w:r>
      <w:r>
        <w:rPr>
          <w:rFonts w:eastAsia="Arial Unicode MS"/>
        </w:rPr>
        <w:t xml:space="preserve">Datenpakete </w:t>
      </w:r>
      <w:r w:rsidR="001B7765">
        <w:rPr>
          <w:rFonts w:eastAsia="Arial Unicode MS"/>
        </w:rPr>
        <w:t>der</w:t>
      </w:r>
      <w:r>
        <w:rPr>
          <w:rFonts w:eastAsia="Arial Unicode MS"/>
        </w:rPr>
        <w:t xml:space="preserve"> </w:t>
      </w:r>
      <w:r w:rsidR="00017945">
        <w:rPr>
          <w:rFonts w:eastAsia="Arial Unicode MS"/>
        </w:rPr>
        <w:t>Block-</w:t>
      </w:r>
      <w:r>
        <w:rPr>
          <w:rFonts w:eastAsia="Arial Unicode MS"/>
        </w:rPr>
        <w:t>Zahlenfolge von Block</w:t>
      </w:r>
      <w:r w:rsidR="00017945">
        <w:rPr>
          <w:rFonts w:eastAsia="Arial Unicode MS"/>
        </w:rPr>
        <w:t xml:space="preserve"> </w:t>
      </w:r>
      <w:r w:rsidR="009B32C8">
        <w:rPr>
          <w:rFonts w:eastAsia="Arial Unicode MS"/>
        </w:rPr>
        <w:t>X</w:t>
      </w:r>
    </w:p>
    <w:p w14:paraId="13311961" w14:textId="62D4E4B8" w:rsidR="000F006C" w:rsidRDefault="000F006C" w:rsidP="00A545F5">
      <w:pPr>
        <w:pStyle w:val="04Teilaufgabe"/>
        <w:tabs>
          <w:tab w:val="right" w:pos="9923"/>
        </w:tabs>
        <w:spacing w:before="120" w:after="240"/>
        <w:rPr>
          <w:rFonts w:eastAsia="Arial Unicode MS"/>
        </w:rPr>
      </w:pPr>
      <w:r w:rsidRPr="005145F5">
        <w:rPr>
          <w:rFonts w:eastAsia="Arial Unicode MS"/>
        </w:rPr>
        <w:t>Bestimmen</w:t>
      </w:r>
      <w:r>
        <w:rPr>
          <w:rFonts w:eastAsia="Arial Unicode MS"/>
        </w:rPr>
        <w:t xml:space="preserve"> Sie</w:t>
      </w:r>
      <w:r w:rsidR="001406D3">
        <w:rPr>
          <w:rFonts w:eastAsia="Arial Unicode MS"/>
        </w:rPr>
        <w:t xml:space="preserve"> die Datenpakete, die sich aus </w:t>
      </w:r>
      <w:r>
        <w:rPr>
          <w:rFonts w:eastAsia="Arial Unicode MS"/>
        </w:rPr>
        <w:t>de</w:t>
      </w:r>
      <w:r w:rsidR="00124597">
        <w:rPr>
          <w:rFonts w:eastAsia="Arial Unicode MS"/>
        </w:rPr>
        <w:t>r</w:t>
      </w:r>
      <w:r>
        <w:rPr>
          <w:rFonts w:eastAsia="Arial Unicode MS"/>
        </w:rPr>
        <w:t xml:space="preserve"> </w:t>
      </w:r>
      <w:r w:rsidR="007901D8">
        <w:rPr>
          <w:rFonts w:eastAsia="Arial Unicode MS"/>
        </w:rPr>
        <w:t>Block-Zahlenfolge de</w:t>
      </w:r>
      <w:r w:rsidR="00F575A4">
        <w:rPr>
          <w:rFonts w:eastAsia="Arial Unicode MS"/>
        </w:rPr>
        <w:t>s</w:t>
      </w:r>
      <w:r w:rsidR="007901D8">
        <w:rPr>
          <w:rFonts w:eastAsia="Arial Unicode MS"/>
        </w:rPr>
        <w:t xml:space="preserve"> </w:t>
      </w:r>
      <w:r>
        <w:rPr>
          <w:rFonts w:eastAsia="Arial Unicode MS"/>
        </w:rPr>
        <w:t>Bl</w:t>
      </w:r>
      <w:r w:rsidR="00F575A4">
        <w:rPr>
          <w:rFonts w:eastAsia="Arial Unicode MS"/>
        </w:rPr>
        <w:t>o</w:t>
      </w:r>
      <w:r>
        <w:rPr>
          <w:rFonts w:eastAsia="Arial Unicode MS"/>
        </w:rPr>
        <w:t>ck</w:t>
      </w:r>
      <w:r w:rsidR="00F575A4">
        <w:rPr>
          <w:rFonts w:eastAsia="Arial Unicode MS"/>
        </w:rPr>
        <w:t xml:space="preserve">s </w:t>
      </w:r>
      <w:r w:rsidR="009B32C8">
        <w:rPr>
          <w:rFonts w:eastAsia="Arial Unicode MS"/>
        </w:rPr>
        <w:t>Z</w:t>
      </w:r>
      <w:r>
        <w:rPr>
          <w:rFonts w:eastAsia="Arial Unicode MS"/>
        </w:rPr>
        <w:t xml:space="preserve"> </w:t>
      </w:r>
      <w:r w:rsidR="001406D3">
        <w:rPr>
          <w:rFonts w:eastAsia="Arial Unicode MS"/>
        </w:rPr>
        <w:t>ergeben.</w:t>
      </w:r>
      <w:r w:rsidR="001B03D9">
        <w:rPr>
          <w:rFonts w:eastAsia="Arial Unicode MS"/>
        </w:rPr>
        <w:tab/>
        <w:t>[</w:t>
      </w:r>
      <w:r w:rsidR="00A46F52">
        <w:rPr>
          <w:rFonts w:eastAsia="Arial Unicode MS"/>
        </w:rPr>
        <w:t>4</w:t>
      </w:r>
      <w:r w:rsidR="001B03D9">
        <w:rPr>
          <w:rFonts w:eastAsia="Arial Unicode MS"/>
        </w:rPr>
        <w:t xml:space="preserve"> BE]</w:t>
      </w:r>
    </w:p>
    <w:p w14:paraId="3B559A02" w14:textId="77777777" w:rsidR="002B4E1C" w:rsidRDefault="002B4E1C">
      <w:pPr>
        <w:rPr>
          <w:rFonts w:eastAsia="Arial Unicode MS"/>
          <w:szCs w:val="24"/>
        </w:rPr>
      </w:pPr>
      <w:r>
        <w:rPr>
          <w:rFonts w:eastAsia="Arial Unicode MS"/>
        </w:rPr>
        <w:br w:type="page"/>
      </w:r>
    </w:p>
    <w:p w14:paraId="72AD4C34" w14:textId="5CD6C99B" w:rsidR="00A545F5" w:rsidRDefault="00A545F5" w:rsidP="00A545F5">
      <w:pPr>
        <w:pStyle w:val="04Teilaufgabe"/>
        <w:numPr>
          <w:ilvl w:val="0"/>
          <w:numId w:val="0"/>
        </w:numPr>
        <w:tabs>
          <w:tab w:val="right" w:pos="9923"/>
        </w:tabs>
        <w:spacing w:before="120" w:after="240"/>
        <w:rPr>
          <w:rFonts w:eastAsia="Arial Unicode MS"/>
        </w:rPr>
      </w:pPr>
      <w:r>
        <w:rPr>
          <w:rFonts w:eastAsia="Arial Unicode MS"/>
        </w:rPr>
        <w:lastRenderedPageBreak/>
        <w:t>In Abbildung 3 sind die Häufigkeiten der Datenpakete der Blöcke X, Y und Z dargestellt.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1341"/>
        <w:gridCol w:w="906"/>
        <w:gridCol w:w="906"/>
        <w:gridCol w:w="906"/>
        <w:gridCol w:w="906"/>
        <w:gridCol w:w="906"/>
        <w:gridCol w:w="906"/>
        <w:gridCol w:w="906"/>
        <w:gridCol w:w="906"/>
      </w:tblGrid>
      <w:tr w:rsidR="00E20B7E" w:rsidRPr="00634172" w14:paraId="0AB95895" w14:textId="609C7A30" w:rsidTr="00744A15">
        <w:trPr>
          <w:jc w:val="center"/>
        </w:trPr>
        <w:tc>
          <w:tcPr>
            <w:tcW w:w="1341" w:type="dxa"/>
          </w:tcPr>
          <w:p w14:paraId="6D2616F6" w14:textId="77777777" w:rsidR="00E20B7E" w:rsidRPr="00C51A61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  <w:rFonts w:asciiTheme="minorHAnsi" w:hAnsiTheme="minorHAnsi" w:cstheme="minorHAnsi"/>
                <w:szCs w:val="22"/>
              </w:rPr>
            </w:pPr>
            <w:bookmarkStart w:id="0" w:name="_Hlk146532908"/>
            <w:r w:rsidRPr="00C51A61">
              <w:rPr>
                <w:rStyle w:val="07Code"/>
                <w:rFonts w:asciiTheme="minorHAnsi" w:hAnsiTheme="minorHAnsi" w:cstheme="minorHAnsi"/>
                <w:szCs w:val="22"/>
              </w:rPr>
              <w:t>Datenpaket</w:t>
            </w:r>
          </w:p>
        </w:tc>
        <w:tc>
          <w:tcPr>
            <w:tcW w:w="906" w:type="dxa"/>
          </w:tcPr>
          <w:p w14:paraId="694BC264" w14:textId="77777777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(0,1)</w:t>
            </w:r>
          </w:p>
        </w:tc>
        <w:tc>
          <w:tcPr>
            <w:tcW w:w="906" w:type="dxa"/>
          </w:tcPr>
          <w:p w14:paraId="1A6D6D3E" w14:textId="77777777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(0,2)</w:t>
            </w:r>
          </w:p>
        </w:tc>
        <w:tc>
          <w:tcPr>
            <w:tcW w:w="906" w:type="dxa"/>
          </w:tcPr>
          <w:p w14:paraId="13A5BB37" w14:textId="717D3D89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(2,1)</w:t>
            </w:r>
          </w:p>
        </w:tc>
        <w:tc>
          <w:tcPr>
            <w:tcW w:w="906" w:type="dxa"/>
          </w:tcPr>
          <w:p w14:paraId="580BF330" w14:textId="79EB5E58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(7,1)</w:t>
            </w:r>
          </w:p>
        </w:tc>
        <w:tc>
          <w:tcPr>
            <w:tcW w:w="906" w:type="dxa"/>
          </w:tcPr>
          <w:p w14:paraId="3C564F45" w14:textId="44D18C47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(0,3)</w:t>
            </w:r>
          </w:p>
        </w:tc>
        <w:tc>
          <w:tcPr>
            <w:tcW w:w="906" w:type="dxa"/>
          </w:tcPr>
          <w:p w14:paraId="5D7D59D8" w14:textId="41783A03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(1,1)</w:t>
            </w:r>
          </w:p>
        </w:tc>
        <w:tc>
          <w:tcPr>
            <w:tcW w:w="906" w:type="dxa"/>
          </w:tcPr>
          <w:p w14:paraId="2CEC9268" w14:textId="4581BF4A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(2,2)</w:t>
            </w:r>
          </w:p>
        </w:tc>
        <w:tc>
          <w:tcPr>
            <w:tcW w:w="906" w:type="dxa"/>
          </w:tcPr>
          <w:p w14:paraId="6E08801E" w14:textId="17C81962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(3,1)</w:t>
            </w:r>
          </w:p>
        </w:tc>
      </w:tr>
      <w:tr w:rsidR="00E20B7E" w:rsidRPr="001163AD" w14:paraId="69098CD3" w14:textId="5727E254" w:rsidTr="00744A15">
        <w:trPr>
          <w:jc w:val="center"/>
        </w:trPr>
        <w:tc>
          <w:tcPr>
            <w:tcW w:w="1341" w:type="dxa"/>
          </w:tcPr>
          <w:p w14:paraId="0387F378" w14:textId="77777777" w:rsidR="00E20B7E" w:rsidRPr="00C51A61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  <w:rFonts w:asciiTheme="minorHAnsi" w:hAnsiTheme="minorHAnsi" w:cstheme="minorHAnsi"/>
                <w:szCs w:val="22"/>
              </w:rPr>
            </w:pPr>
            <w:r w:rsidRPr="00C51A61">
              <w:rPr>
                <w:rStyle w:val="07Code"/>
                <w:rFonts w:asciiTheme="minorHAnsi" w:hAnsiTheme="minorHAnsi" w:cstheme="minorHAnsi"/>
                <w:szCs w:val="22"/>
              </w:rPr>
              <w:t>Anzahl</w:t>
            </w:r>
          </w:p>
        </w:tc>
        <w:tc>
          <w:tcPr>
            <w:tcW w:w="906" w:type="dxa"/>
          </w:tcPr>
          <w:p w14:paraId="119403EF" w14:textId="77777777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5</w:t>
            </w:r>
          </w:p>
        </w:tc>
        <w:tc>
          <w:tcPr>
            <w:tcW w:w="906" w:type="dxa"/>
          </w:tcPr>
          <w:p w14:paraId="7667AA48" w14:textId="07EDF82D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>
              <w:rPr>
                <w:rStyle w:val="07Code"/>
              </w:rPr>
              <w:t>3</w:t>
            </w:r>
          </w:p>
        </w:tc>
        <w:tc>
          <w:tcPr>
            <w:tcW w:w="906" w:type="dxa"/>
          </w:tcPr>
          <w:p w14:paraId="514B0F9D" w14:textId="04E7B0DC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2</w:t>
            </w:r>
          </w:p>
        </w:tc>
        <w:tc>
          <w:tcPr>
            <w:tcW w:w="906" w:type="dxa"/>
          </w:tcPr>
          <w:p w14:paraId="47A2D467" w14:textId="743D8682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2</w:t>
            </w:r>
          </w:p>
        </w:tc>
        <w:tc>
          <w:tcPr>
            <w:tcW w:w="906" w:type="dxa"/>
          </w:tcPr>
          <w:p w14:paraId="6BD05897" w14:textId="35FF6399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>
              <w:rPr>
                <w:rStyle w:val="07Code"/>
              </w:rPr>
              <w:t>1</w:t>
            </w:r>
          </w:p>
        </w:tc>
        <w:tc>
          <w:tcPr>
            <w:tcW w:w="906" w:type="dxa"/>
          </w:tcPr>
          <w:p w14:paraId="4CBB4025" w14:textId="562BDD29" w:rsidR="00E20B7E" w:rsidRPr="00B44E7E" w:rsidRDefault="00E20B7E" w:rsidP="00E20B7E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906" w:type="dxa"/>
          </w:tcPr>
          <w:p w14:paraId="4698A548" w14:textId="5D8DBB30" w:rsidR="00E20B7E" w:rsidRPr="00B44E7E" w:rsidRDefault="00E20B7E" w:rsidP="00E20B7E">
            <w:pPr>
              <w:pStyle w:val="Textbody"/>
              <w:keepNext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906" w:type="dxa"/>
          </w:tcPr>
          <w:p w14:paraId="30228BDB" w14:textId="72827E38" w:rsidR="00E20B7E" w:rsidRPr="00B44E7E" w:rsidRDefault="00E20B7E" w:rsidP="00E20B7E">
            <w:pPr>
              <w:pStyle w:val="Textbody"/>
              <w:keepNext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</w:tr>
    </w:tbl>
    <w:p w14:paraId="2E6C7A68" w14:textId="77777777" w:rsidR="00A545F5" w:rsidRPr="000F006C" w:rsidRDefault="00A545F5" w:rsidP="00F7684E">
      <w:pPr>
        <w:pStyle w:val="06Abbildung"/>
        <w:rPr>
          <w:rFonts w:eastAsia="Arial Unicode MS"/>
        </w:rPr>
      </w:pPr>
      <w:r>
        <w:rPr>
          <w:rFonts w:eastAsia="Arial Unicode MS"/>
        </w:rPr>
        <w:t>Abbildung 3: Häufigkeitsverteilung der Datenpakete der Blöcke X, Y und Z</w:t>
      </w:r>
      <w:bookmarkEnd w:id="0"/>
    </w:p>
    <w:p w14:paraId="49C527BC" w14:textId="704C75EA" w:rsidR="008E46B7" w:rsidRPr="008E46B7" w:rsidRDefault="008E46B7" w:rsidP="00936CF6">
      <w:pPr>
        <w:pStyle w:val="04Teilaufgabe"/>
        <w:numPr>
          <w:ilvl w:val="0"/>
          <w:numId w:val="0"/>
        </w:numPr>
        <w:tabs>
          <w:tab w:val="right" w:pos="9923"/>
        </w:tabs>
        <w:spacing w:before="60"/>
        <w:rPr>
          <w:rFonts w:eastAsia="Arial Unicode MS"/>
        </w:rPr>
      </w:pPr>
      <w:r>
        <w:rPr>
          <w:rFonts w:asciiTheme="minorHAnsi" w:hAnsiTheme="minorHAnsi" w:cstheme="minorHAnsi"/>
        </w:rPr>
        <w:t xml:space="preserve">Die </w:t>
      </w:r>
      <w:r w:rsidR="00CD5E1E">
        <w:rPr>
          <w:rFonts w:asciiTheme="minorHAnsi" w:hAnsiTheme="minorHAnsi" w:cstheme="minorHAnsi"/>
        </w:rPr>
        <w:t xml:space="preserve">auftretenden </w:t>
      </w:r>
      <w:r>
        <w:rPr>
          <w:rFonts w:asciiTheme="minorHAnsi" w:hAnsiTheme="minorHAnsi" w:cstheme="minorHAnsi"/>
        </w:rPr>
        <w:t xml:space="preserve">Datenpakete </w:t>
      </w:r>
      <w:r w:rsidR="00CD5E1E">
        <w:rPr>
          <w:rFonts w:asciiTheme="minorHAnsi" w:hAnsiTheme="minorHAnsi" w:cstheme="minorHAnsi"/>
        </w:rPr>
        <w:t>sollen</w:t>
      </w:r>
      <w:r>
        <w:rPr>
          <w:rFonts w:asciiTheme="minorHAnsi" w:hAnsiTheme="minorHAnsi" w:cstheme="minorHAnsi"/>
        </w:rPr>
        <w:t xml:space="preserve"> </w:t>
      </w:r>
      <w:r w:rsidR="00936CF6">
        <w:rPr>
          <w:rFonts w:asciiTheme="minorHAnsi" w:hAnsiTheme="minorHAnsi" w:cstheme="minorHAnsi"/>
        </w:rPr>
        <w:t xml:space="preserve">in einem zweiten Schritt </w:t>
      </w:r>
      <w:r>
        <w:rPr>
          <w:rFonts w:asciiTheme="minorHAnsi" w:hAnsiTheme="minorHAnsi" w:cstheme="minorHAnsi"/>
        </w:rPr>
        <w:t>mit Hilfe des Huffman-Verfahrens binär codiert</w:t>
      </w:r>
      <w:r w:rsidR="00936CF6">
        <w:rPr>
          <w:rFonts w:asciiTheme="minorHAnsi" w:hAnsiTheme="minorHAnsi" w:cstheme="minorHAnsi"/>
        </w:rPr>
        <w:t xml:space="preserve"> </w:t>
      </w:r>
      <w:r w:rsidR="00CD5E1E">
        <w:rPr>
          <w:rFonts w:asciiTheme="minorHAnsi" w:hAnsiTheme="minorHAnsi" w:cstheme="minorHAnsi"/>
        </w:rPr>
        <w:t>werden</w:t>
      </w:r>
      <w:r>
        <w:rPr>
          <w:rFonts w:asciiTheme="minorHAnsi" w:hAnsiTheme="minorHAnsi" w:cstheme="minorHAnsi"/>
        </w:rPr>
        <w:t>.</w:t>
      </w:r>
    </w:p>
    <w:p w14:paraId="4F181CBB" w14:textId="5CDB759B" w:rsidR="000F006C" w:rsidRPr="000F006C" w:rsidRDefault="000F006C" w:rsidP="00634172">
      <w:pPr>
        <w:pStyle w:val="04Teilaufgabe"/>
        <w:tabs>
          <w:tab w:val="right" w:pos="9923"/>
        </w:tabs>
        <w:spacing w:before="120"/>
        <w:rPr>
          <w:rFonts w:eastAsia="Arial Unicode MS"/>
        </w:rPr>
      </w:pPr>
      <w:r w:rsidRPr="00D51D6E">
        <w:rPr>
          <w:rFonts w:asciiTheme="minorHAnsi" w:eastAsia="Arial Unicode MS" w:hAnsiTheme="minorHAnsi" w:cstheme="minorHAnsi"/>
        </w:rPr>
        <w:t>E</w:t>
      </w:r>
      <w:r w:rsidR="00A545F5" w:rsidRPr="00D51D6E">
        <w:rPr>
          <w:rFonts w:asciiTheme="minorHAnsi" w:eastAsia="Arial Unicode MS" w:hAnsiTheme="minorHAnsi" w:cstheme="minorHAnsi"/>
        </w:rPr>
        <w:t>ntwickeln</w:t>
      </w:r>
      <w:r w:rsidR="00A545F5">
        <w:rPr>
          <w:rFonts w:asciiTheme="minorHAnsi" w:eastAsia="Arial Unicode MS" w:hAnsiTheme="minorHAnsi" w:cstheme="minorHAnsi"/>
          <w:b/>
          <w:bCs/>
        </w:rPr>
        <w:t xml:space="preserve"> </w:t>
      </w:r>
      <w:r>
        <w:rPr>
          <w:rFonts w:asciiTheme="minorHAnsi" w:eastAsia="Arial Unicode MS" w:hAnsiTheme="minorHAnsi" w:cstheme="minorHAnsi"/>
        </w:rPr>
        <w:t xml:space="preserve">Sie </w:t>
      </w:r>
      <w:r w:rsidR="00A545F5">
        <w:rPr>
          <w:rFonts w:asciiTheme="minorHAnsi" w:eastAsia="Arial Unicode MS" w:hAnsiTheme="minorHAnsi" w:cstheme="minorHAnsi"/>
        </w:rPr>
        <w:t xml:space="preserve">auf </w:t>
      </w:r>
      <w:r w:rsidR="00325639">
        <w:rPr>
          <w:rFonts w:asciiTheme="minorHAnsi" w:eastAsia="Arial Unicode MS" w:hAnsiTheme="minorHAnsi" w:cstheme="minorHAnsi"/>
        </w:rPr>
        <w:t>d</w:t>
      </w:r>
      <w:r w:rsidR="00A545F5">
        <w:rPr>
          <w:rFonts w:asciiTheme="minorHAnsi" w:eastAsia="Arial Unicode MS" w:hAnsiTheme="minorHAnsi" w:cstheme="minorHAnsi"/>
        </w:rPr>
        <w:t xml:space="preserve">er Basis </w:t>
      </w:r>
      <w:r w:rsidR="00325639">
        <w:rPr>
          <w:rFonts w:asciiTheme="minorHAnsi" w:eastAsia="Arial Unicode MS" w:hAnsiTheme="minorHAnsi" w:cstheme="minorHAnsi"/>
        </w:rPr>
        <w:t xml:space="preserve">dieser Häufigkeitsverteilung </w:t>
      </w:r>
      <w:r w:rsidR="00A545F5">
        <w:rPr>
          <w:rFonts w:asciiTheme="minorHAnsi" w:eastAsia="Arial Unicode MS" w:hAnsiTheme="minorHAnsi" w:cstheme="minorHAnsi"/>
        </w:rPr>
        <w:t xml:space="preserve">eine Huffman-Codierung </w:t>
      </w:r>
      <w:r>
        <w:rPr>
          <w:rFonts w:asciiTheme="minorHAnsi" w:eastAsia="Arial Unicode MS" w:hAnsiTheme="minorHAnsi" w:cstheme="minorHAnsi"/>
        </w:rPr>
        <w:t xml:space="preserve">für </w:t>
      </w:r>
      <w:r w:rsidR="00A545F5">
        <w:rPr>
          <w:rFonts w:asciiTheme="minorHAnsi" w:eastAsia="Arial Unicode MS" w:hAnsiTheme="minorHAnsi" w:cstheme="minorHAnsi"/>
        </w:rPr>
        <w:t>die Datenpakete</w:t>
      </w:r>
      <w:r w:rsidR="007901D8">
        <w:rPr>
          <w:rFonts w:asciiTheme="minorHAnsi" w:eastAsia="Arial Unicode MS" w:hAnsiTheme="minorHAnsi" w:cstheme="minorHAnsi"/>
        </w:rPr>
        <w:t>.</w:t>
      </w:r>
      <w:r w:rsidR="00D51D6E">
        <w:rPr>
          <w:rFonts w:asciiTheme="minorHAnsi" w:eastAsia="Arial Unicode MS" w:hAnsiTheme="minorHAnsi" w:cstheme="minorHAnsi"/>
        </w:rPr>
        <w:t xml:space="preserve"> </w:t>
      </w:r>
      <w:r w:rsidR="00D51D6E" w:rsidRPr="00D51D6E">
        <w:rPr>
          <w:rFonts w:asciiTheme="minorHAnsi" w:eastAsia="Arial Unicode MS" w:hAnsiTheme="minorHAnsi" w:cstheme="minorHAnsi"/>
        </w:rPr>
        <w:t>Geben Sie Ihr Ergebnis in Form einer Codetabelle an</w:t>
      </w:r>
      <w:r w:rsidR="00862F9D">
        <w:rPr>
          <w:rFonts w:asciiTheme="minorHAnsi" w:eastAsia="Arial Unicode MS" w:hAnsiTheme="minorHAnsi" w:cstheme="minorHAnsi"/>
        </w:rPr>
        <w:t>.</w:t>
      </w:r>
      <w:r w:rsidR="006B2375">
        <w:rPr>
          <w:rFonts w:asciiTheme="minorHAnsi" w:eastAsia="Arial Unicode MS" w:hAnsiTheme="minorHAnsi" w:cstheme="minorHAnsi"/>
        </w:rPr>
        <w:tab/>
        <w:t>[</w:t>
      </w:r>
      <w:r w:rsidR="00A46F52">
        <w:rPr>
          <w:rFonts w:asciiTheme="minorHAnsi" w:eastAsia="Arial Unicode MS" w:hAnsiTheme="minorHAnsi" w:cstheme="minorHAnsi"/>
        </w:rPr>
        <w:t>4</w:t>
      </w:r>
      <w:r w:rsidR="006B2375">
        <w:rPr>
          <w:rFonts w:asciiTheme="minorHAnsi" w:eastAsia="Arial Unicode MS" w:hAnsiTheme="minorHAnsi" w:cstheme="minorHAnsi"/>
        </w:rPr>
        <w:t xml:space="preserve"> BE]</w:t>
      </w:r>
    </w:p>
    <w:p w14:paraId="3D0A80A2" w14:textId="032D192B" w:rsidR="001163AD" w:rsidRDefault="001163AD" w:rsidP="001163AD">
      <w:pPr>
        <w:pStyle w:val="03Text"/>
        <w:rPr>
          <w:rFonts w:eastAsia="Arial Unicode MS"/>
        </w:rPr>
      </w:pPr>
      <w:r>
        <w:rPr>
          <w:rFonts w:eastAsia="Arial Unicode MS"/>
        </w:rPr>
        <w:t>Der Binärcode für einen gesamten Block ergibt sich,</w:t>
      </w:r>
      <w:r w:rsidR="009B32C8">
        <w:rPr>
          <w:rFonts w:eastAsia="Arial Unicode MS"/>
        </w:rPr>
        <w:t xml:space="preserve"> </w:t>
      </w:r>
      <w:r w:rsidR="00B57E27" w:rsidRPr="009B32C8">
        <w:rPr>
          <w:rFonts w:eastAsia="Arial Unicode MS"/>
        </w:rPr>
        <w:t>indem</w:t>
      </w:r>
      <w:r w:rsidR="00B57E27">
        <w:rPr>
          <w:rFonts w:eastAsia="Arial Unicode MS"/>
        </w:rPr>
        <w:t xml:space="preserve"> </w:t>
      </w:r>
      <w:r>
        <w:rPr>
          <w:rFonts w:eastAsia="Arial Unicode MS"/>
        </w:rPr>
        <w:t xml:space="preserve">man </w:t>
      </w:r>
      <w:r w:rsidR="006D0C38">
        <w:rPr>
          <w:rFonts w:eastAsia="Arial Unicode MS"/>
        </w:rPr>
        <w:t>abwechselnd ein Codewort von Code B (</w:t>
      </w:r>
      <w:r w:rsidR="00C6104D">
        <w:rPr>
          <w:rFonts w:eastAsia="Arial Unicode MS"/>
        </w:rPr>
        <w:t xml:space="preserve">d.h. </w:t>
      </w:r>
      <w:r w:rsidR="006D0C38">
        <w:rPr>
          <w:rFonts w:eastAsia="Arial Unicode MS"/>
        </w:rPr>
        <w:t xml:space="preserve">für ein Datenpaket) und </w:t>
      </w:r>
      <w:r w:rsidR="00C6104D">
        <w:rPr>
          <w:rFonts w:eastAsia="Arial Unicode MS"/>
        </w:rPr>
        <w:t xml:space="preserve">von </w:t>
      </w:r>
      <w:r w:rsidR="006D0C38">
        <w:rPr>
          <w:rFonts w:eastAsia="Arial Unicode MS"/>
        </w:rPr>
        <w:t>Code A (für einen Zahlenwert ungleich Null)</w:t>
      </w:r>
      <w:r w:rsidR="009935A4">
        <w:rPr>
          <w:rFonts w:eastAsia="Arial Unicode MS"/>
        </w:rPr>
        <w:t xml:space="preserve"> </w:t>
      </w:r>
      <w:r w:rsidR="00A323A9" w:rsidRPr="009B32C8">
        <w:rPr>
          <w:rFonts w:eastAsia="Arial Unicode MS"/>
        </w:rPr>
        <w:t>aneinanderreiht</w:t>
      </w:r>
      <w:r>
        <w:rPr>
          <w:rFonts w:eastAsia="Arial Unicode MS"/>
        </w:rPr>
        <w:t>.</w:t>
      </w:r>
    </w:p>
    <w:p w14:paraId="56F59227" w14:textId="43A31866" w:rsidR="001163AD" w:rsidRDefault="001163AD" w:rsidP="001163AD">
      <w:pPr>
        <w:pStyle w:val="03Text"/>
        <w:spacing w:after="240"/>
      </w:pPr>
      <w:r>
        <w:rPr>
          <w:rFonts w:eastAsia="Arial Unicode MS"/>
        </w:rPr>
        <w:t xml:space="preserve">Unter Verwendung der Huffman-Codes </w:t>
      </w:r>
      <w:r w:rsidR="00E8283E">
        <w:rPr>
          <w:rFonts w:eastAsia="Arial Unicode MS"/>
        </w:rPr>
        <w:t xml:space="preserve">für Datenpakete aus Abbildung </w:t>
      </w:r>
      <w:r w:rsidR="00E16760">
        <w:rPr>
          <w:rFonts w:eastAsia="Arial Unicode MS"/>
        </w:rPr>
        <w:t>6</w:t>
      </w:r>
      <w:r w:rsidR="00E8283E">
        <w:rPr>
          <w:rFonts w:eastAsia="Arial Unicode MS"/>
        </w:rPr>
        <w:t xml:space="preserve"> im Material </w:t>
      </w:r>
      <w:r>
        <w:rPr>
          <w:rFonts w:eastAsia="Arial Unicode MS"/>
        </w:rPr>
        <w:t xml:space="preserve">ergibt sich für die </w:t>
      </w:r>
      <w:bookmarkStart w:id="1" w:name="_Hlk146532928"/>
      <w:r>
        <w:rPr>
          <w:rFonts w:eastAsia="Arial Unicode MS"/>
        </w:rPr>
        <w:t xml:space="preserve">Zahlenfolge </w:t>
      </w:r>
      <w:r w:rsidR="00FD4227" w:rsidRPr="00B44E7E">
        <w:rPr>
          <w:rStyle w:val="07Code"/>
        </w:rPr>
        <w:t>7,-1,0,0,-3,1,0,0,0,0,0,0,0,-1</w:t>
      </w:r>
      <w:r w:rsidR="0006335F">
        <w:rPr>
          <w:rFonts w:asciiTheme="minorHAnsi" w:hAnsiTheme="minorHAnsi" w:cstheme="minorHAnsi"/>
        </w:rPr>
        <w:t xml:space="preserve"> </w:t>
      </w:r>
      <w:r w:rsidR="0006335F">
        <w:rPr>
          <w:rFonts w:eastAsia="Arial Unicode MS"/>
        </w:rPr>
        <w:t xml:space="preserve">von </w:t>
      </w:r>
      <w:r w:rsidR="0006335F" w:rsidRPr="009B27D4">
        <w:rPr>
          <w:rFonts w:eastAsia="Arial Unicode MS"/>
        </w:rPr>
        <w:t>Block</w:t>
      </w:r>
      <w:r w:rsidR="0006335F">
        <w:rPr>
          <w:rFonts w:eastAsia="Arial Unicode MS"/>
        </w:rPr>
        <w:t xml:space="preserve"> X</w:t>
      </w:r>
      <w:r w:rsidRPr="00190A8B">
        <w:rPr>
          <w:rFonts w:asciiTheme="minorHAnsi" w:hAnsiTheme="minorHAnsi" w:cstheme="minorHAnsi"/>
        </w:rPr>
        <w:t>: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877"/>
        <w:gridCol w:w="851"/>
        <w:gridCol w:w="877"/>
        <w:gridCol w:w="851"/>
        <w:gridCol w:w="851"/>
      </w:tblGrid>
      <w:tr w:rsidR="00F54516" w:rsidRPr="001163AD" w14:paraId="52BB85BB" w14:textId="46DCB2D4" w:rsidTr="002929C6">
        <w:trPr>
          <w:jc w:val="center"/>
        </w:trPr>
        <w:tc>
          <w:tcPr>
            <w:tcW w:w="851" w:type="dxa"/>
          </w:tcPr>
          <w:p w14:paraId="0F8B2C44" w14:textId="77777777" w:rsidR="00F54516" w:rsidRPr="001163AD" w:rsidRDefault="00F54516" w:rsidP="00220BE7">
            <w:pPr>
              <w:pStyle w:val="Textbody"/>
              <w:spacing w:before="40" w:after="40"/>
              <w:jc w:val="center"/>
              <w:rPr>
                <w:rFonts w:asciiTheme="minorHAnsi" w:eastAsia="Arial Unicode MS" w:hAnsiTheme="minorHAnsi" w:cstheme="minorHAnsi"/>
                <w:sz w:val="20"/>
                <w:szCs w:val="20"/>
              </w:rPr>
            </w:pPr>
            <w:r w:rsidRPr="001163AD">
              <w:rPr>
                <w:rFonts w:asciiTheme="minorHAnsi" w:eastAsia="Arial Unicode MS" w:hAnsiTheme="minorHAnsi" w:cstheme="minorHAnsi"/>
                <w:sz w:val="20"/>
                <w:szCs w:val="20"/>
              </w:rPr>
              <w:t>Code B</w:t>
            </w:r>
          </w:p>
        </w:tc>
        <w:tc>
          <w:tcPr>
            <w:tcW w:w="851" w:type="dxa"/>
          </w:tcPr>
          <w:p w14:paraId="692DEE7D" w14:textId="77777777" w:rsidR="00F54516" w:rsidRPr="001163AD" w:rsidRDefault="00F54516" w:rsidP="00220BE7">
            <w:pPr>
              <w:pStyle w:val="Textbody"/>
              <w:spacing w:before="40" w:after="40"/>
              <w:jc w:val="center"/>
              <w:rPr>
                <w:rFonts w:asciiTheme="minorHAnsi" w:eastAsia="Arial Unicode MS" w:hAnsiTheme="minorHAnsi" w:cstheme="minorHAnsi"/>
                <w:sz w:val="20"/>
                <w:szCs w:val="20"/>
              </w:rPr>
            </w:pPr>
            <w:r w:rsidRPr="001163AD">
              <w:rPr>
                <w:rFonts w:asciiTheme="minorHAnsi" w:eastAsia="Arial Unicode MS" w:hAnsiTheme="minorHAnsi" w:cstheme="minorHAnsi"/>
                <w:sz w:val="20"/>
                <w:szCs w:val="20"/>
              </w:rPr>
              <w:t>Code A</w:t>
            </w:r>
          </w:p>
        </w:tc>
        <w:tc>
          <w:tcPr>
            <w:tcW w:w="851" w:type="dxa"/>
          </w:tcPr>
          <w:p w14:paraId="22231DAF" w14:textId="77777777" w:rsidR="00F54516" w:rsidRPr="001163AD" w:rsidRDefault="00F54516" w:rsidP="00220BE7">
            <w:pPr>
              <w:pStyle w:val="Textbody"/>
              <w:spacing w:before="40" w:after="40"/>
              <w:jc w:val="center"/>
              <w:rPr>
                <w:rFonts w:asciiTheme="minorHAnsi" w:eastAsia="Arial Unicode MS" w:hAnsiTheme="minorHAnsi" w:cstheme="minorHAnsi"/>
                <w:sz w:val="20"/>
                <w:szCs w:val="20"/>
              </w:rPr>
            </w:pPr>
            <w:r w:rsidRPr="001163AD">
              <w:rPr>
                <w:rFonts w:asciiTheme="minorHAnsi" w:eastAsia="Arial Unicode MS" w:hAnsiTheme="minorHAnsi" w:cstheme="minorHAnsi"/>
                <w:sz w:val="20"/>
                <w:szCs w:val="20"/>
              </w:rPr>
              <w:t>Code B</w:t>
            </w:r>
          </w:p>
        </w:tc>
        <w:tc>
          <w:tcPr>
            <w:tcW w:w="851" w:type="dxa"/>
          </w:tcPr>
          <w:p w14:paraId="3836881C" w14:textId="77777777" w:rsidR="00F54516" w:rsidRPr="001163AD" w:rsidRDefault="00F54516" w:rsidP="00220BE7">
            <w:pPr>
              <w:pStyle w:val="Textbody"/>
              <w:spacing w:before="40" w:after="40"/>
              <w:jc w:val="center"/>
              <w:rPr>
                <w:rFonts w:asciiTheme="minorHAnsi" w:eastAsia="Arial Unicode MS" w:hAnsiTheme="minorHAnsi" w:cstheme="minorHAnsi"/>
                <w:sz w:val="20"/>
                <w:szCs w:val="20"/>
              </w:rPr>
            </w:pPr>
            <w:r w:rsidRPr="001163AD">
              <w:rPr>
                <w:rFonts w:asciiTheme="minorHAnsi" w:eastAsia="Arial Unicode MS" w:hAnsiTheme="minorHAnsi" w:cstheme="minorHAnsi"/>
                <w:sz w:val="20"/>
                <w:szCs w:val="20"/>
              </w:rPr>
              <w:t>Code A</w:t>
            </w:r>
          </w:p>
        </w:tc>
        <w:tc>
          <w:tcPr>
            <w:tcW w:w="851" w:type="dxa"/>
          </w:tcPr>
          <w:p w14:paraId="1F10633B" w14:textId="1A6ADBB0" w:rsidR="00F54516" w:rsidRPr="001163AD" w:rsidRDefault="00F54516" w:rsidP="00220BE7">
            <w:pPr>
              <w:pStyle w:val="Textbody"/>
              <w:spacing w:before="40" w:after="40"/>
              <w:jc w:val="center"/>
              <w:rPr>
                <w:rFonts w:asciiTheme="minorHAnsi" w:eastAsia="Arial Unicode MS" w:hAnsiTheme="minorHAnsi" w:cstheme="minorHAnsi"/>
                <w:sz w:val="20"/>
                <w:szCs w:val="20"/>
              </w:rPr>
            </w:pPr>
            <w:r>
              <w:rPr>
                <w:rFonts w:ascii="Consolas" w:eastAsia="Arial Unicode MS" w:hAnsi="Consolas" w:cstheme="minorHAnsi"/>
                <w:sz w:val="20"/>
                <w:szCs w:val="20"/>
              </w:rPr>
              <w:t>…</w:t>
            </w:r>
          </w:p>
        </w:tc>
      </w:tr>
      <w:tr w:rsidR="00F54516" w:rsidRPr="001163AD" w14:paraId="48DF4FF4" w14:textId="7D2C4CD6" w:rsidTr="002929C6">
        <w:trPr>
          <w:jc w:val="center"/>
        </w:trPr>
        <w:tc>
          <w:tcPr>
            <w:tcW w:w="851" w:type="dxa"/>
          </w:tcPr>
          <w:p w14:paraId="7F0632B8" w14:textId="77777777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(0,3)</w:t>
            </w:r>
          </w:p>
        </w:tc>
        <w:tc>
          <w:tcPr>
            <w:tcW w:w="851" w:type="dxa"/>
          </w:tcPr>
          <w:p w14:paraId="2BD4AA3E" w14:textId="2F816110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7</w:t>
            </w:r>
          </w:p>
        </w:tc>
        <w:tc>
          <w:tcPr>
            <w:tcW w:w="851" w:type="dxa"/>
          </w:tcPr>
          <w:p w14:paraId="1893C77F" w14:textId="60AF61B2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(0,1)</w:t>
            </w:r>
          </w:p>
        </w:tc>
        <w:tc>
          <w:tcPr>
            <w:tcW w:w="851" w:type="dxa"/>
          </w:tcPr>
          <w:p w14:paraId="785904BC" w14:textId="56274B46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-1</w:t>
            </w:r>
          </w:p>
        </w:tc>
        <w:tc>
          <w:tcPr>
            <w:tcW w:w="851" w:type="dxa"/>
          </w:tcPr>
          <w:p w14:paraId="0A17A9F2" w14:textId="351F199C" w:rsidR="00F54516" w:rsidRPr="0073331A" w:rsidRDefault="00F54516" w:rsidP="00220BE7">
            <w:pPr>
              <w:pStyle w:val="Textbody"/>
              <w:spacing w:before="40" w:after="40"/>
              <w:jc w:val="center"/>
              <w:rPr>
                <w:rFonts w:ascii="Consolas" w:eastAsia="Arial Unicode MS" w:hAnsi="Consolas" w:cstheme="minorHAnsi"/>
                <w:sz w:val="20"/>
                <w:szCs w:val="20"/>
              </w:rPr>
            </w:pPr>
            <w:r>
              <w:rPr>
                <w:rFonts w:ascii="Consolas" w:eastAsia="Arial Unicode MS" w:hAnsi="Consolas" w:cstheme="minorHAnsi"/>
                <w:sz w:val="20"/>
                <w:szCs w:val="20"/>
              </w:rPr>
              <w:t>…</w:t>
            </w:r>
          </w:p>
        </w:tc>
      </w:tr>
      <w:tr w:rsidR="00F54516" w:rsidRPr="001163AD" w14:paraId="2536943E" w14:textId="59815F87" w:rsidTr="002929C6">
        <w:trPr>
          <w:jc w:val="center"/>
        </w:trPr>
        <w:tc>
          <w:tcPr>
            <w:tcW w:w="851" w:type="dxa"/>
            <w:shd w:val="clear" w:color="auto" w:fill="auto"/>
          </w:tcPr>
          <w:p w14:paraId="3A0B0F78" w14:textId="77777777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1111</w:t>
            </w:r>
          </w:p>
        </w:tc>
        <w:tc>
          <w:tcPr>
            <w:tcW w:w="851" w:type="dxa"/>
            <w:shd w:val="clear" w:color="auto" w:fill="auto"/>
          </w:tcPr>
          <w:p w14:paraId="555D418A" w14:textId="2B0095DA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111</w:t>
            </w:r>
          </w:p>
        </w:tc>
        <w:tc>
          <w:tcPr>
            <w:tcW w:w="851" w:type="dxa"/>
            <w:shd w:val="clear" w:color="auto" w:fill="auto"/>
          </w:tcPr>
          <w:p w14:paraId="75A827E4" w14:textId="18166117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10</w:t>
            </w:r>
          </w:p>
        </w:tc>
        <w:tc>
          <w:tcPr>
            <w:tcW w:w="851" w:type="dxa"/>
            <w:shd w:val="clear" w:color="auto" w:fill="auto"/>
          </w:tcPr>
          <w:p w14:paraId="4F0F5116" w14:textId="2D977FD4" w:rsidR="00F54516" w:rsidRPr="00B44E7E" w:rsidRDefault="00F54516" w:rsidP="00220BE7">
            <w:pPr>
              <w:pStyle w:val="Textbody"/>
              <w:spacing w:before="40" w:after="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</w:t>
            </w:r>
          </w:p>
        </w:tc>
        <w:tc>
          <w:tcPr>
            <w:tcW w:w="851" w:type="dxa"/>
          </w:tcPr>
          <w:p w14:paraId="19A68B31" w14:textId="0AEE4C24" w:rsidR="00F54516" w:rsidRPr="002979EA" w:rsidRDefault="00F54516" w:rsidP="00220BE7">
            <w:pPr>
              <w:pStyle w:val="Textbody"/>
              <w:spacing w:before="40" w:after="40"/>
              <w:jc w:val="center"/>
              <w:rPr>
                <w:rFonts w:ascii="Consolas" w:eastAsia="Arial Unicode MS" w:hAnsi="Consolas" w:cstheme="minorHAnsi"/>
                <w:sz w:val="20"/>
                <w:szCs w:val="20"/>
              </w:rPr>
            </w:pPr>
            <w:r>
              <w:rPr>
                <w:rFonts w:ascii="Consolas" w:eastAsia="Arial Unicode MS" w:hAnsi="Consolas" w:cstheme="minorHAnsi"/>
                <w:sz w:val="20"/>
                <w:szCs w:val="20"/>
              </w:rPr>
              <w:t>…</w:t>
            </w:r>
          </w:p>
        </w:tc>
      </w:tr>
    </w:tbl>
    <w:p w14:paraId="2FBB7D05" w14:textId="0602E1A3" w:rsidR="001163AD" w:rsidRPr="000F006C" w:rsidRDefault="001163AD" w:rsidP="001163AD">
      <w:pPr>
        <w:pStyle w:val="06Abbildung"/>
        <w:rPr>
          <w:rFonts w:eastAsia="Arial Unicode MS"/>
        </w:rPr>
      </w:pPr>
      <w:r>
        <w:rPr>
          <w:rFonts w:eastAsia="Arial Unicode MS"/>
        </w:rPr>
        <w:t xml:space="preserve">Abbildung </w:t>
      </w:r>
      <w:r w:rsidR="00190A8B">
        <w:rPr>
          <w:rFonts w:eastAsia="Arial Unicode MS"/>
        </w:rPr>
        <w:t>4</w:t>
      </w:r>
      <w:r>
        <w:rPr>
          <w:rFonts w:eastAsia="Arial Unicode MS"/>
        </w:rPr>
        <w:t xml:space="preserve">: </w:t>
      </w:r>
      <w:r w:rsidR="002929C6">
        <w:rPr>
          <w:rFonts w:eastAsia="Arial Unicode MS"/>
        </w:rPr>
        <w:t xml:space="preserve">Anfang des </w:t>
      </w:r>
      <w:r>
        <w:rPr>
          <w:rFonts w:eastAsia="Arial Unicode MS"/>
        </w:rPr>
        <w:t>Binärcode</w:t>
      </w:r>
      <w:r w:rsidR="002929C6">
        <w:rPr>
          <w:rFonts w:eastAsia="Arial Unicode MS"/>
        </w:rPr>
        <w:t>s</w:t>
      </w:r>
      <w:r>
        <w:rPr>
          <w:rFonts w:eastAsia="Arial Unicode MS"/>
        </w:rPr>
        <w:t xml:space="preserve"> </w:t>
      </w:r>
      <w:r w:rsidR="003049F4">
        <w:rPr>
          <w:rFonts w:eastAsia="Arial Unicode MS"/>
        </w:rPr>
        <w:t xml:space="preserve">für </w:t>
      </w:r>
      <w:r>
        <w:rPr>
          <w:rFonts w:eastAsia="Arial Unicode MS"/>
        </w:rPr>
        <w:t xml:space="preserve">Block </w:t>
      </w:r>
      <w:r w:rsidR="003049F4">
        <w:rPr>
          <w:rFonts w:eastAsia="Arial Unicode MS"/>
        </w:rPr>
        <w:t>X</w:t>
      </w:r>
    </w:p>
    <w:bookmarkEnd w:id="1"/>
    <w:p w14:paraId="20A15C18" w14:textId="29E6B056" w:rsidR="001163AD" w:rsidRPr="001163AD" w:rsidRDefault="001163AD" w:rsidP="001163AD">
      <w:pPr>
        <w:pStyle w:val="03Text"/>
        <w:spacing w:after="120"/>
        <w:rPr>
          <w:rFonts w:eastAsia="Arial Unicode MS"/>
        </w:rPr>
      </w:pPr>
      <w:r w:rsidRPr="001163AD">
        <w:rPr>
          <w:rFonts w:eastAsia="Arial Unicode MS"/>
        </w:rPr>
        <w:t xml:space="preserve">Der </w:t>
      </w:r>
      <w:r w:rsidR="002929C6">
        <w:rPr>
          <w:rFonts w:eastAsia="Arial Unicode MS"/>
        </w:rPr>
        <w:t xml:space="preserve">Anfang des </w:t>
      </w:r>
      <w:r w:rsidRPr="001163AD">
        <w:rPr>
          <w:rFonts w:eastAsia="Arial Unicode MS"/>
        </w:rPr>
        <w:t>Binärcode</w:t>
      </w:r>
      <w:r w:rsidR="002929C6">
        <w:rPr>
          <w:rFonts w:eastAsia="Arial Unicode MS"/>
        </w:rPr>
        <w:t>s</w:t>
      </w:r>
      <w:r w:rsidRPr="001163AD">
        <w:rPr>
          <w:rFonts w:eastAsia="Arial Unicode MS"/>
        </w:rPr>
        <w:t xml:space="preserve"> für Block </w:t>
      </w:r>
      <w:r w:rsidR="003049F4">
        <w:rPr>
          <w:rFonts w:eastAsia="Arial Unicode MS"/>
        </w:rPr>
        <w:t>X</w:t>
      </w:r>
      <w:r w:rsidRPr="001163AD">
        <w:rPr>
          <w:rFonts w:eastAsia="Arial Unicode MS"/>
        </w:rPr>
        <w:t xml:space="preserve"> lautet also </w:t>
      </w:r>
      <w:r w:rsidRPr="00B44E7E">
        <w:rPr>
          <w:rStyle w:val="07Code"/>
          <w:rFonts w:eastAsia="Arial Unicode MS"/>
        </w:rPr>
        <w:t>1111</w:t>
      </w:r>
      <w:r w:rsidR="00FD4227" w:rsidRPr="00B44E7E">
        <w:rPr>
          <w:rStyle w:val="07Code"/>
          <w:rFonts w:eastAsia="Arial Unicode MS"/>
        </w:rPr>
        <w:t>11110</w:t>
      </w:r>
      <w:r w:rsidR="0073331A" w:rsidRPr="00B44E7E">
        <w:rPr>
          <w:rStyle w:val="07Code"/>
          <w:rFonts w:eastAsia="Arial Unicode MS"/>
        </w:rPr>
        <w:t>0</w:t>
      </w:r>
      <w:r w:rsidR="001A60EE">
        <w:rPr>
          <w:rFonts w:eastAsia="Arial Unicode MS"/>
        </w:rPr>
        <w:t>.</w:t>
      </w:r>
    </w:p>
    <w:p w14:paraId="31C595EF" w14:textId="4E6AE4DC" w:rsidR="001163AD" w:rsidRDefault="001163AD" w:rsidP="006B2375">
      <w:pPr>
        <w:pStyle w:val="04Teilaufgabe"/>
        <w:tabs>
          <w:tab w:val="right" w:pos="9923"/>
        </w:tabs>
      </w:pPr>
      <w:r w:rsidRPr="005145F5">
        <w:t>Vervollständigen</w:t>
      </w:r>
      <w:r w:rsidRPr="002929C6">
        <w:rPr>
          <w:b/>
          <w:bCs/>
        </w:rPr>
        <w:t xml:space="preserve"> </w:t>
      </w:r>
      <w:r w:rsidRPr="002929C6">
        <w:t xml:space="preserve">Sie den Binärcode </w:t>
      </w:r>
      <w:r w:rsidR="006C4250">
        <w:t>von</w:t>
      </w:r>
      <w:r w:rsidRPr="002929C6">
        <w:t xml:space="preserve"> Block </w:t>
      </w:r>
      <w:r w:rsidR="00CC32AF">
        <w:t>X</w:t>
      </w:r>
      <w:r w:rsidRPr="002929C6">
        <w:t>.</w:t>
      </w:r>
      <w:r w:rsidR="006B2375" w:rsidRPr="002929C6">
        <w:tab/>
        <w:t>[</w:t>
      </w:r>
      <w:r w:rsidR="005F3518">
        <w:t>3</w:t>
      </w:r>
      <w:r w:rsidR="006B2375" w:rsidRPr="002929C6">
        <w:t xml:space="preserve"> BE]</w:t>
      </w:r>
    </w:p>
    <w:p w14:paraId="3D902270" w14:textId="1AC6B795" w:rsidR="0006335F" w:rsidRPr="00BD5431" w:rsidRDefault="0006335F" w:rsidP="0006335F">
      <w:pPr>
        <w:pStyle w:val="04Teilaufgabe"/>
        <w:numPr>
          <w:ilvl w:val="0"/>
          <w:numId w:val="0"/>
        </w:numPr>
        <w:tabs>
          <w:tab w:val="right" w:pos="9923"/>
        </w:tabs>
        <w:rPr>
          <w:rFonts w:eastAsia="Arial Unicode MS"/>
        </w:rPr>
      </w:pPr>
      <w:r>
        <w:rPr>
          <w:rFonts w:eastAsia="Arial Unicode MS"/>
        </w:rPr>
        <w:t xml:space="preserve">Der unter Verwendung der Huffman-Codes aus Abbildung </w:t>
      </w:r>
      <w:r w:rsidR="00E16760">
        <w:rPr>
          <w:rFonts w:eastAsia="Arial Unicode MS"/>
        </w:rPr>
        <w:t>6</w:t>
      </w:r>
      <w:r>
        <w:rPr>
          <w:rFonts w:eastAsia="Arial Unicode MS"/>
        </w:rPr>
        <w:t xml:space="preserve"> </w:t>
      </w:r>
      <w:r w:rsidR="00B44E7E">
        <w:rPr>
          <w:rFonts w:eastAsia="Arial Unicode MS"/>
        </w:rPr>
        <w:t>e</w:t>
      </w:r>
      <w:r>
        <w:rPr>
          <w:rFonts w:eastAsia="Arial Unicode MS"/>
        </w:rPr>
        <w:t xml:space="preserve">rstellte Binärcode von </w:t>
      </w:r>
      <w:r w:rsidRPr="005F3518">
        <w:rPr>
          <w:rFonts w:eastAsia="Arial Unicode MS"/>
        </w:rPr>
        <w:t>Block</w:t>
      </w:r>
      <w:r w:rsidR="005F3518">
        <w:rPr>
          <w:rFonts w:eastAsia="Arial Unicode MS"/>
        </w:rPr>
        <w:t> </w:t>
      </w:r>
      <w:r w:rsidRPr="005F3518">
        <w:rPr>
          <w:rFonts w:eastAsia="Arial Unicode MS"/>
        </w:rPr>
        <w:t>Q</w:t>
      </w:r>
      <w:r>
        <w:rPr>
          <w:rFonts w:eastAsia="Arial Unicode MS"/>
        </w:rPr>
        <w:t xml:space="preserve"> lautet </w:t>
      </w:r>
      <w:r w:rsidR="0062495D" w:rsidRPr="001A6D91">
        <w:rPr>
          <w:rStyle w:val="07Code"/>
          <w:spacing w:val="40"/>
        </w:rPr>
        <w:t>11110101011000100010001011101101</w:t>
      </w:r>
      <w:r>
        <w:rPr>
          <w:rFonts w:eastAsia="Arial Unicode MS"/>
        </w:rPr>
        <w:t>.</w:t>
      </w:r>
    </w:p>
    <w:p w14:paraId="5D860238" w14:textId="1CE4DA59" w:rsidR="0006335F" w:rsidRPr="00FD7021" w:rsidRDefault="0006335F" w:rsidP="0006335F">
      <w:pPr>
        <w:pStyle w:val="04Teilaufgabe"/>
        <w:tabs>
          <w:tab w:val="right" w:pos="9923"/>
        </w:tabs>
      </w:pPr>
      <w:r w:rsidRPr="005145F5">
        <w:rPr>
          <w:rFonts w:asciiTheme="minorHAnsi" w:hAnsiTheme="minorHAnsi" w:cstheme="minorHAnsi"/>
        </w:rPr>
        <w:t>Bestimmen</w:t>
      </w:r>
      <w:r>
        <w:rPr>
          <w:rFonts w:asciiTheme="minorHAnsi" w:hAnsiTheme="minorHAnsi" w:cstheme="minorHAnsi"/>
        </w:rPr>
        <w:t xml:space="preserve"> Sie die</w:t>
      </w:r>
      <w:r w:rsidRPr="00C91993">
        <w:rPr>
          <w:rFonts w:asciiTheme="minorHAnsi" w:hAnsiTheme="minorHAnsi" w:cstheme="minorHAnsi"/>
        </w:rPr>
        <w:t xml:space="preserve"> Block-Zahlenfolge</w:t>
      </w:r>
      <w:r>
        <w:rPr>
          <w:rFonts w:asciiTheme="minorHAnsi" w:hAnsiTheme="minorHAnsi" w:cstheme="minorHAnsi"/>
        </w:rPr>
        <w:t xml:space="preserve"> von Block Q.</w:t>
      </w:r>
      <w:r>
        <w:rPr>
          <w:rFonts w:asciiTheme="minorHAnsi" w:hAnsiTheme="minorHAnsi" w:cstheme="minorHAnsi"/>
        </w:rPr>
        <w:tab/>
        <w:t>[</w:t>
      </w:r>
      <w:r w:rsidR="0003035C">
        <w:rPr>
          <w:rFonts w:asciiTheme="minorHAnsi" w:hAnsiTheme="minorHAnsi" w:cstheme="minorHAnsi"/>
        </w:rPr>
        <w:t>5</w:t>
      </w:r>
      <w:r>
        <w:rPr>
          <w:rFonts w:asciiTheme="minorHAnsi" w:hAnsiTheme="minorHAnsi" w:cstheme="minorHAnsi"/>
        </w:rPr>
        <w:t xml:space="preserve"> BE]</w:t>
      </w:r>
    </w:p>
    <w:p w14:paraId="028E1963" w14:textId="51D09954" w:rsidR="0073331A" w:rsidRDefault="0073331A" w:rsidP="0073331A">
      <w:pPr>
        <w:pStyle w:val="04Teilaufgabe"/>
        <w:tabs>
          <w:tab w:val="right" w:pos="9923"/>
        </w:tabs>
        <w:rPr>
          <w:rFonts w:eastAsia="Arial Unicode MS"/>
        </w:rPr>
      </w:pPr>
      <w:r w:rsidRPr="005145F5">
        <w:rPr>
          <w:rFonts w:eastAsia="Arial Unicode MS"/>
        </w:rPr>
        <w:t>Begründen</w:t>
      </w:r>
      <w:r w:rsidRPr="008F12B8">
        <w:rPr>
          <w:rFonts w:eastAsia="Arial Unicode MS"/>
        </w:rPr>
        <w:t xml:space="preserve"> Sie, dass sich ein</w:t>
      </w:r>
      <w:r>
        <w:rPr>
          <w:rFonts w:eastAsia="Arial Unicode MS"/>
        </w:rPr>
        <w:t xml:space="preserve"> Binärcode für einen Block</w:t>
      </w:r>
      <w:r w:rsidRPr="008F12B8">
        <w:rPr>
          <w:rFonts w:eastAsia="Arial Unicode MS"/>
        </w:rPr>
        <w:t xml:space="preserve"> immer eindeutig decodieren lässt.</w:t>
      </w:r>
      <w:r w:rsidRPr="0073331A">
        <w:rPr>
          <w:rFonts w:eastAsia="Arial Unicode MS"/>
        </w:rPr>
        <w:t xml:space="preserve"> </w:t>
      </w:r>
      <w:r w:rsidR="002929C6">
        <w:rPr>
          <w:rFonts w:eastAsia="Arial Unicode MS"/>
        </w:rPr>
        <w:tab/>
      </w:r>
      <w:r>
        <w:rPr>
          <w:rFonts w:eastAsia="Arial Unicode MS"/>
        </w:rPr>
        <w:t>[3 BE]</w:t>
      </w:r>
    </w:p>
    <w:p w14:paraId="4481747C" w14:textId="455120CA" w:rsidR="002929C6" w:rsidRPr="002929C6" w:rsidRDefault="006B0123" w:rsidP="002929C6">
      <w:pPr>
        <w:pStyle w:val="04Teilaufgabe"/>
        <w:tabs>
          <w:tab w:val="right" w:pos="9923"/>
        </w:tabs>
      </w:pPr>
      <w:r>
        <w:rPr>
          <w:rFonts w:asciiTheme="minorHAnsi" w:hAnsiTheme="minorHAnsi" w:cstheme="minorHAnsi"/>
        </w:rPr>
        <w:t xml:space="preserve">Die Länge des Binärcodes für Block X aus Aufgabenteil f) beträgt 30 bit. </w:t>
      </w:r>
      <w:r>
        <w:rPr>
          <w:rFonts w:asciiTheme="minorHAnsi" w:hAnsiTheme="minorHAnsi" w:cstheme="minorHAnsi"/>
        </w:rPr>
        <w:br/>
      </w:r>
      <w:r w:rsidR="002929C6" w:rsidRPr="005145F5">
        <w:rPr>
          <w:rFonts w:asciiTheme="minorHAnsi" w:hAnsiTheme="minorHAnsi" w:cstheme="minorHAnsi"/>
        </w:rPr>
        <w:t>Vergleichen</w:t>
      </w:r>
      <w:r w:rsidR="002929C6">
        <w:rPr>
          <w:rFonts w:asciiTheme="minorHAnsi" w:hAnsiTheme="minorHAnsi" w:cstheme="minorHAnsi"/>
        </w:rPr>
        <w:t xml:space="preserve"> Sie die</w:t>
      </w:r>
      <w:r>
        <w:rPr>
          <w:rFonts w:asciiTheme="minorHAnsi" w:hAnsiTheme="minorHAnsi" w:cstheme="minorHAnsi"/>
        </w:rPr>
        <w:t xml:space="preserve">se Länge </w:t>
      </w:r>
      <w:r w:rsidR="002929C6">
        <w:rPr>
          <w:rFonts w:asciiTheme="minorHAnsi" w:hAnsiTheme="minorHAnsi" w:cstheme="minorHAnsi"/>
        </w:rPr>
        <w:t>mit der Länge des Binärcodes</w:t>
      </w:r>
      <w:r w:rsidR="0006335F">
        <w:rPr>
          <w:rFonts w:asciiTheme="minorHAnsi" w:hAnsiTheme="minorHAnsi" w:cstheme="minorHAnsi"/>
        </w:rPr>
        <w:t>,</w:t>
      </w:r>
      <w:r w:rsidR="002929C6">
        <w:rPr>
          <w:rFonts w:asciiTheme="minorHAnsi" w:hAnsiTheme="minorHAnsi" w:cstheme="minorHAnsi"/>
        </w:rPr>
        <w:t xml:space="preserve"> der sich ergibt, wenn man jeden Wert </w:t>
      </w:r>
      <w:r w:rsidR="00CC32AF">
        <w:rPr>
          <w:rFonts w:asciiTheme="minorHAnsi" w:hAnsiTheme="minorHAnsi" w:cstheme="minorHAnsi"/>
        </w:rPr>
        <w:t>von</w:t>
      </w:r>
      <w:r w:rsidR="00CE7C47">
        <w:rPr>
          <w:rFonts w:asciiTheme="minorHAnsi" w:hAnsiTheme="minorHAnsi" w:cstheme="minorHAnsi"/>
        </w:rPr>
        <w:t xml:space="preserve"> </w:t>
      </w:r>
      <w:r w:rsidR="002929C6">
        <w:rPr>
          <w:rFonts w:asciiTheme="minorHAnsi" w:hAnsiTheme="minorHAnsi" w:cstheme="minorHAnsi"/>
        </w:rPr>
        <w:t>Block</w:t>
      </w:r>
      <w:r w:rsidR="00CE7C47">
        <w:rPr>
          <w:rFonts w:asciiTheme="minorHAnsi" w:hAnsiTheme="minorHAnsi" w:cstheme="minorHAnsi"/>
        </w:rPr>
        <w:t> </w:t>
      </w:r>
      <w:r w:rsidR="002929C6">
        <w:rPr>
          <w:rFonts w:asciiTheme="minorHAnsi" w:hAnsiTheme="minorHAnsi" w:cstheme="minorHAnsi"/>
        </w:rPr>
        <w:t xml:space="preserve">X mit 8 </w:t>
      </w:r>
      <w:r w:rsidR="00451A63">
        <w:rPr>
          <w:rFonts w:asciiTheme="minorHAnsi" w:hAnsiTheme="minorHAnsi" w:cstheme="minorHAnsi"/>
        </w:rPr>
        <w:t>b</w:t>
      </w:r>
      <w:r w:rsidR="002929C6">
        <w:rPr>
          <w:rFonts w:asciiTheme="minorHAnsi" w:hAnsiTheme="minorHAnsi" w:cstheme="minorHAnsi"/>
        </w:rPr>
        <w:t>it codiert.</w:t>
      </w:r>
      <w:r w:rsidR="009843EE">
        <w:rPr>
          <w:rFonts w:asciiTheme="minorHAnsi" w:hAnsiTheme="minorHAnsi" w:cstheme="minorHAnsi"/>
        </w:rPr>
        <w:t xml:space="preserve"> </w:t>
      </w:r>
      <w:r w:rsidR="002929C6">
        <w:rPr>
          <w:rFonts w:asciiTheme="minorHAnsi" w:hAnsiTheme="minorHAnsi" w:cstheme="minorHAnsi"/>
        </w:rPr>
        <w:tab/>
        <w:t>[</w:t>
      </w:r>
      <w:r w:rsidR="00BB19A3">
        <w:rPr>
          <w:rFonts w:asciiTheme="minorHAnsi" w:hAnsiTheme="minorHAnsi" w:cstheme="minorHAnsi"/>
        </w:rPr>
        <w:t>2</w:t>
      </w:r>
      <w:r w:rsidR="002929C6">
        <w:rPr>
          <w:rFonts w:asciiTheme="minorHAnsi" w:hAnsiTheme="minorHAnsi" w:cstheme="minorHAnsi"/>
        </w:rPr>
        <w:t xml:space="preserve"> BE]</w:t>
      </w:r>
    </w:p>
    <w:p w14:paraId="72A3220A" w14:textId="163A7E6A" w:rsidR="0062495D" w:rsidRDefault="0062495D" w:rsidP="0062495D">
      <w:pPr>
        <w:pStyle w:val="04Teilaufgabe"/>
        <w:numPr>
          <w:ilvl w:val="0"/>
          <w:numId w:val="0"/>
        </w:numPr>
      </w:pPr>
    </w:p>
    <w:p w14:paraId="4EDEB763" w14:textId="512E3717" w:rsidR="0062495D" w:rsidRPr="0062495D" w:rsidRDefault="00F5035A">
      <w:r>
        <w:br w:type="page"/>
      </w:r>
    </w:p>
    <w:p w14:paraId="68799F7B" w14:textId="1DCD29D7" w:rsidR="00445532" w:rsidRDefault="001C4825" w:rsidP="00FF4BBD">
      <w:pPr>
        <w:pStyle w:val="01Aufgabe"/>
      </w:pPr>
      <w:r>
        <w:lastRenderedPageBreak/>
        <w:t>Material</w:t>
      </w:r>
    </w:p>
    <w:p w14:paraId="565DF107" w14:textId="77777777" w:rsidR="007248BD" w:rsidRPr="007248BD" w:rsidRDefault="007248BD" w:rsidP="007248BD">
      <w:pPr>
        <w:pStyle w:val="02klberschrift"/>
      </w:pPr>
      <w:r w:rsidRPr="007248BD">
        <w:t>zu Aufgabenteil a)</w:t>
      </w:r>
    </w:p>
    <w:tbl>
      <w:tblPr>
        <w:tblStyle w:val="Tabellenraster"/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1418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EE5457" w:rsidRPr="000F1C0D" w14:paraId="1254AD50" w14:textId="77777777" w:rsidTr="00220BE7">
        <w:trPr>
          <w:trHeight w:hRule="exact" w:val="284"/>
          <w:jc w:val="center"/>
        </w:trPr>
        <w:tc>
          <w:tcPr>
            <w:tcW w:w="141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1954279E" w14:textId="4769BBD1" w:rsidR="00EE5457" w:rsidRPr="00425FE0" w:rsidRDefault="00EE5457" w:rsidP="00EE5457">
            <w:pPr>
              <w:pStyle w:val="Textbody"/>
              <w:spacing w:after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425FE0">
              <w:rPr>
                <w:rFonts w:asciiTheme="minorHAnsi" w:hAnsiTheme="minorHAnsi" w:cstheme="minorHAnsi"/>
                <w:sz w:val="22"/>
                <w:szCs w:val="22"/>
              </w:rPr>
              <w:t xml:space="preserve">Kategorie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2725DEC" w14:textId="1EDD8FE5" w:rsidR="00EE5457" w:rsidRPr="00F2563D" w:rsidRDefault="00EE5457" w:rsidP="004867D8">
            <w:pPr>
              <w:pStyle w:val="Textbody"/>
              <w:spacing w:after="2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F2563D">
              <w:rPr>
                <w:rFonts w:asciiTheme="minorHAnsi" w:hAnsiTheme="minorHAnsi" w:cstheme="minorHAnsi"/>
                <w:sz w:val="22"/>
                <w:szCs w:val="22"/>
              </w:rPr>
              <w:t>dezimal</w:t>
            </w:r>
          </w:p>
        </w:tc>
        <w:tc>
          <w:tcPr>
            <w:tcW w:w="680" w:type="dxa"/>
            <w:tcBorders>
              <w:top w:val="single" w:sz="12" w:space="0" w:color="auto"/>
              <w:left w:val="single" w:sz="12" w:space="0" w:color="auto"/>
            </w:tcBorders>
          </w:tcPr>
          <w:p w14:paraId="4C809218" w14:textId="730D5B3E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7B71774F" w14:textId="7777777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4AFB14AC" w14:textId="7777777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1D54F7CF" w14:textId="1EF7C7D3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-1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5FB37433" w14:textId="39E797DB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027DA49E" w14:textId="159DADFA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2920FDF1" w14:textId="6C3E53AF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  <w:right w:val="single" w:sz="12" w:space="0" w:color="auto"/>
            </w:tcBorders>
          </w:tcPr>
          <w:p w14:paraId="71BAD766" w14:textId="3392F808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</w:tr>
      <w:tr w:rsidR="00EE5457" w:rsidRPr="000F1C0D" w14:paraId="7FF367F0" w14:textId="77777777" w:rsidTr="00220BE7">
        <w:trPr>
          <w:trHeight w:hRule="exact" w:val="284"/>
          <w:jc w:val="center"/>
        </w:trPr>
        <w:tc>
          <w:tcPr>
            <w:tcW w:w="1418" w:type="dxa"/>
            <w:vMerge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14:paraId="46DB2EF9" w14:textId="77777777" w:rsidR="00EE5457" w:rsidRPr="00425FE0" w:rsidRDefault="00EE5457" w:rsidP="00EE5457">
            <w:pPr>
              <w:pStyle w:val="Textbody"/>
              <w:spacing w:after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10B5BA9" w14:textId="77B111E4" w:rsidR="00EE5457" w:rsidRPr="00F2563D" w:rsidRDefault="00EE5457" w:rsidP="004867D8">
            <w:pPr>
              <w:pStyle w:val="Textbody"/>
              <w:spacing w:after="2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F2563D">
              <w:rPr>
                <w:rFonts w:asciiTheme="minorHAnsi" w:hAnsiTheme="minorHAnsi" w:cstheme="minorHAnsi"/>
                <w:sz w:val="22"/>
                <w:szCs w:val="22"/>
              </w:rPr>
              <w:t>binär</w:t>
            </w:r>
          </w:p>
        </w:tc>
        <w:tc>
          <w:tcPr>
            <w:tcW w:w="680" w:type="dxa"/>
            <w:tcBorders>
              <w:left w:val="single" w:sz="12" w:space="0" w:color="auto"/>
              <w:bottom w:val="single" w:sz="12" w:space="0" w:color="auto"/>
            </w:tcBorders>
          </w:tcPr>
          <w:p w14:paraId="61A5F08E" w14:textId="5889FF13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360A5938" w14:textId="7777777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460D86D2" w14:textId="3ABA98BF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0FF9F917" w14:textId="2382984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03D58FD2" w14:textId="04B9837B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32FB2210" w14:textId="7777777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6756912F" w14:textId="7777777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  <w:right w:val="single" w:sz="12" w:space="0" w:color="auto"/>
            </w:tcBorders>
          </w:tcPr>
          <w:p w14:paraId="7F0C9BF3" w14:textId="77777777" w:rsidR="00EE5457" w:rsidRPr="00B44E7E" w:rsidRDefault="00EE5457" w:rsidP="00A840F0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</w:tr>
      <w:tr w:rsidR="00EE5457" w:rsidRPr="000F1C0D" w14:paraId="0FD60583" w14:textId="77777777" w:rsidTr="00220BE7">
        <w:trPr>
          <w:trHeight w:hRule="exact" w:val="284"/>
          <w:jc w:val="center"/>
        </w:trPr>
        <w:tc>
          <w:tcPr>
            <w:tcW w:w="141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7B9AFC75" w14:textId="74CE5719" w:rsidR="00EE5457" w:rsidRPr="00425FE0" w:rsidRDefault="00EE5457" w:rsidP="00EE5457">
            <w:pPr>
              <w:pStyle w:val="Textbody"/>
              <w:spacing w:after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Kategorie 2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C84D26A" w14:textId="541F70A9" w:rsidR="00EE5457" w:rsidRPr="00F2563D" w:rsidRDefault="00EE5457" w:rsidP="004867D8">
            <w:pPr>
              <w:pStyle w:val="Textbody"/>
              <w:spacing w:after="2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F2563D">
              <w:rPr>
                <w:rFonts w:asciiTheme="minorHAnsi" w:hAnsiTheme="minorHAnsi" w:cstheme="minorHAnsi"/>
                <w:sz w:val="22"/>
                <w:szCs w:val="22"/>
              </w:rPr>
              <w:t>dezimal</w:t>
            </w:r>
          </w:p>
        </w:tc>
        <w:tc>
          <w:tcPr>
            <w:tcW w:w="680" w:type="dxa"/>
            <w:tcBorders>
              <w:top w:val="single" w:sz="12" w:space="0" w:color="auto"/>
              <w:left w:val="single" w:sz="12" w:space="0" w:color="auto"/>
            </w:tcBorders>
          </w:tcPr>
          <w:p w14:paraId="03D4184F" w14:textId="6BC8417A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7AB52F4A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13E42A9D" w14:textId="61536CAD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-3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33437EE9" w14:textId="4EFC8A30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-2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3F687B20" w14:textId="494E25DC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2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2648433B" w14:textId="560F3B44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3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3D4808A6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top w:val="single" w:sz="12" w:space="0" w:color="auto"/>
              <w:right w:val="single" w:sz="12" w:space="0" w:color="auto"/>
            </w:tcBorders>
          </w:tcPr>
          <w:p w14:paraId="0F809675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</w:tr>
      <w:tr w:rsidR="00EE5457" w:rsidRPr="000F1C0D" w14:paraId="035C725A" w14:textId="77777777" w:rsidTr="00220BE7">
        <w:trPr>
          <w:trHeight w:hRule="exact" w:val="284"/>
          <w:jc w:val="center"/>
        </w:trPr>
        <w:tc>
          <w:tcPr>
            <w:tcW w:w="1418" w:type="dxa"/>
            <w:vMerge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14:paraId="41F2DEFB" w14:textId="77777777" w:rsidR="00EE5457" w:rsidRPr="00425FE0" w:rsidRDefault="00EE5457" w:rsidP="00EE5457">
            <w:pPr>
              <w:pStyle w:val="Textbody"/>
              <w:spacing w:after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D6115E8" w14:textId="5531D777" w:rsidR="00EE5457" w:rsidRPr="00F2563D" w:rsidRDefault="00EE5457" w:rsidP="004867D8">
            <w:pPr>
              <w:pStyle w:val="Textbody"/>
              <w:spacing w:after="2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F2563D">
              <w:rPr>
                <w:rFonts w:asciiTheme="minorHAnsi" w:hAnsiTheme="minorHAnsi" w:cstheme="minorHAnsi"/>
                <w:sz w:val="22"/>
                <w:szCs w:val="22"/>
              </w:rPr>
              <w:t>binär</w:t>
            </w:r>
          </w:p>
        </w:tc>
        <w:tc>
          <w:tcPr>
            <w:tcW w:w="680" w:type="dxa"/>
            <w:tcBorders>
              <w:left w:val="single" w:sz="12" w:space="0" w:color="auto"/>
              <w:bottom w:val="single" w:sz="12" w:space="0" w:color="auto"/>
            </w:tcBorders>
          </w:tcPr>
          <w:p w14:paraId="30922D24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72DA78F8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425FB974" w14:textId="371591EA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00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6D5A7E9D" w14:textId="71B223FF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01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43B84751" w14:textId="78C2EDFD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10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0F94D90D" w14:textId="19065936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11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5C578D68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  <w:tc>
          <w:tcPr>
            <w:tcW w:w="680" w:type="dxa"/>
            <w:tcBorders>
              <w:bottom w:val="single" w:sz="12" w:space="0" w:color="auto"/>
              <w:right w:val="single" w:sz="12" w:space="0" w:color="auto"/>
            </w:tcBorders>
          </w:tcPr>
          <w:p w14:paraId="25D8A5C6" w14:textId="77777777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</w:p>
        </w:tc>
      </w:tr>
      <w:tr w:rsidR="00EE5457" w:rsidRPr="000F1C0D" w14:paraId="666D525E" w14:textId="77777777" w:rsidTr="00220BE7">
        <w:trPr>
          <w:trHeight w:hRule="exact" w:val="284"/>
          <w:jc w:val="center"/>
        </w:trPr>
        <w:tc>
          <w:tcPr>
            <w:tcW w:w="1418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773D19AC" w14:textId="49166FF0" w:rsidR="00EE5457" w:rsidRPr="00425FE0" w:rsidRDefault="00EE5457" w:rsidP="00EE5457">
            <w:pPr>
              <w:pStyle w:val="Textbody"/>
              <w:spacing w:after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425FE0">
              <w:rPr>
                <w:rFonts w:asciiTheme="minorHAnsi" w:hAnsiTheme="minorHAnsi" w:cstheme="minorHAnsi"/>
                <w:sz w:val="22"/>
                <w:szCs w:val="22"/>
              </w:rPr>
              <w:t>Kategorie 3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C77370B" w14:textId="6021865C" w:rsidR="00EE5457" w:rsidRPr="00F2563D" w:rsidRDefault="00EE5457" w:rsidP="004867D8">
            <w:pPr>
              <w:pStyle w:val="Textbody"/>
              <w:spacing w:after="24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F2563D">
              <w:rPr>
                <w:rFonts w:asciiTheme="minorHAnsi" w:hAnsiTheme="minorHAnsi" w:cstheme="minorHAnsi"/>
                <w:sz w:val="22"/>
                <w:szCs w:val="22"/>
              </w:rPr>
              <w:t>dezimal</w:t>
            </w:r>
          </w:p>
        </w:tc>
        <w:tc>
          <w:tcPr>
            <w:tcW w:w="680" w:type="dxa"/>
            <w:tcBorders>
              <w:top w:val="single" w:sz="12" w:space="0" w:color="auto"/>
              <w:left w:val="single" w:sz="12" w:space="0" w:color="auto"/>
            </w:tcBorders>
          </w:tcPr>
          <w:p w14:paraId="7E0EE1FA" w14:textId="27B1128B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-7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1C0035D3" w14:textId="477578AF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-6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4F1D98D2" w14:textId="21831736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</w:t>
            </w:r>
            <w:r w:rsidR="004867D8" w:rsidRPr="00B44E7E">
              <w:rPr>
                <w:rStyle w:val="07Code"/>
              </w:rPr>
              <w:t>5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3D7CA0D5" w14:textId="689687A3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-4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7132DE79" w14:textId="71DE56BD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4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478DB2A8" w14:textId="79B273A3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5</w:t>
            </w:r>
          </w:p>
        </w:tc>
        <w:tc>
          <w:tcPr>
            <w:tcW w:w="680" w:type="dxa"/>
            <w:tcBorders>
              <w:top w:val="single" w:sz="12" w:space="0" w:color="auto"/>
            </w:tcBorders>
          </w:tcPr>
          <w:p w14:paraId="220BA3AF" w14:textId="4E0B3278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6</w:t>
            </w:r>
          </w:p>
        </w:tc>
        <w:tc>
          <w:tcPr>
            <w:tcW w:w="680" w:type="dxa"/>
            <w:tcBorders>
              <w:top w:val="single" w:sz="12" w:space="0" w:color="auto"/>
              <w:right w:val="single" w:sz="12" w:space="0" w:color="auto"/>
            </w:tcBorders>
          </w:tcPr>
          <w:p w14:paraId="33934372" w14:textId="1E9C01FC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7</w:t>
            </w:r>
          </w:p>
        </w:tc>
      </w:tr>
      <w:tr w:rsidR="00EE5457" w:rsidRPr="000F1C0D" w14:paraId="01FD4C0D" w14:textId="77777777" w:rsidTr="00220BE7">
        <w:trPr>
          <w:trHeight w:hRule="exact" w:val="284"/>
          <w:jc w:val="center"/>
        </w:trPr>
        <w:tc>
          <w:tcPr>
            <w:tcW w:w="1418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589A2DD" w14:textId="4E87C17B" w:rsidR="00EE5457" w:rsidRPr="00425FE0" w:rsidRDefault="00EE5457" w:rsidP="00EE5457">
            <w:pPr>
              <w:pStyle w:val="Textbody"/>
              <w:spacing w:after="24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8FC7DE5" w14:textId="012C62F3" w:rsidR="00EE5457" w:rsidRPr="00F2563D" w:rsidRDefault="00EE5457" w:rsidP="004867D8">
            <w:pPr>
              <w:pStyle w:val="Textbody"/>
              <w:spacing w:after="240"/>
              <w:jc w:val="center"/>
              <w:rPr>
                <w:rFonts w:ascii="Consolas" w:hAnsi="Consolas" w:cstheme="minorHAnsi"/>
                <w:sz w:val="22"/>
                <w:szCs w:val="22"/>
              </w:rPr>
            </w:pPr>
            <w:r w:rsidRPr="00F2563D">
              <w:rPr>
                <w:rFonts w:asciiTheme="minorHAnsi" w:hAnsiTheme="minorHAnsi" w:cstheme="minorHAnsi"/>
                <w:sz w:val="22"/>
                <w:szCs w:val="22"/>
              </w:rPr>
              <w:t>binär</w:t>
            </w:r>
          </w:p>
        </w:tc>
        <w:tc>
          <w:tcPr>
            <w:tcW w:w="680" w:type="dxa"/>
            <w:tcBorders>
              <w:left w:val="single" w:sz="12" w:space="0" w:color="auto"/>
              <w:bottom w:val="single" w:sz="12" w:space="0" w:color="auto"/>
            </w:tcBorders>
          </w:tcPr>
          <w:p w14:paraId="1C39D918" w14:textId="7B6797A9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000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724A3B44" w14:textId="469562FD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001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24D09FD5" w14:textId="5E977B38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010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7290793B" w14:textId="202D39C9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011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2B87B7E2" w14:textId="2BCAA6E3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100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10A61EDD" w14:textId="7C22FFA0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101</w:t>
            </w:r>
          </w:p>
        </w:tc>
        <w:tc>
          <w:tcPr>
            <w:tcW w:w="680" w:type="dxa"/>
            <w:tcBorders>
              <w:bottom w:val="single" w:sz="12" w:space="0" w:color="auto"/>
            </w:tcBorders>
          </w:tcPr>
          <w:p w14:paraId="4FFABBE2" w14:textId="64308E4C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110</w:t>
            </w:r>
          </w:p>
        </w:tc>
        <w:tc>
          <w:tcPr>
            <w:tcW w:w="680" w:type="dxa"/>
            <w:tcBorders>
              <w:bottom w:val="single" w:sz="12" w:space="0" w:color="auto"/>
              <w:right w:val="single" w:sz="12" w:space="0" w:color="auto"/>
            </w:tcBorders>
          </w:tcPr>
          <w:p w14:paraId="61069E66" w14:textId="72FBCA08" w:rsidR="00EE5457" w:rsidRPr="00B44E7E" w:rsidRDefault="00EE5457" w:rsidP="00EE5457">
            <w:pPr>
              <w:pStyle w:val="Textbody"/>
              <w:spacing w:after="240"/>
              <w:jc w:val="center"/>
              <w:rPr>
                <w:rStyle w:val="07Code"/>
              </w:rPr>
            </w:pPr>
            <w:r w:rsidRPr="00B44E7E">
              <w:rPr>
                <w:rStyle w:val="07Code"/>
              </w:rPr>
              <w:t>111</w:t>
            </w:r>
          </w:p>
        </w:tc>
      </w:tr>
    </w:tbl>
    <w:p w14:paraId="52341B6C" w14:textId="0E3FD5F0" w:rsidR="004867D8" w:rsidRDefault="004867D8" w:rsidP="00953CE0">
      <w:pPr>
        <w:pStyle w:val="06Abbildung"/>
        <w:spacing w:before="120" w:after="120"/>
        <w:contextualSpacing w:val="0"/>
      </w:pPr>
      <w:r>
        <w:t xml:space="preserve">Abbildung 5: </w:t>
      </w:r>
      <w:r w:rsidR="00447295">
        <w:t>Binärcodes v</w:t>
      </w:r>
      <w:r>
        <w:t>on Code A der Kategorien 1, 2 und 3 mit zugehörige</w:t>
      </w:r>
      <w:r w:rsidR="00DB7965">
        <w:t>n</w:t>
      </w:r>
      <w:r>
        <w:t xml:space="preserve"> Dezimalwert</w:t>
      </w:r>
      <w:r w:rsidR="00DB7965">
        <w:t>en</w:t>
      </w:r>
    </w:p>
    <w:p w14:paraId="6CF6289E" w14:textId="77777777" w:rsidR="00EE5457" w:rsidRDefault="00EE5457" w:rsidP="002B4C26">
      <w:pPr>
        <w:pStyle w:val="06Abbildung"/>
        <w:spacing w:after="120"/>
        <w:contextualSpacing w:val="0"/>
        <w:jc w:val="left"/>
        <w:rPr>
          <w:i w:val="0"/>
          <w:iCs w:val="0"/>
        </w:rPr>
      </w:pPr>
    </w:p>
    <w:p w14:paraId="6199A39F" w14:textId="1E37FA47" w:rsidR="007248BD" w:rsidRPr="007248BD" w:rsidRDefault="00691C13" w:rsidP="007248BD">
      <w:pPr>
        <w:pStyle w:val="02klberschrift"/>
      </w:pPr>
      <w:r>
        <w:t>z</w:t>
      </w:r>
      <w:r w:rsidR="007248BD" w:rsidRPr="007248BD">
        <w:t>u</w:t>
      </w:r>
      <w:r w:rsidR="007248BD">
        <w:t xml:space="preserve"> </w:t>
      </w:r>
      <w:r w:rsidR="00361F71">
        <w:t xml:space="preserve">den </w:t>
      </w:r>
      <w:r w:rsidR="007248BD" w:rsidRPr="007248BD">
        <w:t>Aufgabenteil</w:t>
      </w:r>
      <w:r w:rsidR="007248BD">
        <w:t>en</w:t>
      </w:r>
      <w:r w:rsidR="007248BD" w:rsidRPr="007248BD">
        <w:t xml:space="preserve"> </w:t>
      </w:r>
      <w:r w:rsidR="007248BD">
        <w:t>f</w:t>
      </w:r>
      <w:r w:rsidR="007248BD" w:rsidRPr="007248BD">
        <w:t>)</w:t>
      </w:r>
      <w:r w:rsidR="00581A59">
        <w:t xml:space="preserve">, </w:t>
      </w:r>
      <w:r w:rsidR="007248BD">
        <w:t>g)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03"/>
        <w:gridCol w:w="3304"/>
        <w:gridCol w:w="3304"/>
      </w:tblGrid>
      <w:tr w:rsidR="00D953CD" w:rsidRPr="00B44E7E" w14:paraId="7A8D6341" w14:textId="77777777" w:rsidTr="00D953CD">
        <w:tc>
          <w:tcPr>
            <w:tcW w:w="3303" w:type="dxa"/>
          </w:tcPr>
          <w:p w14:paraId="250557D8" w14:textId="6845BBEA" w:rsidR="00D953CD" w:rsidRPr="00B44E7E" w:rsidRDefault="00D953CD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(0,1) = 10</w:t>
            </w:r>
          </w:p>
          <w:p w14:paraId="5907B988" w14:textId="5646F65A" w:rsidR="00D953CD" w:rsidRPr="00B44E7E" w:rsidRDefault="00D953CD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(0,2) = 00</w:t>
            </w:r>
          </w:p>
          <w:p w14:paraId="18657BDD" w14:textId="7B65BC53" w:rsidR="00D953CD" w:rsidRPr="00B44E7E" w:rsidRDefault="00D953CD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(0,3) = 1111</w:t>
            </w:r>
          </w:p>
          <w:p w14:paraId="084D7E84" w14:textId="08F6AFFF" w:rsidR="00D953CD" w:rsidRPr="00B44E7E" w:rsidRDefault="00D953CD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(0,4) = 0101</w:t>
            </w:r>
          </w:p>
          <w:p w14:paraId="01864D28" w14:textId="7ACA7637" w:rsidR="001633D7" w:rsidRPr="00B44E7E" w:rsidRDefault="001633D7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(0,5) = 111000</w:t>
            </w:r>
          </w:p>
          <w:p w14:paraId="57DFECEA" w14:textId="44261F1B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(0,6) = 1100000110</w:t>
            </w:r>
          </w:p>
          <w:p w14:paraId="1391B52B" w14:textId="058423DB" w:rsidR="001633D7" w:rsidRPr="00B44E7E" w:rsidRDefault="001633D7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(1,1) = 1101</w:t>
            </w:r>
          </w:p>
          <w:p w14:paraId="5769F210" w14:textId="39604241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(1,2) = 01000</w:t>
            </w:r>
          </w:p>
          <w:p w14:paraId="53E10C6F" w14:textId="3CDA8C35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(1,3) = 1100001</w:t>
            </w:r>
          </w:p>
          <w:p w14:paraId="70A5A535" w14:textId="2741A9DE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(1,4) = 1100000101</w:t>
            </w:r>
          </w:p>
          <w:p w14:paraId="267718E3" w14:textId="1D1E709C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(1,5) = 110000011110</w:t>
            </w:r>
          </w:p>
          <w:p w14:paraId="63BCB01A" w14:textId="33D2C4AC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(2,1) = 11001</w:t>
            </w:r>
          </w:p>
          <w:p w14:paraId="7153CE48" w14:textId="35023058" w:rsidR="00D953CD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(2,2) = 1100011</w:t>
            </w:r>
          </w:p>
        </w:tc>
        <w:tc>
          <w:tcPr>
            <w:tcW w:w="3304" w:type="dxa"/>
          </w:tcPr>
          <w:p w14:paraId="3B6A4BCD" w14:textId="49FD3858" w:rsidR="00A85626" w:rsidRPr="00B44E7E" w:rsidRDefault="00A85626" w:rsidP="00A85626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(2,3) = 111010010</w:t>
            </w:r>
          </w:p>
          <w:p w14:paraId="728D8D15" w14:textId="126766E8" w:rsidR="00A85626" w:rsidRPr="00B44E7E" w:rsidRDefault="00A85626" w:rsidP="00A85626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(2,4) = 11000000010</w:t>
            </w:r>
          </w:p>
          <w:p w14:paraId="2B9EE694" w14:textId="23E38B14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(3,1) = 01001</w:t>
            </w:r>
          </w:p>
          <w:p w14:paraId="5B5A0FF6" w14:textId="6B5B4BF7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(3,2) = 11101000</w:t>
            </w:r>
          </w:p>
          <w:p w14:paraId="6F494165" w14:textId="287E2A6F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(3,3) = 111010110</w:t>
            </w:r>
          </w:p>
          <w:p w14:paraId="6EE41E92" w14:textId="0B2EA6CA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(3,4) = 11000001111110</w:t>
            </w:r>
          </w:p>
          <w:p w14:paraId="58DADDA0" w14:textId="17C14B48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(4,1) = 111001</w:t>
            </w:r>
          </w:p>
          <w:p w14:paraId="28A2BD2F" w14:textId="6D71CFF6" w:rsidR="001633D7" w:rsidRPr="00B44E7E" w:rsidRDefault="001633D7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(4,2) = 111010011</w:t>
            </w:r>
          </w:p>
          <w:p w14:paraId="06454CC5" w14:textId="42440328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(4,3) = 11000001111111</w:t>
            </w:r>
          </w:p>
          <w:p w14:paraId="64DA6846" w14:textId="4639F9DC" w:rsidR="00D953CD" w:rsidRPr="00B44E7E" w:rsidRDefault="00D953CD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(5,1) = 1110111</w:t>
            </w:r>
          </w:p>
          <w:p w14:paraId="27369C7A" w14:textId="39334F14" w:rsidR="00D953CD" w:rsidRPr="00B44E7E" w:rsidRDefault="00D953CD" w:rsidP="00D953CD">
            <w:pPr>
              <w:pStyle w:val="Textbody"/>
              <w:spacing w:after="0"/>
              <w:jc w:val="both"/>
              <w:rPr>
                <w:rStyle w:val="07Code"/>
              </w:rPr>
            </w:pPr>
            <w:r w:rsidRPr="00B44E7E">
              <w:rPr>
                <w:rStyle w:val="07Code"/>
              </w:rPr>
              <w:t>(5,2) = 1110101111</w:t>
            </w:r>
          </w:p>
          <w:p w14:paraId="172B4913" w14:textId="006D8A29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(6,1) = 1100010</w:t>
            </w:r>
          </w:p>
          <w:p w14:paraId="371D8769" w14:textId="0559FCD9" w:rsidR="001633D7" w:rsidRPr="00862F9D" w:rsidRDefault="001633D7" w:rsidP="00A85626">
            <w:pPr>
              <w:pStyle w:val="06Abbildung"/>
              <w:spacing w:before="0" w:after="0"/>
              <w:contextualSpacing w:val="0"/>
              <w:jc w:val="left"/>
              <w:rPr>
                <w:rStyle w:val="07Code"/>
                <w:rFonts w:eastAsia="Courier New"/>
                <w:i w:val="0"/>
                <w:iCs w:val="0"/>
              </w:rPr>
            </w:pPr>
            <w:r w:rsidRPr="00862F9D">
              <w:rPr>
                <w:rStyle w:val="07Code"/>
                <w:rFonts w:eastAsia="Courier New"/>
                <w:i w:val="0"/>
                <w:iCs w:val="0"/>
              </w:rPr>
              <w:t>(6,2) = 1100000011</w:t>
            </w:r>
          </w:p>
        </w:tc>
        <w:tc>
          <w:tcPr>
            <w:tcW w:w="3304" w:type="dxa"/>
          </w:tcPr>
          <w:p w14:paraId="5FE00E4B" w14:textId="3E9F8F56" w:rsidR="00A85626" w:rsidRPr="00B44E7E" w:rsidRDefault="00CF7CD5" w:rsidP="001633D7">
            <w:pPr>
              <w:pStyle w:val="Textbody"/>
              <w:spacing w:after="0"/>
              <w:rPr>
                <w:rStyle w:val="07Code"/>
              </w:rPr>
            </w:pPr>
            <w:r>
              <w:rPr>
                <w:rStyle w:val="07Code"/>
              </w:rPr>
              <w:t xml:space="preserve"> </w:t>
            </w:r>
            <w:r w:rsidR="00A85626" w:rsidRPr="00B44E7E">
              <w:rPr>
                <w:rStyle w:val="07Code"/>
              </w:rPr>
              <w:t>(6,3)</w:t>
            </w:r>
            <w:r>
              <w:rPr>
                <w:rStyle w:val="07Code"/>
              </w:rPr>
              <w:t xml:space="preserve"> </w:t>
            </w:r>
            <w:r w:rsidR="00A85626" w:rsidRPr="00B44E7E">
              <w:rPr>
                <w:rStyle w:val="07Code"/>
              </w:rPr>
              <w:t>= 1100000111110</w:t>
            </w:r>
          </w:p>
          <w:p w14:paraId="530389B3" w14:textId="0A4A9A35" w:rsidR="001633D7" w:rsidRPr="00B44E7E" w:rsidRDefault="00CF7CD5" w:rsidP="001633D7">
            <w:pPr>
              <w:pStyle w:val="Textbody"/>
              <w:spacing w:after="0"/>
              <w:rPr>
                <w:rStyle w:val="07Code"/>
              </w:rPr>
            </w:pPr>
            <w:r>
              <w:rPr>
                <w:rStyle w:val="07Code"/>
              </w:rPr>
              <w:t xml:space="preserve"> </w:t>
            </w:r>
            <w:r w:rsidR="001633D7" w:rsidRPr="00B44E7E">
              <w:rPr>
                <w:rStyle w:val="07Code"/>
              </w:rPr>
              <w:t>(7,1) = 1110110</w:t>
            </w:r>
          </w:p>
          <w:p w14:paraId="5530FA6A" w14:textId="6B0A8D10" w:rsidR="001633D7" w:rsidRPr="00B44E7E" w:rsidRDefault="00CF7CD5" w:rsidP="001633D7">
            <w:pPr>
              <w:pStyle w:val="Textbody"/>
              <w:spacing w:after="0"/>
              <w:rPr>
                <w:rStyle w:val="07Code"/>
              </w:rPr>
            </w:pPr>
            <w:r>
              <w:rPr>
                <w:rStyle w:val="07Code"/>
              </w:rPr>
              <w:t xml:space="preserve"> </w:t>
            </w:r>
            <w:r w:rsidR="001633D7" w:rsidRPr="00B44E7E">
              <w:rPr>
                <w:rStyle w:val="07Code"/>
              </w:rPr>
              <w:t>(7,2) = 1100000100</w:t>
            </w:r>
          </w:p>
          <w:p w14:paraId="28B565DE" w14:textId="0ED2864B" w:rsidR="001633D7" w:rsidRPr="00B44E7E" w:rsidRDefault="00CF7CD5" w:rsidP="001633D7">
            <w:pPr>
              <w:pStyle w:val="Textbody"/>
              <w:spacing w:after="0"/>
              <w:rPr>
                <w:rStyle w:val="07Code"/>
              </w:rPr>
            </w:pPr>
            <w:r>
              <w:rPr>
                <w:rStyle w:val="07Code"/>
              </w:rPr>
              <w:t xml:space="preserve"> </w:t>
            </w:r>
            <w:r w:rsidR="001633D7" w:rsidRPr="00B44E7E">
              <w:rPr>
                <w:rStyle w:val="07Code"/>
              </w:rPr>
              <w:t>(8,1) = 111010101</w:t>
            </w:r>
          </w:p>
          <w:p w14:paraId="41C11E54" w14:textId="3D7698E1" w:rsidR="001633D7" w:rsidRPr="00B44E7E" w:rsidRDefault="00CF7CD5" w:rsidP="001633D7">
            <w:pPr>
              <w:pStyle w:val="Textbody"/>
              <w:spacing w:after="0"/>
              <w:rPr>
                <w:rStyle w:val="07Code"/>
              </w:rPr>
            </w:pPr>
            <w:r>
              <w:rPr>
                <w:rStyle w:val="07Code"/>
              </w:rPr>
              <w:t xml:space="preserve"> </w:t>
            </w:r>
            <w:r w:rsidR="001633D7" w:rsidRPr="00B44E7E">
              <w:rPr>
                <w:rStyle w:val="07Code"/>
              </w:rPr>
              <w:t>(8,2) = 1100000001100</w:t>
            </w:r>
          </w:p>
          <w:p w14:paraId="1B7AFB58" w14:textId="09D3BAF8" w:rsidR="001633D7" w:rsidRPr="00B44E7E" w:rsidRDefault="00CF7CD5" w:rsidP="001633D7">
            <w:pPr>
              <w:pStyle w:val="Textbody"/>
              <w:spacing w:after="0"/>
              <w:rPr>
                <w:rStyle w:val="07Code"/>
              </w:rPr>
            </w:pPr>
            <w:r>
              <w:rPr>
                <w:rStyle w:val="07Code"/>
              </w:rPr>
              <w:t xml:space="preserve"> </w:t>
            </w:r>
            <w:r w:rsidR="001633D7" w:rsidRPr="00B44E7E">
              <w:rPr>
                <w:rStyle w:val="07Code"/>
              </w:rPr>
              <w:t>(9,1) = 111010100</w:t>
            </w:r>
          </w:p>
          <w:p w14:paraId="5157418F" w14:textId="1C4C1AEA" w:rsidR="001633D7" w:rsidRPr="00B44E7E" w:rsidRDefault="00CF7CD5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>
              <w:rPr>
                <w:rStyle w:val="07Code"/>
                <w:rFonts w:eastAsia="Courier New"/>
              </w:rPr>
              <w:t xml:space="preserve"> </w:t>
            </w:r>
            <w:r w:rsidR="001633D7" w:rsidRPr="00B44E7E">
              <w:rPr>
                <w:rStyle w:val="07Code"/>
                <w:rFonts w:eastAsia="Courier New"/>
              </w:rPr>
              <w:t>(9,2) = 1100000001101</w:t>
            </w:r>
          </w:p>
          <w:p w14:paraId="1F27F73A" w14:textId="52A2F9D5" w:rsidR="00D953CD" w:rsidRPr="00B44E7E" w:rsidRDefault="00D953CD" w:rsidP="00D953CD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(10,1) = 1110101110</w:t>
            </w:r>
          </w:p>
          <w:p w14:paraId="7089A621" w14:textId="77777777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(11,1) = 1100000010</w:t>
            </w:r>
          </w:p>
          <w:p w14:paraId="788121E8" w14:textId="77777777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(12,1) = 1100000000</w:t>
            </w:r>
          </w:p>
          <w:p w14:paraId="7EEEC1D7" w14:textId="77777777" w:rsidR="001633D7" w:rsidRPr="00B44E7E" w:rsidRDefault="001633D7" w:rsidP="001633D7">
            <w:pPr>
              <w:pStyle w:val="Textbody"/>
              <w:spacing w:after="0"/>
              <w:rPr>
                <w:rStyle w:val="07Code"/>
              </w:rPr>
            </w:pPr>
            <w:r w:rsidRPr="00B44E7E">
              <w:rPr>
                <w:rStyle w:val="07Code"/>
              </w:rPr>
              <w:t>(13,1) = 1100000001110</w:t>
            </w:r>
          </w:p>
          <w:p w14:paraId="02E08650" w14:textId="7B08CD03" w:rsidR="00D953CD" w:rsidRPr="00B44E7E" w:rsidRDefault="00D953CD" w:rsidP="001633D7">
            <w:pPr>
              <w:spacing w:before="0" w:after="0" w:line="240" w:lineRule="auto"/>
              <w:rPr>
                <w:rStyle w:val="07Code"/>
                <w:rFonts w:eastAsia="Courier New"/>
              </w:rPr>
            </w:pPr>
            <w:r w:rsidRPr="00B44E7E">
              <w:rPr>
                <w:rStyle w:val="07Code"/>
                <w:rFonts w:eastAsia="Courier New"/>
              </w:rPr>
              <w:t>(14,1) = 11000001110</w:t>
            </w:r>
          </w:p>
        </w:tc>
      </w:tr>
    </w:tbl>
    <w:p w14:paraId="1EA2119E" w14:textId="05CF5536" w:rsidR="00D953CD" w:rsidRPr="00D953CD" w:rsidRDefault="00D953CD" w:rsidP="00D953CD">
      <w:pPr>
        <w:pStyle w:val="06Abbildung"/>
        <w:spacing w:before="120"/>
      </w:pPr>
      <w:r w:rsidRPr="00D953CD">
        <w:t xml:space="preserve">Abbildung </w:t>
      </w:r>
      <w:r w:rsidR="00EC6A5D">
        <w:t>6</w:t>
      </w:r>
      <w:r w:rsidRPr="00D953CD">
        <w:t xml:space="preserve">: </w:t>
      </w:r>
      <w:r>
        <w:t>Huffman-Codes für Datenpakete</w:t>
      </w:r>
    </w:p>
    <w:sectPr w:rsidR="00D953CD" w:rsidRPr="00D953CD" w:rsidSect="0050365B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type w:val="continuous"/>
      <w:pgSz w:w="11906" w:h="16838" w:code="9"/>
      <w:pgMar w:top="1701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803D86" w14:textId="77777777" w:rsidR="0050365B" w:rsidRDefault="0050365B">
      <w:r>
        <w:separator/>
      </w:r>
    </w:p>
    <w:p w14:paraId="2EC4F7D3" w14:textId="77777777" w:rsidR="0050365B" w:rsidRDefault="0050365B"/>
    <w:p w14:paraId="556431B1" w14:textId="77777777" w:rsidR="0050365B" w:rsidRDefault="0050365B" w:rsidP="00C12B8D"/>
  </w:endnote>
  <w:endnote w:type="continuationSeparator" w:id="0">
    <w:p w14:paraId="65ED136D" w14:textId="77777777" w:rsidR="0050365B" w:rsidRDefault="0050365B">
      <w:r>
        <w:continuationSeparator/>
      </w:r>
    </w:p>
    <w:p w14:paraId="530F2845" w14:textId="77777777" w:rsidR="0050365B" w:rsidRDefault="0050365B"/>
    <w:p w14:paraId="0788B995" w14:textId="77777777" w:rsidR="0050365B" w:rsidRDefault="0050365B" w:rsidP="00C12B8D"/>
  </w:endnote>
  <w:endnote w:type="continuationNotice" w:id="1">
    <w:p w14:paraId="0E42BC0D" w14:textId="77777777" w:rsidR="0050365B" w:rsidRDefault="0050365B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AEE771A-B614-4331-9825-923CCE966457}"/>
    <w:embedBold r:id="rId2" w:fontKey="{B9B14DFC-1451-4686-B830-2EDC612C0620}"/>
    <w:embedItalic r:id="rId3" w:fontKey="{08C81C96-3EE4-44E3-BD66-F47B938D948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4" w:subsetted="1" w:fontKey="{76963AB7-E1EE-4410-82A2-4B21479C7E3A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1DE12" w14:textId="77777777" w:rsidR="0006156C" w:rsidRDefault="0006156C" w:rsidP="00990E9C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7812D35" w14:textId="77777777" w:rsidR="0006156C" w:rsidRDefault="0006156C" w:rsidP="00990E9C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9469C4" w14:textId="77777777" w:rsidR="0006156C" w:rsidRPr="00513D4C" w:rsidRDefault="0006156C" w:rsidP="007C5952">
    <w:pPr>
      <w:pStyle w:val="Fuzeile"/>
      <w:tabs>
        <w:tab w:val="clear" w:pos="4536"/>
        <w:tab w:val="clear" w:pos="9072"/>
        <w:tab w:val="right" w:pos="9923"/>
      </w:tabs>
      <w:ind w:right="-2"/>
      <w:rPr>
        <w:sz w:val="20"/>
        <w:szCs w:val="20"/>
      </w:rPr>
    </w:pPr>
    <w:r w:rsidRPr="00513D4C">
      <w:rPr>
        <w:sz w:val="20"/>
        <w:szCs w:val="20"/>
      </w:rPr>
      <w:t>Niedersächsisches Kultusministerium</w:t>
    </w:r>
    <w:r w:rsidRPr="00513D4C">
      <w:rPr>
        <w:sz w:val="20"/>
        <w:szCs w:val="20"/>
      </w:rPr>
      <w:tab/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PAGE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1</w:t>
    </w:r>
    <w:r w:rsidRPr="00513D4C">
      <w:rPr>
        <w:rStyle w:val="Seitenzahl"/>
        <w:sz w:val="20"/>
        <w:szCs w:val="20"/>
      </w:rPr>
      <w:fldChar w:fldCharType="end"/>
    </w:r>
    <w:r w:rsidRPr="00513D4C">
      <w:rPr>
        <w:rStyle w:val="Seitenzahl"/>
        <w:sz w:val="20"/>
        <w:szCs w:val="20"/>
      </w:rPr>
      <w:t xml:space="preserve"> von </w:t>
    </w:r>
    <w:r w:rsidRPr="00513D4C">
      <w:rPr>
        <w:rStyle w:val="Seitenzahl"/>
        <w:sz w:val="20"/>
        <w:szCs w:val="20"/>
      </w:rPr>
      <w:fldChar w:fldCharType="begin"/>
    </w:r>
    <w:r w:rsidRPr="00513D4C">
      <w:rPr>
        <w:rStyle w:val="Seitenzahl"/>
        <w:sz w:val="20"/>
        <w:szCs w:val="20"/>
      </w:rPr>
      <w:instrText xml:space="preserve"> NUMPAGES </w:instrText>
    </w:r>
    <w:r w:rsidRPr="00513D4C">
      <w:rPr>
        <w:rStyle w:val="Seitenzahl"/>
        <w:sz w:val="20"/>
        <w:szCs w:val="20"/>
      </w:rPr>
      <w:fldChar w:fldCharType="separate"/>
    </w:r>
    <w:r w:rsidR="009465B0">
      <w:rPr>
        <w:rStyle w:val="Seitenzahl"/>
        <w:noProof/>
        <w:sz w:val="20"/>
        <w:szCs w:val="20"/>
      </w:rPr>
      <w:t>2</w:t>
    </w:r>
    <w:r w:rsidRPr="00513D4C">
      <w:rPr>
        <w:rStyle w:val="Seitenzah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AD91F" w14:textId="77777777" w:rsidR="0006156C" w:rsidRDefault="0006156C" w:rsidP="00217675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1158341C" w14:textId="77777777" w:rsidR="0006156C" w:rsidRDefault="0006156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E2FCD4" w14:textId="77777777" w:rsidR="0050365B" w:rsidRDefault="0050365B">
      <w:r>
        <w:separator/>
      </w:r>
    </w:p>
    <w:p w14:paraId="2A0A1607" w14:textId="77777777" w:rsidR="0050365B" w:rsidRDefault="0050365B"/>
    <w:p w14:paraId="5FFBC92E" w14:textId="77777777" w:rsidR="0050365B" w:rsidRDefault="0050365B" w:rsidP="00C12B8D"/>
  </w:footnote>
  <w:footnote w:type="continuationSeparator" w:id="0">
    <w:p w14:paraId="1B7D1183" w14:textId="77777777" w:rsidR="0050365B" w:rsidRDefault="0050365B">
      <w:r>
        <w:continuationSeparator/>
      </w:r>
    </w:p>
    <w:p w14:paraId="281587E9" w14:textId="77777777" w:rsidR="0050365B" w:rsidRDefault="0050365B"/>
    <w:p w14:paraId="5D0BCDC2" w14:textId="77777777" w:rsidR="0050365B" w:rsidRDefault="0050365B" w:rsidP="00C12B8D"/>
  </w:footnote>
  <w:footnote w:type="continuationNotice" w:id="1">
    <w:p w14:paraId="6D797DBF" w14:textId="77777777" w:rsidR="0050365B" w:rsidRDefault="0050365B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10200" w:type="dxa"/>
      <w:tblInd w:w="-108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shd w:val="clear" w:color="auto" w:fill="D9D9D9" w:themeFill="background1" w:themeFillShade="D9"/>
      <w:tblLook w:val="04A0" w:firstRow="1" w:lastRow="0" w:firstColumn="1" w:lastColumn="0" w:noHBand="0" w:noVBand="1"/>
    </w:tblPr>
    <w:tblGrid>
      <w:gridCol w:w="2341"/>
      <w:gridCol w:w="4252"/>
      <w:gridCol w:w="880"/>
      <w:gridCol w:w="2727"/>
    </w:tblGrid>
    <w:tr w:rsidR="00D574C5" w:rsidRPr="003E65BD" w14:paraId="6509C047" w14:textId="77777777" w:rsidTr="00152109">
      <w:tc>
        <w:tcPr>
          <w:tcW w:w="2263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1C5518DF" w14:textId="6CE7A6CC" w:rsidR="00D574C5" w:rsidRPr="00A06671" w:rsidRDefault="00D574C5" w:rsidP="00A06671">
          <w:pPr>
            <w:pStyle w:val="KeinLeerraum"/>
            <w:spacing w:before="0" w:after="0" w:line="240" w:lineRule="auto"/>
            <w:jc w:val="left"/>
            <w:rPr>
              <w:rStyle w:val="98Kopfzeile"/>
              <w:b w:val="0"/>
              <w:bCs/>
            </w:rPr>
          </w:pPr>
          <w:r w:rsidRPr="00A06671">
            <w:rPr>
              <w:rFonts w:ascii="Calibri" w:hAnsi="Calibri" w:cs="Times New Roman"/>
              <w:bCs/>
              <w:i w:val="0"/>
            </w:rPr>
            <w:t>Zentralabitur 20</w:t>
          </w:r>
          <w:r w:rsidR="0047287F" w:rsidRPr="00A06671">
            <w:rPr>
              <w:rFonts w:ascii="Calibri" w:hAnsi="Calibri" w:cs="Times New Roman"/>
              <w:bCs/>
              <w:i w:val="0"/>
            </w:rPr>
            <w:t>2</w:t>
          </w:r>
          <w:r w:rsidR="00910023">
            <w:rPr>
              <w:rFonts w:ascii="Calibri" w:hAnsi="Calibri" w:cs="Times New Roman"/>
              <w:bCs/>
              <w:i w:val="0"/>
            </w:rPr>
            <w:t>4</w:t>
          </w:r>
        </w:p>
      </w:tc>
      <w:tc>
        <w:tcPr>
          <w:tcW w:w="4962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07A7EADF" w14:textId="5723B828" w:rsidR="00D574C5" w:rsidRPr="00A06671" w:rsidRDefault="0047287F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r w:rsidRPr="00A06671">
            <w:rPr>
              <w:b w:val="0"/>
            </w:rPr>
            <w:t>Informatik</w:t>
          </w:r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FEA27E8" w14:textId="77777777" w:rsidR="00D574C5" w:rsidRPr="00A06671" w:rsidRDefault="00D574C5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Material für Prüflinge</w:t>
          </w:r>
        </w:p>
      </w:tc>
    </w:tr>
    <w:tr w:rsidR="00D574C5" w:rsidRPr="003E65BD" w14:paraId="1A79B478" w14:textId="77777777" w:rsidTr="00152109">
      <w:tc>
        <w:tcPr>
          <w:tcW w:w="6374" w:type="dxa"/>
          <w:gridSpan w:val="2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42224B32" w14:textId="49921806" w:rsidR="00D574C5" w:rsidRPr="00A06671" w:rsidRDefault="002D060B" w:rsidP="00A06671">
          <w:pPr>
            <w:pStyle w:val="99Kopfzeile"/>
            <w:spacing w:before="0" w:after="0" w:line="240" w:lineRule="auto"/>
            <w:rPr>
              <w:b w:val="0"/>
            </w:rPr>
          </w:pPr>
          <w:r w:rsidRPr="00A06671">
            <w:rPr>
              <w:b w:val="0"/>
            </w:rPr>
            <w:t xml:space="preserve">Block </w:t>
          </w:r>
          <w:r w:rsidR="006E5AAF">
            <w:rPr>
              <w:b w:val="0"/>
            </w:rPr>
            <w:t>2</w:t>
          </w:r>
          <w:r w:rsidR="0008719A" w:rsidRPr="00A06671">
            <w:rPr>
              <w:b w:val="0"/>
            </w:rPr>
            <w:t>:</w:t>
          </w:r>
          <w:r w:rsidR="00C46CF2" w:rsidRPr="00A06671">
            <w:rPr>
              <w:b w:val="0"/>
            </w:rPr>
            <w:t xml:space="preserve"> </w:t>
          </w:r>
          <w:r w:rsidR="00640873" w:rsidRPr="00A06671">
            <w:rPr>
              <w:b w:val="0"/>
            </w:rPr>
            <w:t>Aufgabe</w:t>
          </w:r>
          <w:r w:rsidR="00C46CF2" w:rsidRPr="00A06671">
            <w:rPr>
              <w:b w:val="0"/>
            </w:rPr>
            <w:t xml:space="preserve"> </w:t>
          </w:r>
          <w:r w:rsidR="00CA10BF">
            <w:rPr>
              <w:b w:val="0"/>
            </w:rPr>
            <w:t>C</w:t>
          </w:r>
        </w:p>
      </w:tc>
      <w:tc>
        <w:tcPr>
          <w:tcW w:w="851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38AB8A1E" w14:textId="58E03962" w:rsidR="00D574C5" w:rsidRPr="00A06671" w:rsidRDefault="00097D15" w:rsidP="00A06671">
          <w:pPr>
            <w:pStyle w:val="99Kopfzeile"/>
            <w:spacing w:before="0" w:after="0" w:line="240" w:lineRule="auto"/>
            <w:jc w:val="center"/>
            <w:rPr>
              <w:b w:val="0"/>
            </w:rPr>
          </w:pPr>
          <w:proofErr w:type="spellStart"/>
          <w:r>
            <w:rPr>
              <w:b w:val="0"/>
            </w:rPr>
            <w:t>e</w:t>
          </w:r>
          <w:r w:rsidR="00D574C5" w:rsidRPr="00A06671">
            <w:rPr>
              <w:b w:val="0"/>
            </w:rPr>
            <w:t>A</w:t>
          </w:r>
          <w:proofErr w:type="spellEnd"/>
        </w:p>
      </w:tc>
      <w:tc>
        <w:tcPr>
          <w:tcW w:w="2636" w:type="dxa"/>
          <w:shd w:val="clear" w:color="auto" w:fill="D9D9D9" w:themeFill="background1" w:themeFillShade="D9"/>
          <w:tcMar>
            <w:top w:w="57" w:type="dxa"/>
            <w:bottom w:w="57" w:type="dxa"/>
          </w:tcMar>
          <w:vAlign w:val="center"/>
        </w:tcPr>
        <w:p w14:paraId="27DE6948" w14:textId="5D6EC77F" w:rsidR="00D574C5" w:rsidRPr="00A06671" w:rsidRDefault="00D5651D" w:rsidP="00A06671">
          <w:pPr>
            <w:pStyle w:val="99Kopfzeile"/>
            <w:spacing w:before="0" w:after="0" w:line="240" w:lineRule="auto"/>
            <w:jc w:val="right"/>
            <w:rPr>
              <w:b w:val="0"/>
            </w:rPr>
          </w:pPr>
          <w:r w:rsidRPr="00A06671">
            <w:rPr>
              <w:b w:val="0"/>
            </w:rPr>
            <w:t>Prüf</w:t>
          </w:r>
          <w:r w:rsidR="00A56912" w:rsidRPr="00A06671">
            <w:rPr>
              <w:b w:val="0"/>
            </w:rPr>
            <w:t xml:space="preserve">ungszeit: </w:t>
          </w:r>
          <w:r w:rsidR="00097D15">
            <w:rPr>
              <w:b w:val="0"/>
            </w:rPr>
            <w:t>30</w:t>
          </w:r>
          <w:r w:rsidR="0047287F" w:rsidRPr="00A06671">
            <w:rPr>
              <w:b w:val="0"/>
            </w:rPr>
            <w:t>0</w:t>
          </w:r>
          <w:r w:rsidR="00D574C5" w:rsidRPr="00A06671">
            <w:rPr>
              <w:b w:val="0"/>
            </w:rPr>
            <w:t xml:space="preserve"> min</w:t>
          </w:r>
        </w:p>
      </w:tc>
    </w:tr>
  </w:tbl>
  <w:p w14:paraId="7C310D6A" w14:textId="7F13E8EB" w:rsidR="00A417CF" w:rsidRPr="00171F53" w:rsidRDefault="00A417CF" w:rsidP="00445532">
    <w:pPr>
      <w:pStyle w:val="Kopfzeile"/>
      <w:spacing w:before="0"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shd w:val="clear" w:color="auto" w:fill="E0E0E0"/>
      <w:tblLook w:val="01E0" w:firstRow="1" w:lastRow="1" w:firstColumn="1" w:lastColumn="1" w:noHBand="0" w:noVBand="0"/>
    </w:tblPr>
    <w:tblGrid>
      <w:gridCol w:w="2376"/>
      <w:gridCol w:w="2694"/>
      <w:gridCol w:w="2071"/>
      <w:gridCol w:w="2071"/>
    </w:tblGrid>
    <w:tr w:rsidR="0006156C" w14:paraId="39ECEB3A" w14:textId="77777777" w:rsidTr="00AC5682">
      <w:tc>
        <w:tcPr>
          <w:tcW w:w="2376" w:type="dxa"/>
          <w:shd w:val="clear" w:color="auto" w:fill="auto"/>
        </w:tcPr>
        <w:p w14:paraId="58BEB67F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Zentralabitur 2006</w:t>
          </w:r>
        </w:p>
      </w:tc>
      <w:tc>
        <w:tcPr>
          <w:tcW w:w="2694" w:type="dxa"/>
          <w:shd w:val="clear" w:color="auto" w:fill="auto"/>
        </w:tcPr>
        <w:p w14:paraId="276C1781" w14:textId="77777777" w:rsidR="0006156C" w:rsidRDefault="0006156C" w:rsidP="004D607C">
          <w:pPr>
            <w:pStyle w:val="Kopfzeile"/>
          </w:pPr>
          <w:r w:rsidRPr="00AC5682">
            <w:rPr>
              <w:b/>
            </w:rPr>
            <w:t>Schülermaterial</w:t>
          </w:r>
        </w:p>
      </w:tc>
      <w:tc>
        <w:tcPr>
          <w:tcW w:w="2071" w:type="dxa"/>
          <w:shd w:val="clear" w:color="auto" w:fill="auto"/>
        </w:tcPr>
        <w:p w14:paraId="78CE82E1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Aufgabe I oder II</w:t>
          </w:r>
        </w:p>
      </w:tc>
      <w:tc>
        <w:tcPr>
          <w:tcW w:w="2071" w:type="dxa"/>
          <w:shd w:val="clear" w:color="auto" w:fill="auto"/>
        </w:tcPr>
        <w:p w14:paraId="257FFBD5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GK oder LK</w:t>
          </w:r>
        </w:p>
      </w:tc>
    </w:tr>
    <w:tr w:rsidR="0006156C" w14:paraId="08A54424" w14:textId="77777777" w:rsidTr="00AC5682">
      <w:tc>
        <w:tcPr>
          <w:tcW w:w="2376" w:type="dxa"/>
          <w:shd w:val="clear" w:color="auto" w:fill="auto"/>
        </w:tcPr>
        <w:p w14:paraId="5108E989" w14:textId="77777777" w:rsidR="0006156C" w:rsidRPr="00AC5682" w:rsidRDefault="0006156C" w:rsidP="004D607C">
          <w:pPr>
            <w:pStyle w:val="Kopfzeile"/>
            <w:rPr>
              <w:b/>
            </w:rPr>
          </w:pPr>
          <w:r w:rsidRPr="00AC5682">
            <w:rPr>
              <w:b/>
            </w:rPr>
            <w:t>Unterrichtsfach:</w:t>
          </w:r>
        </w:p>
      </w:tc>
      <w:tc>
        <w:tcPr>
          <w:tcW w:w="2694" w:type="dxa"/>
          <w:shd w:val="clear" w:color="auto" w:fill="auto"/>
        </w:tcPr>
        <w:p w14:paraId="5DF401F6" w14:textId="77777777" w:rsidR="0006156C" w:rsidRDefault="0006156C" w:rsidP="004D607C">
          <w:pPr>
            <w:pStyle w:val="Kopfzeile"/>
          </w:pPr>
        </w:p>
      </w:tc>
      <w:tc>
        <w:tcPr>
          <w:tcW w:w="4142" w:type="dxa"/>
          <w:gridSpan w:val="2"/>
          <w:shd w:val="clear" w:color="auto" w:fill="auto"/>
        </w:tcPr>
        <w:p w14:paraId="74FC285C" w14:textId="77777777" w:rsidR="0006156C" w:rsidRDefault="0006156C" w:rsidP="004D607C">
          <w:pPr>
            <w:pStyle w:val="Kopfzeile"/>
          </w:pPr>
          <w:r>
            <w:t>Bearbeitungszeit:</w:t>
          </w:r>
        </w:p>
      </w:tc>
    </w:tr>
  </w:tbl>
  <w:p w14:paraId="4733D026" w14:textId="77777777" w:rsidR="0006156C" w:rsidRDefault="0006156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D4F0B"/>
    <w:multiLevelType w:val="hybridMultilevel"/>
    <w:tmpl w:val="A1166E8C"/>
    <w:lvl w:ilvl="0" w:tplc="B35C6802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502066"/>
    <w:multiLevelType w:val="hybridMultilevel"/>
    <w:tmpl w:val="050C1294"/>
    <w:lvl w:ilvl="0" w:tplc="0CC08F9E">
      <w:start w:val="1"/>
      <w:numFmt w:val="lowerLetter"/>
      <w:pStyle w:val="04Teilaufgabe"/>
      <w:lvlText w:val="%1)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E3019BC"/>
    <w:multiLevelType w:val="hybridMultilevel"/>
    <w:tmpl w:val="0A98B24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F8A5BAB"/>
    <w:multiLevelType w:val="hybridMultilevel"/>
    <w:tmpl w:val="BF26AD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5D1707"/>
    <w:multiLevelType w:val="hybridMultilevel"/>
    <w:tmpl w:val="E272DF2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4C029C6"/>
    <w:multiLevelType w:val="hybridMultilevel"/>
    <w:tmpl w:val="12D852B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9D047D"/>
    <w:multiLevelType w:val="hybridMultilevel"/>
    <w:tmpl w:val="4BC89AC6"/>
    <w:lvl w:ilvl="0" w:tplc="FCFE46D2">
      <w:numFmt w:val="bullet"/>
      <w:lvlText w:val=""/>
      <w:lvlJc w:val="left"/>
      <w:pPr>
        <w:ind w:left="720" w:hanging="360"/>
      </w:pPr>
      <w:rPr>
        <w:rFonts w:ascii="Wingdings" w:eastAsia="Times New Roman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FB0781"/>
    <w:multiLevelType w:val="hybridMultilevel"/>
    <w:tmpl w:val="9924703C"/>
    <w:lvl w:ilvl="0" w:tplc="9564C978">
      <w:start w:val="4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383EAC"/>
    <w:multiLevelType w:val="hybridMultilevel"/>
    <w:tmpl w:val="193A19FE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2B022FA"/>
    <w:multiLevelType w:val="hybridMultilevel"/>
    <w:tmpl w:val="F2CABF1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10543933">
    <w:abstractNumId w:val="1"/>
  </w:num>
  <w:num w:numId="2" w16cid:durableId="187186992">
    <w:abstractNumId w:val="4"/>
  </w:num>
  <w:num w:numId="3" w16cid:durableId="1153570858">
    <w:abstractNumId w:val="8"/>
  </w:num>
  <w:num w:numId="4" w16cid:durableId="2033071971">
    <w:abstractNumId w:val="2"/>
  </w:num>
  <w:num w:numId="5" w16cid:durableId="11735424">
    <w:abstractNumId w:val="0"/>
  </w:num>
  <w:num w:numId="6" w16cid:durableId="977995535">
    <w:abstractNumId w:val="7"/>
  </w:num>
  <w:num w:numId="7" w16cid:durableId="322054201">
    <w:abstractNumId w:val="9"/>
  </w:num>
  <w:num w:numId="8" w16cid:durableId="1728912013">
    <w:abstractNumId w:val="6"/>
  </w:num>
  <w:num w:numId="9" w16cid:durableId="884757250">
    <w:abstractNumId w:val="3"/>
  </w:num>
  <w:num w:numId="10" w16cid:durableId="856429203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proofState w:spelling="clean" w:grammar="clean"/>
  <w:attachedTemplate r:id="rId1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5C69"/>
    <w:rsid w:val="000016DA"/>
    <w:rsid w:val="00001817"/>
    <w:rsid w:val="00003506"/>
    <w:rsid w:val="00003727"/>
    <w:rsid w:val="00003DCC"/>
    <w:rsid w:val="000043D2"/>
    <w:rsid w:val="00004A65"/>
    <w:rsid w:val="00004BF5"/>
    <w:rsid w:val="000054FC"/>
    <w:rsid w:val="000060F8"/>
    <w:rsid w:val="00006788"/>
    <w:rsid w:val="0000771E"/>
    <w:rsid w:val="000105A5"/>
    <w:rsid w:val="00011BF4"/>
    <w:rsid w:val="00013B59"/>
    <w:rsid w:val="0001446C"/>
    <w:rsid w:val="000161DD"/>
    <w:rsid w:val="000166C0"/>
    <w:rsid w:val="0001671A"/>
    <w:rsid w:val="00016F18"/>
    <w:rsid w:val="00017945"/>
    <w:rsid w:val="00017D82"/>
    <w:rsid w:val="0002116C"/>
    <w:rsid w:val="000215A2"/>
    <w:rsid w:val="00022A9A"/>
    <w:rsid w:val="00023F40"/>
    <w:rsid w:val="000248A1"/>
    <w:rsid w:val="00025B36"/>
    <w:rsid w:val="00026760"/>
    <w:rsid w:val="00026D06"/>
    <w:rsid w:val="000302D3"/>
    <w:rsid w:val="0003035C"/>
    <w:rsid w:val="00031672"/>
    <w:rsid w:val="00031C77"/>
    <w:rsid w:val="00031FCE"/>
    <w:rsid w:val="000325CF"/>
    <w:rsid w:val="00033851"/>
    <w:rsid w:val="0003399C"/>
    <w:rsid w:val="000348A1"/>
    <w:rsid w:val="00035C60"/>
    <w:rsid w:val="0004155B"/>
    <w:rsid w:val="00041A54"/>
    <w:rsid w:val="000420A8"/>
    <w:rsid w:val="00042B13"/>
    <w:rsid w:val="00043103"/>
    <w:rsid w:val="0004354E"/>
    <w:rsid w:val="00043D1C"/>
    <w:rsid w:val="000444A5"/>
    <w:rsid w:val="00045D18"/>
    <w:rsid w:val="000475C0"/>
    <w:rsid w:val="000509FA"/>
    <w:rsid w:val="00051B56"/>
    <w:rsid w:val="0005315D"/>
    <w:rsid w:val="0005328C"/>
    <w:rsid w:val="000537C9"/>
    <w:rsid w:val="0005382C"/>
    <w:rsid w:val="00053D78"/>
    <w:rsid w:val="00053D97"/>
    <w:rsid w:val="00053EA0"/>
    <w:rsid w:val="00055F61"/>
    <w:rsid w:val="0005640A"/>
    <w:rsid w:val="00057952"/>
    <w:rsid w:val="00057AFF"/>
    <w:rsid w:val="0006156C"/>
    <w:rsid w:val="00061E29"/>
    <w:rsid w:val="000621AC"/>
    <w:rsid w:val="00062F57"/>
    <w:rsid w:val="0006335F"/>
    <w:rsid w:val="000634D1"/>
    <w:rsid w:val="00063BB6"/>
    <w:rsid w:val="00064879"/>
    <w:rsid w:val="00064AF9"/>
    <w:rsid w:val="00064E9F"/>
    <w:rsid w:val="00067084"/>
    <w:rsid w:val="000673DB"/>
    <w:rsid w:val="00067B57"/>
    <w:rsid w:val="00070298"/>
    <w:rsid w:val="00070309"/>
    <w:rsid w:val="000703A2"/>
    <w:rsid w:val="000707DF"/>
    <w:rsid w:val="00071002"/>
    <w:rsid w:val="000713E2"/>
    <w:rsid w:val="0007189C"/>
    <w:rsid w:val="000728C4"/>
    <w:rsid w:val="000731BE"/>
    <w:rsid w:val="000733F4"/>
    <w:rsid w:val="00073B12"/>
    <w:rsid w:val="000743D3"/>
    <w:rsid w:val="00076FDD"/>
    <w:rsid w:val="00077B8C"/>
    <w:rsid w:val="000817F6"/>
    <w:rsid w:val="000828B0"/>
    <w:rsid w:val="00082932"/>
    <w:rsid w:val="000829C2"/>
    <w:rsid w:val="00082E73"/>
    <w:rsid w:val="00083012"/>
    <w:rsid w:val="000830C9"/>
    <w:rsid w:val="00083279"/>
    <w:rsid w:val="0008431B"/>
    <w:rsid w:val="00085035"/>
    <w:rsid w:val="00085FE1"/>
    <w:rsid w:val="0008719A"/>
    <w:rsid w:val="0008795A"/>
    <w:rsid w:val="000903C8"/>
    <w:rsid w:val="0009054E"/>
    <w:rsid w:val="000905FD"/>
    <w:rsid w:val="00091289"/>
    <w:rsid w:val="000915DB"/>
    <w:rsid w:val="00091AA9"/>
    <w:rsid w:val="000929DB"/>
    <w:rsid w:val="00092B0A"/>
    <w:rsid w:val="00093273"/>
    <w:rsid w:val="000933AC"/>
    <w:rsid w:val="00093545"/>
    <w:rsid w:val="00093ACD"/>
    <w:rsid w:val="00093B5F"/>
    <w:rsid w:val="00095848"/>
    <w:rsid w:val="00097D15"/>
    <w:rsid w:val="000A05C7"/>
    <w:rsid w:val="000A0DC1"/>
    <w:rsid w:val="000A10C6"/>
    <w:rsid w:val="000A2DFD"/>
    <w:rsid w:val="000A2EC1"/>
    <w:rsid w:val="000A415E"/>
    <w:rsid w:val="000A587D"/>
    <w:rsid w:val="000A6B04"/>
    <w:rsid w:val="000A7846"/>
    <w:rsid w:val="000B099E"/>
    <w:rsid w:val="000B0DB4"/>
    <w:rsid w:val="000B18CA"/>
    <w:rsid w:val="000B2195"/>
    <w:rsid w:val="000B245C"/>
    <w:rsid w:val="000B2A2E"/>
    <w:rsid w:val="000B4B70"/>
    <w:rsid w:val="000B4D1F"/>
    <w:rsid w:val="000B5FAC"/>
    <w:rsid w:val="000B63AD"/>
    <w:rsid w:val="000B64B5"/>
    <w:rsid w:val="000B6F1F"/>
    <w:rsid w:val="000B7E29"/>
    <w:rsid w:val="000C0A6F"/>
    <w:rsid w:val="000C0C82"/>
    <w:rsid w:val="000C1050"/>
    <w:rsid w:val="000C3068"/>
    <w:rsid w:val="000C3B0B"/>
    <w:rsid w:val="000C419C"/>
    <w:rsid w:val="000C6218"/>
    <w:rsid w:val="000C69FD"/>
    <w:rsid w:val="000C79CB"/>
    <w:rsid w:val="000D0BB1"/>
    <w:rsid w:val="000D10C1"/>
    <w:rsid w:val="000D147A"/>
    <w:rsid w:val="000D22C0"/>
    <w:rsid w:val="000D3062"/>
    <w:rsid w:val="000D3DA2"/>
    <w:rsid w:val="000D3E79"/>
    <w:rsid w:val="000D3ED2"/>
    <w:rsid w:val="000D542A"/>
    <w:rsid w:val="000D615F"/>
    <w:rsid w:val="000D71EA"/>
    <w:rsid w:val="000D73F0"/>
    <w:rsid w:val="000E023A"/>
    <w:rsid w:val="000E043C"/>
    <w:rsid w:val="000E2987"/>
    <w:rsid w:val="000E4F56"/>
    <w:rsid w:val="000E52B6"/>
    <w:rsid w:val="000E6F6A"/>
    <w:rsid w:val="000F006C"/>
    <w:rsid w:val="000F06A3"/>
    <w:rsid w:val="000F26DF"/>
    <w:rsid w:val="000F474D"/>
    <w:rsid w:val="000F5093"/>
    <w:rsid w:val="000F6698"/>
    <w:rsid w:val="000F7258"/>
    <w:rsid w:val="000F7DAD"/>
    <w:rsid w:val="0010064F"/>
    <w:rsid w:val="001020D2"/>
    <w:rsid w:val="001021C1"/>
    <w:rsid w:val="001024C7"/>
    <w:rsid w:val="0010263F"/>
    <w:rsid w:val="0010361D"/>
    <w:rsid w:val="00105102"/>
    <w:rsid w:val="00106A88"/>
    <w:rsid w:val="00110A5A"/>
    <w:rsid w:val="0011114D"/>
    <w:rsid w:val="00111B3B"/>
    <w:rsid w:val="00111CF0"/>
    <w:rsid w:val="001120AF"/>
    <w:rsid w:val="001122DB"/>
    <w:rsid w:val="00112D56"/>
    <w:rsid w:val="00112ED8"/>
    <w:rsid w:val="00113B6F"/>
    <w:rsid w:val="00114E60"/>
    <w:rsid w:val="00115C28"/>
    <w:rsid w:val="00116071"/>
    <w:rsid w:val="001163AD"/>
    <w:rsid w:val="00116466"/>
    <w:rsid w:val="00117A94"/>
    <w:rsid w:val="00120FA4"/>
    <w:rsid w:val="00121BDB"/>
    <w:rsid w:val="00122873"/>
    <w:rsid w:val="00124597"/>
    <w:rsid w:val="00124868"/>
    <w:rsid w:val="00126080"/>
    <w:rsid w:val="001270DD"/>
    <w:rsid w:val="00127CC8"/>
    <w:rsid w:val="00130456"/>
    <w:rsid w:val="00130FC9"/>
    <w:rsid w:val="00130FE7"/>
    <w:rsid w:val="00131A9C"/>
    <w:rsid w:val="00131D63"/>
    <w:rsid w:val="00133625"/>
    <w:rsid w:val="00134D8A"/>
    <w:rsid w:val="00135B65"/>
    <w:rsid w:val="001360A4"/>
    <w:rsid w:val="00137021"/>
    <w:rsid w:val="0013722F"/>
    <w:rsid w:val="001406D3"/>
    <w:rsid w:val="00141AA7"/>
    <w:rsid w:val="00141B59"/>
    <w:rsid w:val="00141B74"/>
    <w:rsid w:val="00142767"/>
    <w:rsid w:val="00143324"/>
    <w:rsid w:val="00143AC9"/>
    <w:rsid w:val="00143BAB"/>
    <w:rsid w:val="001449C7"/>
    <w:rsid w:val="00145206"/>
    <w:rsid w:val="00145C73"/>
    <w:rsid w:val="0014780F"/>
    <w:rsid w:val="00150177"/>
    <w:rsid w:val="00151BD4"/>
    <w:rsid w:val="00152054"/>
    <w:rsid w:val="00152109"/>
    <w:rsid w:val="001525B9"/>
    <w:rsid w:val="001525D4"/>
    <w:rsid w:val="00153734"/>
    <w:rsid w:val="00154131"/>
    <w:rsid w:val="00155A62"/>
    <w:rsid w:val="00155EF8"/>
    <w:rsid w:val="001569B5"/>
    <w:rsid w:val="0016113D"/>
    <w:rsid w:val="00161413"/>
    <w:rsid w:val="001615EB"/>
    <w:rsid w:val="001633D7"/>
    <w:rsid w:val="00163E7C"/>
    <w:rsid w:val="00166740"/>
    <w:rsid w:val="001717FF"/>
    <w:rsid w:val="0017181C"/>
    <w:rsid w:val="00171F53"/>
    <w:rsid w:val="0017205C"/>
    <w:rsid w:val="001722E8"/>
    <w:rsid w:val="00175BD1"/>
    <w:rsid w:val="00176D78"/>
    <w:rsid w:val="001772C2"/>
    <w:rsid w:val="001773CA"/>
    <w:rsid w:val="00177C3D"/>
    <w:rsid w:val="00180402"/>
    <w:rsid w:val="00181480"/>
    <w:rsid w:val="00181F3B"/>
    <w:rsid w:val="00182B92"/>
    <w:rsid w:val="001833D6"/>
    <w:rsid w:val="00183675"/>
    <w:rsid w:val="00183E4E"/>
    <w:rsid w:val="00184A01"/>
    <w:rsid w:val="00184F7A"/>
    <w:rsid w:val="00185A81"/>
    <w:rsid w:val="00186C6D"/>
    <w:rsid w:val="00190393"/>
    <w:rsid w:val="001908C4"/>
    <w:rsid w:val="00190A8B"/>
    <w:rsid w:val="00193198"/>
    <w:rsid w:val="00194557"/>
    <w:rsid w:val="00194664"/>
    <w:rsid w:val="00196164"/>
    <w:rsid w:val="00196337"/>
    <w:rsid w:val="00197257"/>
    <w:rsid w:val="001A055A"/>
    <w:rsid w:val="001A331F"/>
    <w:rsid w:val="001A4058"/>
    <w:rsid w:val="001A55A2"/>
    <w:rsid w:val="001A5EC6"/>
    <w:rsid w:val="001A60EE"/>
    <w:rsid w:val="001A6D91"/>
    <w:rsid w:val="001A7ACD"/>
    <w:rsid w:val="001A7F65"/>
    <w:rsid w:val="001B03D9"/>
    <w:rsid w:val="001B1557"/>
    <w:rsid w:val="001B1A69"/>
    <w:rsid w:val="001B246C"/>
    <w:rsid w:val="001B3B2D"/>
    <w:rsid w:val="001B63F4"/>
    <w:rsid w:val="001B6FB5"/>
    <w:rsid w:val="001B7463"/>
    <w:rsid w:val="001B7661"/>
    <w:rsid w:val="001B7765"/>
    <w:rsid w:val="001B79AD"/>
    <w:rsid w:val="001C2EDB"/>
    <w:rsid w:val="001C3AF4"/>
    <w:rsid w:val="001C3E0A"/>
    <w:rsid w:val="001C3EB1"/>
    <w:rsid w:val="001C4617"/>
    <w:rsid w:val="001C4825"/>
    <w:rsid w:val="001C5F96"/>
    <w:rsid w:val="001C748D"/>
    <w:rsid w:val="001C787B"/>
    <w:rsid w:val="001C7D3B"/>
    <w:rsid w:val="001D1AC8"/>
    <w:rsid w:val="001D1C1D"/>
    <w:rsid w:val="001D2400"/>
    <w:rsid w:val="001D27E3"/>
    <w:rsid w:val="001D4491"/>
    <w:rsid w:val="001D4557"/>
    <w:rsid w:val="001D5CE8"/>
    <w:rsid w:val="001D6328"/>
    <w:rsid w:val="001D70A7"/>
    <w:rsid w:val="001E046C"/>
    <w:rsid w:val="001E06C4"/>
    <w:rsid w:val="001E1352"/>
    <w:rsid w:val="001E1645"/>
    <w:rsid w:val="001E171A"/>
    <w:rsid w:val="001E241C"/>
    <w:rsid w:val="001E2688"/>
    <w:rsid w:val="001E3080"/>
    <w:rsid w:val="001E3CE9"/>
    <w:rsid w:val="001E3E8B"/>
    <w:rsid w:val="001E4A6F"/>
    <w:rsid w:val="001E60D7"/>
    <w:rsid w:val="001E6525"/>
    <w:rsid w:val="001E6558"/>
    <w:rsid w:val="001E6C14"/>
    <w:rsid w:val="001E7DBD"/>
    <w:rsid w:val="001F2305"/>
    <w:rsid w:val="001F313E"/>
    <w:rsid w:val="001F32B8"/>
    <w:rsid w:val="001F4128"/>
    <w:rsid w:val="001F4814"/>
    <w:rsid w:val="001F48C6"/>
    <w:rsid w:val="001F6A0E"/>
    <w:rsid w:val="001F6AF6"/>
    <w:rsid w:val="001F6FC0"/>
    <w:rsid w:val="001F774A"/>
    <w:rsid w:val="001F7D6A"/>
    <w:rsid w:val="00201320"/>
    <w:rsid w:val="00201C26"/>
    <w:rsid w:val="002030C8"/>
    <w:rsid w:val="002030D2"/>
    <w:rsid w:val="00203367"/>
    <w:rsid w:val="002041F6"/>
    <w:rsid w:val="002041F9"/>
    <w:rsid w:val="00205266"/>
    <w:rsid w:val="002054A7"/>
    <w:rsid w:val="002058BF"/>
    <w:rsid w:val="00205C59"/>
    <w:rsid w:val="002066B2"/>
    <w:rsid w:val="0020698C"/>
    <w:rsid w:val="002069B7"/>
    <w:rsid w:val="002079F7"/>
    <w:rsid w:val="0021035C"/>
    <w:rsid w:val="00211406"/>
    <w:rsid w:val="00211FF4"/>
    <w:rsid w:val="00212DC6"/>
    <w:rsid w:val="002133E2"/>
    <w:rsid w:val="002134F7"/>
    <w:rsid w:val="00214841"/>
    <w:rsid w:val="00214C0C"/>
    <w:rsid w:val="0021605B"/>
    <w:rsid w:val="0021703D"/>
    <w:rsid w:val="002175DA"/>
    <w:rsid w:val="00217675"/>
    <w:rsid w:val="0021792B"/>
    <w:rsid w:val="00220151"/>
    <w:rsid w:val="00220BE7"/>
    <w:rsid w:val="00221770"/>
    <w:rsid w:val="002227A6"/>
    <w:rsid w:val="00222C07"/>
    <w:rsid w:val="00222E65"/>
    <w:rsid w:val="00222EE6"/>
    <w:rsid w:val="002244B2"/>
    <w:rsid w:val="00225423"/>
    <w:rsid w:val="002262C2"/>
    <w:rsid w:val="00226A33"/>
    <w:rsid w:val="00227C33"/>
    <w:rsid w:val="00230BA8"/>
    <w:rsid w:val="00231A86"/>
    <w:rsid w:val="002321E0"/>
    <w:rsid w:val="002323C3"/>
    <w:rsid w:val="00232ACB"/>
    <w:rsid w:val="002338D1"/>
    <w:rsid w:val="00233B3B"/>
    <w:rsid w:val="002345A3"/>
    <w:rsid w:val="00235FCB"/>
    <w:rsid w:val="00243C93"/>
    <w:rsid w:val="002442C3"/>
    <w:rsid w:val="00244659"/>
    <w:rsid w:val="002446CF"/>
    <w:rsid w:val="00244C27"/>
    <w:rsid w:val="00245724"/>
    <w:rsid w:val="0024680E"/>
    <w:rsid w:val="0024770F"/>
    <w:rsid w:val="0025181D"/>
    <w:rsid w:val="00251EE5"/>
    <w:rsid w:val="002525CE"/>
    <w:rsid w:val="00253153"/>
    <w:rsid w:val="00253527"/>
    <w:rsid w:val="00253FDA"/>
    <w:rsid w:val="002562A6"/>
    <w:rsid w:val="00256AA4"/>
    <w:rsid w:val="00256FD1"/>
    <w:rsid w:val="00257232"/>
    <w:rsid w:val="00257404"/>
    <w:rsid w:val="00260B72"/>
    <w:rsid w:val="00260ED0"/>
    <w:rsid w:val="00260ED3"/>
    <w:rsid w:val="002611AC"/>
    <w:rsid w:val="00261F9B"/>
    <w:rsid w:val="00262542"/>
    <w:rsid w:val="00263576"/>
    <w:rsid w:val="0026452B"/>
    <w:rsid w:val="002652E4"/>
    <w:rsid w:val="00267039"/>
    <w:rsid w:val="00271E3D"/>
    <w:rsid w:val="00272FBF"/>
    <w:rsid w:val="00273057"/>
    <w:rsid w:val="002746FB"/>
    <w:rsid w:val="0027572D"/>
    <w:rsid w:val="00275EF3"/>
    <w:rsid w:val="00275F50"/>
    <w:rsid w:val="002768A3"/>
    <w:rsid w:val="0027706F"/>
    <w:rsid w:val="002778B9"/>
    <w:rsid w:val="00277AB7"/>
    <w:rsid w:val="00280B1A"/>
    <w:rsid w:val="00280F4A"/>
    <w:rsid w:val="002818A5"/>
    <w:rsid w:val="00282080"/>
    <w:rsid w:val="002820D2"/>
    <w:rsid w:val="00282155"/>
    <w:rsid w:val="00282D8B"/>
    <w:rsid w:val="00282DCC"/>
    <w:rsid w:val="002836DD"/>
    <w:rsid w:val="002836E2"/>
    <w:rsid w:val="00283ED0"/>
    <w:rsid w:val="002844E8"/>
    <w:rsid w:val="002847DF"/>
    <w:rsid w:val="00284ED9"/>
    <w:rsid w:val="0028515A"/>
    <w:rsid w:val="002854D5"/>
    <w:rsid w:val="0028557D"/>
    <w:rsid w:val="002866FD"/>
    <w:rsid w:val="00286B6A"/>
    <w:rsid w:val="002873A0"/>
    <w:rsid w:val="00290165"/>
    <w:rsid w:val="002904FA"/>
    <w:rsid w:val="00290D48"/>
    <w:rsid w:val="002927BC"/>
    <w:rsid w:val="002929C6"/>
    <w:rsid w:val="00292A17"/>
    <w:rsid w:val="00292CAB"/>
    <w:rsid w:val="00294FAA"/>
    <w:rsid w:val="00296571"/>
    <w:rsid w:val="00296A8C"/>
    <w:rsid w:val="002979EA"/>
    <w:rsid w:val="00297BBB"/>
    <w:rsid w:val="002A0914"/>
    <w:rsid w:val="002A1955"/>
    <w:rsid w:val="002A19B6"/>
    <w:rsid w:val="002A1E2F"/>
    <w:rsid w:val="002A22BE"/>
    <w:rsid w:val="002A2785"/>
    <w:rsid w:val="002A3DB4"/>
    <w:rsid w:val="002A426A"/>
    <w:rsid w:val="002A4425"/>
    <w:rsid w:val="002A59A6"/>
    <w:rsid w:val="002A6927"/>
    <w:rsid w:val="002A6954"/>
    <w:rsid w:val="002A71C0"/>
    <w:rsid w:val="002A7D06"/>
    <w:rsid w:val="002B0E52"/>
    <w:rsid w:val="002B0FDA"/>
    <w:rsid w:val="002B201C"/>
    <w:rsid w:val="002B2C02"/>
    <w:rsid w:val="002B3250"/>
    <w:rsid w:val="002B4C26"/>
    <w:rsid w:val="002B4E1C"/>
    <w:rsid w:val="002B4F45"/>
    <w:rsid w:val="002B597C"/>
    <w:rsid w:val="002B6005"/>
    <w:rsid w:val="002B6283"/>
    <w:rsid w:val="002B65D1"/>
    <w:rsid w:val="002B7C64"/>
    <w:rsid w:val="002C0520"/>
    <w:rsid w:val="002C0B76"/>
    <w:rsid w:val="002C21BB"/>
    <w:rsid w:val="002C39DF"/>
    <w:rsid w:val="002C4813"/>
    <w:rsid w:val="002C569B"/>
    <w:rsid w:val="002C6761"/>
    <w:rsid w:val="002C700F"/>
    <w:rsid w:val="002C7684"/>
    <w:rsid w:val="002D060B"/>
    <w:rsid w:val="002D0734"/>
    <w:rsid w:val="002D0ECE"/>
    <w:rsid w:val="002D11A0"/>
    <w:rsid w:val="002D1819"/>
    <w:rsid w:val="002D3576"/>
    <w:rsid w:val="002D39AE"/>
    <w:rsid w:val="002D3D0B"/>
    <w:rsid w:val="002D4890"/>
    <w:rsid w:val="002D4CD3"/>
    <w:rsid w:val="002D5E81"/>
    <w:rsid w:val="002D5EB0"/>
    <w:rsid w:val="002D606A"/>
    <w:rsid w:val="002D7321"/>
    <w:rsid w:val="002D793C"/>
    <w:rsid w:val="002D7D4D"/>
    <w:rsid w:val="002E1236"/>
    <w:rsid w:val="002E172A"/>
    <w:rsid w:val="002E580F"/>
    <w:rsid w:val="002E7491"/>
    <w:rsid w:val="002F0914"/>
    <w:rsid w:val="002F21DA"/>
    <w:rsid w:val="002F2D8A"/>
    <w:rsid w:val="002F309C"/>
    <w:rsid w:val="002F48F7"/>
    <w:rsid w:val="002F57A0"/>
    <w:rsid w:val="002F5899"/>
    <w:rsid w:val="002F6EEE"/>
    <w:rsid w:val="00300C1E"/>
    <w:rsid w:val="00301DE0"/>
    <w:rsid w:val="0030218C"/>
    <w:rsid w:val="0030358F"/>
    <w:rsid w:val="003035BC"/>
    <w:rsid w:val="003049F4"/>
    <w:rsid w:val="00304AD6"/>
    <w:rsid w:val="00306D83"/>
    <w:rsid w:val="00306DCE"/>
    <w:rsid w:val="0030794E"/>
    <w:rsid w:val="00307C86"/>
    <w:rsid w:val="00310223"/>
    <w:rsid w:val="00310CB3"/>
    <w:rsid w:val="00313701"/>
    <w:rsid w:val="00313796"/>
    <w:rsid w:val="00313811"/>
    <w:rsid w:val="00313A33"/>
    <w:rsid w:val="003151C2"/>
    <w:rsid w:val="003154BA"/>
    <w:rsid w:val="00316036"/>
    <w:rsid w:val="003160B1"/>
    <w:rsid w:val="003178E6"/>
    <w:rsid w:val="0031791C"/>
    <w:rsid w:val="00317B48"/>
    <w:rsid w:val="00317C8D"/>
    <w:rsid w:val="003217CD"/>
    <w:rsid w:val="00321E3C"/>
    <w:rsid w:val="00323148"/>
    <w:rsid w:val="0032357D"/>
    <w:rsid w:val="0032433D"/>
    <w:rsid w:val="00325639"/>
    <w:rsid w:val="00327771"/>
    <w:rsid w:val="00330BF4"/>
    <w:rsid w:val="0033128C"/>
    <w:rsid w:val="00332A09"/>
    <w:rsid w:val="00332CC2"/>
    <w:rsid w:val="00332E77"/>
    <w:rsid w:val="003334D0"/>
    <w:rsid w:val="003349BF"/>
    <w:rsid w:val="003358D8"/>
    <w:rsid w:val="00335EBE"/>
    <w:rsid w:val="00341408"/>
    <w:rsid w:val="00341DC5"/>
    <w:rsid w:val="00343B1E"/>
    <w:rsid w:val="00345149"/>
    <w:rsid w:val="00345B9A"/>
    <w:rsid w:val="00345E03"/>
    <w:rsid w:val="003476FB"/>
    <w:rsid w:val="00347B69"/>
    <w:rsid w:val="00347E32"/>
    <w:rsid w:val="003505E1"/>
    <w:rsid w:val="003506CE"/>
    <w:rsid w:val="003522C6"/>
    <w:rsid w:val="00353B5C"/>
    <w:rsid w:val="00355035"/>
    <w:rsid w:val="0035715D"/>
    <w:rsid w:val="0036040E"/>
    <w:rsid w:val="00360D31"/>
    <w:rsid w:val="00361F71"/>
    <w:rsid w:val="003620D2"/>
    <w:rsid w:val="00362160"/>
    <w:rsid w:val="003622FB"/>
    <w:rsid w:val="0036250D"/>
    <w:rsid w:val="0036285D"/>
    <w:rsid w:val="00362D53"/>
    <w:rsid w:val="00362D5B"/>
    <w:rsid w:val="00364019"/>
    <w:rsid w:val="0036485D"/>
    <w:rsid w:val="00364FE1"/>
    <w:rsid w:val="00370F6A"/>
    <w:rsid w:val="003712C5"/>
    <w:rsid w:val="0037348D"/>
    <w:rsid w:val="003740EC"/>
    <w:rsid w:val="003754A9"/>
    <w:rsid w:val="00375616"/>
    <w:rsid w:val="00375D97"/>
    <w:rsid w:val="00376578"/>
    <w:rsid w:val="0037679C"/>
    <w:rsid w:val="0037749E"/>
    <w:rsid w:val="00377ED5"/>
    <w:rsid w:val="00382244"/>
    <w:rsid w:val="00383072"/>
    <w:rsid w:val="003835D7"/>
    <w:rsid w:val="00383EB8"/>
    <w:rsid w:val="00384582"/>
    <w:rsid w:val="00385575"/>
    <w:rsid w:val="00385BCB"/>
    <w:rsid w:val="00386E3E"/>
    <w:rsid w:val="00387086"/>
    <w:rsid w:val="00387CB2"/>
    <w:rsid w:val="00387EC0"/>
    <w:rsid w:val="00390E91"/>
    <w:rsid w:val="003917CA"/>
    <w:rsid w:val="003918C9"/>
    <w:rsid w:val="0039242D"/>
    <w:rsid w:val="00392565"/>
    <w:rsid w:val="00392B80"/>
    <w:rsid w:val="00392C1A"/>
    <w:rsid w:val="00392E52"/>
    <w:rsid w:val="00392F93"/>
    <w:rsid w:val="00393C0B"/>
    <w:rsid w:val="00393F3A"/>
    <w:rsid w:val="00394130"/>
    <w:rsid w:val="00396371"/>
    <w:rsid w:val="00396A73"/>
    <w:rsid w:val="00396E3D"/>
    <w:rsid w:val="003A0ECF"/>
    <w:rsid w:val="003A20EB"/>
    <w:rsid w:val="003A295A"/>
    <w:rsid w:val="003A29A5"/>
    <w:rsid w:val="003A4281"/>
    <w:rsid w:val="003A541C"/>
    <w:rsid w:val="003A5C4A"/>
    <w:rsid w:val="003A5EA8"/>
    <w:rsid w:val="003A6197"/>
    <w:rsid w:val="003A6347"/>
    <w:rsid w:val="003A6980"/>
    <w:rsid w:val="003B0B60"/>
    <w:rsid w:val="003B1477"/>
    <w:rsid w:val="003B19BD"/>
    <w:rsid w:val="003B1BA9"/>
    <w:rsid w:val="003B2049"/>
    <w:rsid w:val="003B23E5"/>
    <w:rsid w:val="003B2937"/>
    <w:rsid w:val="003B2B13"/>
    <w:rsid w:val="003B471F"/>
    <w:rsid w:val="003B530B"/>
    <w:rsid w:val="003B5812"/>
    <w:rsid w:val="003B7BBC"/>
    <w:rsid w:val="003C0FF4"/>
    <w:rsid w:val="003C1790"/>
    <w:rsid w:val="003C5B9F"/>
    <w:rsid w:val="003C6205"/>
    <w:rsid w:val="003C6DBF"/>
    <w:rsid w:val="003C6F02"/>
    <w:rsid w:val="003C6F7D"/>
    <w:rsid w:val="003D01C3"/>
    <w:rsid w:val="003D122A"/>
    <w:rsid w:val="003D14A2"/>
    <w:rsid w:val="003D1E74"/>
    <w:rsid w:val="003D1ED6"/>
    <w:rsid w:val="003D203C"/>
    <w:rsid w:val="003D3CAB"/>
    <w:rsid w:val="003D3CFD"/>
    <w:rsid w:val="003D43E6"/>
    <w:rsid w:val="003D45E4"/>
    <w:rsid w:val="003D4A25"/>
    <w:rsid w:val="003D4C97"/>
    <w:rsid w:val="003D5730"/>
    <w:rsid w:val="003D6484"/>
    <w:rsid w:val="003D6B42"/>
    <w:rsid w:val="003D6C0F"/>
    <w:rsid w:val="003D72C8"/>
    <w:rsid w:val="003D76C6"/>
    <w:rsid w:val="003E0471"/>
    <w:rsid w:val="003E101C"/>
    <w:rsid w:val="003E126A"/>
    <w:rsid w:val="003E1C2B"/>
    <w:rsid w:val="003E2A8D"/>
    <w:rsid w:val="003E2FF8"/>
    <w:rsid w:val="003E338A"/>
    <w:rsid w:val="003E40AD"/>
    <w:rsid w:val="003E50C0"/>
    <w:rsid w:val="003E55D2"/>
    <w:rsid w:val="003E607C"/>
    <w:rsid w:val="003E6484"/>
    <w:rsid w:val="003E65A0"/>
    <w:rsid w:val="003E65BD"/>
    <w:rsid w:val="003E6BF9"/>
    <w:rsid w:val="003E71CB"/>
    <w:rsid w:val="003E7F03"/>
    <w:rsid w:val="003E7F79"/>
    <w:rsid w:val="003F2110"/>
    <w:rsid w:val="003F21B5"/>
    <w:rsid w:val="003F2425"/>
    <w:rsid w:val="003F347F"/>
    <w:rsid w:val="003F494F"/>
    <w:rsid w:val="003F4EDA"/>
    <w:rsid w:val="003F59BF"/>
    <w:rsid w:val="003F642D"/>
    <w:rsid w:val="003F677A"/>
    <w:rsid w:val="003F78FF"/>
    <w:rsid w:val="003F7F41"/>
    <w:rsid w:val="004000AB"/>
    <w:rsid w:val="00400243"/>
    <w:rsid w:val="004012A2"/>
    <w:rsid w:val="00401319"/>
    <w:rsid w:val="0040161C"/>
    <w:rsid w:val="00401875"/>
    <w:rsid w:val="00401E9F"/>
    <w:rsid w:val="00401FB4"/>
    <w:rsid w:val="00402401"/>
    <w:rsid w:val="00402D16"/>
    <w:rsid w:val="0040478F"/>
    <w:rsid w:val="00404E56"/>
    <w:rsid w:val="004054C9"/>
    <w:rsid w:val="00405843"/>
    <w:rsid w:val="00405949"/>
    <w:rsid w:val="00406569"/>
    <w:rsid w:val="004067FA"/>
    <w:rsid w:val="00406B23"/>
    <w:rsid w:val="00406CE5"/>
    <w:rsid w:val="00406F2B"/>
    <w:rsid w:val="00407FBC"/>
    <w:rsid w:val="00412221"/>
    <w:rsid w:val="00412249"/>
    <w:rsid w:val="00412977"/>
    <w:rsid w:val="00412AB9"/>
    <w:rsid w:val="0041372C"/>
    <w:rsid w:val="00415D36"/>
    <w:rsid w:val="0041608D"/>
    <w:rsid w:val="004160AD"/>
    <w:rsid w:val="00417836"/>
    <w:rsid w:val="004212AF"/>
    <w:rsid w:val="004214A8"/>
    <w:rsid w:val="004217F9"/>
    <w:rsid w:val="00421C94"/>
    <w:rsid w:val="00421E2C"/>
    <w:rsid w:val="0042358E"/>
    <w:rsid w:val="004307E7"/>
    <w:rsid w:val="004317AC"/>
    <w:rsid w:val="00432892"/>
    <w:rsid w:val="004344D6"/>
    <w:rsid w:val="00436AD6"/>
    <w:rsid w:val="0044130A"/>
    <w:rsid w:val="00442583"/>
    <w:rsid w:val="00442596"/>
    <w:rsid w:val="004427A4"/>
    <w:rsid w:val="00443771"/>
    <w:rsid w:val="00443FC8"/>
    <w:rsid w:val="00444081"/>
    <w:rsid w:val="0044455A"/>
    <w:rsid w:val="00445532"/>
    <w:rsid w:val="004465A5"/>
    <w:rsid w:val="004467E2"/>
    <w:rsid w:val="00446968"/>
    <w:rsid w:val="00447295"/>
    <w:rsid w:val="00447D46"/>
    <w:rsid w:val="00450BDC"/>
    <w:rsid w:val="004515F6"/>
    <w:rsid w:val="00451A63"/>
    <w:rsid w:val="00451F0B"/>
    <w:rsid w:val="0045357B"/>
    <w:rsid w:val="00453DB0"/>
    <w:rsid w:val="00455038"/>
    <w:rsid w:val="00455F74"/>
    <w:rsid w:val="004571E6"/>
    <w:rsid w:val="00460255"/>
    <w:rsid w:val="004650C2"/>
    <w:rsid w:val="004656C0"/>
    <w:rsid w:val="004664A5"/>
    <w:rsid w:val="004664E4"/>
    <w:rsid w:val="004714FF"/>
    <w:rsid w:val="0047287F"/>
    <w:rsid w:val="00473DA8"/>
    <w:rsid w:val="00474AF5"/>
    <w:rsid w:val="00474D04"/>
    <w:rsid w:val="00474DCF"/>
    <w:rsid w:val="00474E54"/>
    <w:rsid w:val="0047517F"/>
    <w:rsid w:val="00480F8B"/>
    <w:rsid w:val="004811E2"/>
    <w:rsid w:val="00481510"/>
    <w:rsid w:val="0048180B"/>
    <w:rsid w:val="00481F59"/>
    <w:rsid w:val="004821F8"/>
    <w:rsid w:val="00482238"/>
    <w:rsid w:val="004824B1"/>
    <w:rsid w:val="00482A29"/>
    <w:rsid w:val="00484264"/>
    <w:rsid w:val="00485314"/>
    <w:rsid w:val="00485847"/>
    <w:rsid w:val="004867D8"/>
    <w:rsid w:val="00486D9C"/>
    <w:rsid w:val="004878EB"/>
    <w:rsid w:val="004912ED"/>
    <w:rsid w:val="00492D6A"/>
    <w:rsid w:val="004940A9"/>
    <w:rsid w:val="00495398"/>
    <w:rsid w:val="00495B61"/>
    <w:rsid w:val="0049635F"/>
    <w:rsid w:val="00497ADA"/>
    <w:rsid w:val="004A084D"/>
    <w:rsid w:val="004A0CE6"/>
    <w:rsid w:val="004A17F6"/>
    <w:rsid w:val="004A2F95"/>
    <w:rsid w:val="004A3447"/>
    <w:rsid w:val="004A3747"/>
    <w:rsid w:val="004A7389"/>
    <w:rsid w:val="004A79C1"/>
    <w:rsid w:val="004A7AAC"/>
    <w:rsid w:val="004B020E"/>
    <w:rsid w:val="004B0721"/>
    <w:rsid w:val="004B230A"/>
    <w:rsid w:val="004B31B0"/>
    <w:rsid w:val="004B3941"/>
    <w:rsid w:val="004B5199"/>
    <w:rsid w:val="004B5C0C"/>
    <w:rsid w:val="004B63D9"/>
    <w:rsid w:val="004B6F36"/>
    <w:rsid w:val="004B789A"/>
    <w:rsid w:val="004C0D74"/>
    <w:rsid w:val="004C2A2A"/>
    <w:rsid w:val="004C329F"/>
    <w:rsid w:val="004C35F0"/>
    <w:rsid w:val="004C380B"/>
    <w:rsid w:val="004C485A"/>
    <w:rsid w:val="004C6004"/>
    <w:rsid w:val="004C753E"/>
    <w:rsid w:val="004C7738"/>
    <w:rsid w:val="004D154F"/>
    <w:rsid w:val="004D23E8"/>
    <w:rsid w:val="004D607C"/>
    <w:rsid w:val="004D68E9"/>
    <w:rsid w:val="004D6B90"/>
    <w:rsid w:val="004D6BED"/>
    <w:rsid w:val="004D79BC"/>
    <w:rsid w:val="004E0363"/>
    <w:rsid w:val="004E1948"/>
    <w:rsid w:val="004E1B77"/>
    <w:rsid w:val="004E20DD"/>
    <w:rsid w:val="004E213B"/>
    <w:rsid w:val="004E3CFA"/>
    <w:rsid w:val="004E3E47"/>
    <w:rsid w:val="004E550A"/>
    <w:rsid w:val="004E7688"/>
    <w:rsid w:val="004F1073"/>
    <w:rsid w:val="004F230E"/>
    <w:rsid w:val="004F27B9"/>
    <w:rsid w:val="004F2833"/>
    <w:rsid w:val="004F2AB3"/>
    <w:rsid w:val="004F3840"/>
    <w:rsid w:val="004F3E32"/>
    <w:rsid w:val="004F3EAD"/>
    <w:rsid w:val="004F4073"/>
    <w:rsid w:val="004F460E"/>
    <w:rsid w:val="004F4B40"/>
    <w:rsid w:val="004F595D"/>
    <w:rsid w:val="004F5C75"/>
    <w:rsid w:val="004F6F28"/>
    <w:rsid w:val="004F769C"/>
    <w:rsid w:val="005000D8"/>
    <w:rsid w:val="0050116D"/>
    <w:rsid w:val="00501631"/>
    <w:rsid w:val="0050365B"/>
    <w:rsid w:val="00504A75"/>
    <w:rsid w:val="00506DE7"/>
    <w:rsid w:val="00507126"/>
    <w:rsid w:val="005104B7"/>
    <w:rsid w:val="00510996"/>
    <w:rsid w:val="005116F6"/>
    <w:rsid w:val="00513D4C"/>
    <w:rsid w:val="005145F5"/>
    <w:rsid w:val="00515423"/>
    <w:rsid w:val="005156DF"/>
    <w:rsid w:val="00515A0A"/>
    <w:rsid w:val="00515A3F"/>
    <w:rsid w:val="00515A54"/>
    <w:rsid w:val="00515FC2"/>
    <w:rsid w:val="005169C2"/>
    <w:rsid w:val="005209EB"/>
    <w:rsid w:val="00521E71"/>
    <w:rsid w:val="00523B33"/>
    <w:rsid w:val="00524AD4"/>
    <w:rsid w:val="005260B8"/>
    <w:rsid w:val="005260F8"/>
    <w:rsid w:val="005262EA"/>
    <w:rsid w:val="00526A10"/>
    <w:rsid w:val="005301F8"/>
    <w:rsid w:val="0053188D"/>
    <w:rsid w:val="00531AE4"/>
    <w:rsid w:val="005321ED"/>
    <w:rsid w:val="005353A7"/>
    <w:rsid w:val="00536D73"/>
    <w:rsid w:val="00537EAB"/>
    <w:rsid w:val="00537EC6"/>
    <w:rsid w:val="00540587"/>
    <w:rsid w:val="00540B44"/>
    <w:rsid w:val="00541659"/>
    <w:rsid w:val="005424C7"/>
    <w:rsid w:val="00542C22"/>
    <w:rsid w:val="00543359"/>
    <w:rsid w:val="00543D7D"/>
    <w:rsid w:val="00543EEA"/>
    <w:rsid w:val="00544B41"/>
    <w:rsid w:val="00544CC8"/>
    <w:rsid w:val="0054517C"/>
    <w:rsid w:val="005451CE"/>
    <w:rsid w:val="00545667"/>
    <w:rsid w:val="0054722D"/>
    <w:rsid w:val="0055141B"/>
    <w:rsid w:val="0055149B"/>
    <w:rsid w:val="005516B0"/>
    <w:rsid w:val="00551788"/>
    <w:rsid w:val="00551DAD"/>
    <w:rsid w:val="00552219"/>
    <w:rsid w:val="005529BE"/>
    <w:rsid w:val="00552DD7"/>
    <w:rsid w:val="00553941"/>
    <w:rsid w:val="00553984"/>
    <w:rsid w:val="005546B0"/>
    <w:rsid w:val="00554B4B"/>
    <w:rsid w:val="00554C09"/>
    <w:rsid w:val="00555847"/>
    <w:rsid w:val="00555DCA"/>
    <w:rsid w:val="00556A59"/>
    <w:rsid w:val="00557E6F"/>
    <w:rsid w:val="005612C0"/>
    <w:rsid w:val="005612E5"/>
    <w:rsid w:val="00561C5A"/>
    <w:rsid w:val="00564659"/>
    <w:rsid w:val="005649ED"/>
    <w:rsid w:val="00564A64"/>
    <w:rsid w:val="005655B6"/>
    <w:rsid w:val="00567135"/>
    <w:rsid w:val="00567A60"/>
    <w:rsid w:val="00570C92"/>
    <w:rsid w:val="00571783"/>
    <w:rsid w:val="005731A9"/>
    <w:rsid w:val="00574B09"/>
    <w:rsid w:val="00574B2A"/>
    <w:rsid w:val="00574ED3"/>
    <w:rsid w:val="0057794C"/>
    <w:rsid w:val="0057797D"/>
    <w:rsid w:val="005805F5"/>
    <w:rsid w:val="00581350"/>
    <w:rsid w:val="00581A59"/>
    <w:rsid w:val="00581AC6"/>
    <w:rsid w:val="00582001"/>
    <w:rsid w:val="00582C2D"/>
    <w:rsid w:val="00582F7F"/>
    <w:rsid w:val="0058361F"/>
    <w:rsid w:val="0058377F"/>
    <w:rsid w:val="0058414F"/>
    <w:rsid w:val="005843CE"/>
    <w:rsid w:val="00584D9E"/>
    <w:rsid w:val="0058673F"/>
    <w:rsid w:val="00586E5C"/>
    <w:rsid w:val="005901E4"/>
    <w:rsid w:val="005906BC"/>
    <w:rsid w:val="0059154F"/>
    <w:rsid w:val="00591A30"/>
    <w:rsid w:val="00591DF1"/>
    <w:rsid w:val="005937DD"/>
    <w:rsid w:val="00594D7A"/>
    <w:rsid w:val="00595457"/>
    <w:rsid w:val="00595655"/>
    <w:rsid w:val="00595D51"/>
    <w:rsid w:val="0059663F"/>
    <w:rsid w:val="0059756D"/>
    <w:rsid w:val="005975FC"/>
    <w:rsid w:val="00597798"/>
    <w:rsid w:val="00597BE2"/>
    <w:rsid w:val="005A0897"/>
    <w:rsid w:val="005A0E29"/>
    <w:rsid w:val="005A10F0"/>
    <w:rsid w:val="005A204C"/>
    <w:rsid w:val="005A2E27"/>
    <w:rsid w:val="005A385A"/>
    <w:rsid w:val="005A500D"/>
    <w:rsid w:val="005A597E"/>
    <w:rsid w:val="005A61AE"/>
    <w:rsid w:val="005B01A8"/>
    <w:rsid w:val="005B0CC9"/>
    <w:rsid w:val="005B103C"/>
    <w:rsid w:val="005B21A3"/>
    <w:rsid w:val="005B2EFF"/>
    <w:rsid w:val="005B35A0"/>
    <w:rsid w:val="005B5625"/>
    <w:rsid w:val="005B5873"/>
    <w:rsid w:val="005B6584"/>
    <w:rsid w:val="005B728C"/>
    <w:rsid w:val="005B7699"/>
    <w:rsid w:val="005C0AEE"/>
    <w:rsid w:val="005C107C"/>
    <w:rsid w:val="005C1333"/>
    <w:rsid w:val="005C2E10"/>
    <w:rsid w:val="005C2E35"/>
    <w:rsid w:val="005C4A98"/>
    <w:rsid w:val="005C4CC3"/>
    <w:rsid w:val="005C4F7C"/>
    <w:rsid w:val="005C530A"/>
    <w:rsid w:val="005C5A51"/>
    <w:rsid w:val="005C66E0"/>
    <w:rsid w:val="005C7804"/>
    <w:rsid w:val="005C7920"/>
    <w:rsid w:val="005D0B66"/>
    <w:rsid w:val="005D19AA"/>
    <w:rsid w:val="005D310D"/>
    <w:rsid w:val="005D3F24"/>
    <w:rsid w:val="005D5A39"/>
    <w:rsid w:val="005D5E9C"/>
    <w:rsid w:val="005D5EE4"/>
    <w:rsid w:val="005D60E1"/>
    <w:rsid w:val="005D64A1"/>
    <w:rsid w:val="005D6F74"/>
    <w:rsid w:val="005D6FFC"/>
    <w:rsid w:val="005D74A8"/>
    <w:rsid w:val="005D79AB"/>
    <w:rsid w:val="005E000C"/>
    <w:rsid w:val="005E0A15"/>
    <w:rsid w:val="005E0C2B"/>
    <w:rsid w:val="005E0CC5"/>
    <w:rsid w:val="005E2587"/>
    <w:rsid w:val="005E2FBE"/>
    <w:rsid w:val="005E339E"/>
    <w:rsid w:val="005E4093"/>
    <w:rsid w:val="005E4770"/>
    <w:rsid w:val="005E522B"/>
    <w:rsid w:val="005E5A4D"/>
    <w:rsid w:val="005E6899"/>
    <w:rsid w:val="005F0C9E"/>
    <w:rsid w:val="005F2CEB"/>
    <w:rsid w:val="005F3228"/>
    <w:rsid w:val="005F3518"/>
    <w:rsid w:val="005F390F"/>
    <w:rsid w:val="005F5727"/>
    <w:rsid w:val="005F746E"/>
    <w:rsid w:val="005F772D"/>
    <w:rsid w:val="00600108"/>
    <w:rsid w:val="0060022A"/>
    <w:rsid w:val="00601FE2"/>
    <w:rsid w:val="00602752"/>
    <w:rsid w:val="0060338E"/>
    <w:rsid w:val="00604787"/>
    <w:rsid w:val="00604CF4"/>
    <w:rsid w:val="00604DE3"/>
    <w:rsid w:val="00605B25"/>
    <w:rsid w:val="006079C2"/>
    <w:rsid w:val="00607CEB"/>
    <w:rsid w:val="006109CE"/>
    <w:rsid w:val="00611BE5"/>
    <w:rsid w:val="0061239C"/>
    <w:rsid w:val="0061268B"/>
    <w:rsid w:val="00612B82"/>
    <w:rsid w:val="00613D45"/>
    <w:rsid w:val="00614278"/>
    <w:rsid w:val="00615B91"/>
    <w:rsid w:val="00615F57"/>
    <w:rsid w:val="006166B0"/>
    <w:rsid w:val="00617326"/>
    <w:rsid w:val="006201C6"/>
    <w:rsid w:val="00620244"/>
    <w:rsid w:val="00620343"/>
    <w:rsid w:val="00620A1F"/>
    <w:rsid w:val="00621D81"/>
    <w:rsid w:val="0062233A"/>
    <w:rsid w:val="006224BB"/>
    <w:rsid w:val="00623510"/>
    <w:rsid w:val="006235CD"/>
    <w:rsid w:val="00624001"/>
    <w:rsid w:val="00624089"/>
    <w:rsid w:val="00624907"/>
    <w:rsid w:val="0062492A"/>
    <w:rsid w:val="0062495D"/>
    <w:rsid w:val="00626429"/>
    <w:rsid w:val="006265FC"/>
    <w:rsid w:val="00627C83"/>
    <w:rsid w:val="00630BB5"/>
    <w:rsid w:val="0063128D"/>
    <w:rsid w:val="00631839"/>
    <w:rsid w:val="00632FB2"/>
    <w:rsid w:val="0063309E"/>
    <w:rsid w:val="00633500"/>
    <w:rsid w:val="00633F46"/>
    <w:rsid w:val="00634153"/>
    <w:rsid w:val="00634172"/>
    <w:rsid w:val="00634E11"/>
    <w:rsid w:val="006351B8"/>
    <w:rsid w:val="00636E46"/>
    <w:rsid w:val="00637A4C"/>
    <w:rsid w:val="00640306"/>
    <w:rsid w:val="00640562"/>
    <w:rsid w:val="00640873"/>
    <w:rsid w:val="0064194F"/>
    <w:rsid w:val="00641E67"/>
    <w:rsid w:val="00643BFB"/>
    <w:rsid w:val="00645699"/>
    <w:rsid w:val="00646E1F"/>
    <w:rsid w:val="00650406"/>
    <w:rsid w:val="006520C7"/>
    <w:rsid w:val="0065321A"/>
    <w:rsid w:val="00653A56"/>
    <w:rsid w:val="00653F49"/>
    <w:rsid w:val="00655AA7"/>
    <w:rsid w:val="00656DEB"/>
    <w:rsid w:val="0065724B"/>
    <w:rsid w:val="00657F4F"/>
    <w:rsid w:val="006600E8"/>
    <w:rsid w:val="00660100"/>
    <w:rsid w:val="00661E98"/>
    <w:rsid w:val="00662C1C"/>
    <w:rsid w:val="006651CE"/>
    <w:rsid w:val="00665A9F"/>
    <w:rsid w:val="00666D3F"/>
    <w:rsid w:val="006679EC"/>
    <w:rsid w:val="00673015"/>
    <w:rsid w:val="00673802"/>
    <w:rsid w:val="0067493E"/>
    <w:rsid w:val="00674F78"/>
    <w:rsid w:val="0067686E"/>
    <w:rsid w:val="00681D34"/>
    <w:rsid w:val="00682360"/>
    <w:rsid w:val="00683D31"/>
    <w:rsid w:val="00684266"/>
    <w:rsid w:val="00684286"/>
    <w:rsid w:val="006848BF"/>
    <w:rsid w:val="00684E1E"/>
    <w:rsid w:val="00684F5A"/>
    <w:rsid w:val="00685771"/>
    <w:rsid w:val="006857BF"/>
    <w:rsid w:val="006864C1"/>
    <w:rsid w:val="0068657D"/>
    <w:rsid w:val="006876DA"/>
    <w:rsid w:val="006877BA"/>
    <w:rsid w:val="00690457"/>
    <w:rsid w:val="006908D7"/>
    <w:rsid w:val="006917B7"/>
    <w:rsid w:val="00691932"/>
    <w:rsid w:val="00691C13"/>
    <w:rsid w:val="006924E3"/>
    <w:rsid w:val="00692FF1"/>
    <w:rsid w:val="00693638"/>
    <w:rsid w:val="00693EF0"/>
    <w:rsid w:val="0069540B"/>
    <w:rsid w:val="00697305"/>
    <w:rsid w:val="00697E25"/>
    <w:rsid w:val="006A0D3B"/>
    <w:rsid w:val="006A110A"/>
    <w:rsid w:val="006A18F5"/>
    <w:rsid w:val="006A272B"/>
    <w:rsid w:val="006A2C00"/>
    <w:rsid w:val="006A38C0"/>
    <w:rsid w:val="006A4692"/>
    <w:rsid w:val="006A5575"/>
    <w:rsid w:val="006A55EB"/>
    <w:rsid w:val="006A653D"/>
    <w:rsid w:val="006A68CF"/>
    <w:rsid w:val="006A7B71"/>
    <w:rsid w:val="006B0123"/>
    <w:rsid w:val="006B13D5"/>
    <w:rsid w:val="006B2375"/>
    <w:rsid w:val="006B2C43"/>
    <w:rsid w:val="006B3293"/>
    <w:rsid w:val="006B3948"/>
    <w:rsid w:val="006B4F50"/>
    <w:rsid w:val="006B5087"/>
    <w:rsid w:val="006B58C8"/>
    <w:rsid w:val="006B6247"/>
    <w:rsid w:val="006C027D"/>
    <w:rsid w:val="006C08D5"/>
    <w:rsid w:val="006C0A28"/>
    <w:rsid w:val="006C0C08"/>
    <w:rsid w:val="006C0EAD"/>
    <w:rsid w:val="006C11D9"/>
    <w:rsid w:val="006C26F0"/>
    <w:rsid w:val="006C3B8A"/>
    <w:rsid w:val="006C4250"/>
    <w:rsid w:val="006C479E"/>
    <w:rsid w:val="006C6DBA"/>
    <w:rsid w:val="006C6DF5"/>
    <w:rsid w:val="006C74FC"/>
    <w:rsid w:val="006D0C38"/>
    <w:rsid w:val="006D2DA2"/>
    <w:rsid w:val="006D320B"/>
    <w:rsid w:val="006D37F3"/>
    <w:rsid w:val="006D4BE2"/>
    <w:rsid w:val="006D620D"/>
    <w:rsid w:val="006D645E"/>
    <w:rsid w:val="006D7B75"/>
    <w:rsid w:val="006D7B76"/>
    <w:rsid w:val="006D7B8B"/>
    <w:rsid w:val="006E099C"/>
    <w:rsid w:val="006E3052"/>
    <w:rsid w:val="006E3194"/>
    <w:rsid w:val="006E327A"/>
    <w:rsid w:val="006E3838"/>
    <w:rsid w:val="006E53EB"/>
    <w:rsid w:val="006E5AAF"/>
    <w:rsid w:val="006E6177"/>
    <w:rsid w:val="006E7EA9"/>
    <w:rsid w:val="006F12FC"/>
    <w:rsid w:val="006F2A39"/>
    <w:rsid w:val="006F2DD1"/>
    <w:rsid w:val="006F3C74"/>
    <w:rsid w:val="006F3E1E"/>
    <w:rsid w:val="006F47FE"/>
    <w:rsid w:val="006F56D5"/>
    <w:rsid w:val="006F5AD4"/>
    <w:rsid w:val="006F67EC"/>
    <w:rsid w:val="006F7FFC"/>
    <w:rsid w:val="00700D34"/>
    <w:rsid w:val="0070164E"/>
    <w:rsid w:val="00701929"/>
    <w:rsid w:val="00701A07"/>
    <w:rsid w:val="007026E8"/>
    <w:rsid w:val="00702BE8"/>
    <w:rsid w:val="00703816"/>
    <w:rsid w:val="007050FF"/>
    <w:rsid w:val="00705212"/>
    <w:rsid w:val="00705B00"/>
    <w:rsid w:val="00705C15"/>
    <w:rsid w:val="00705F0B"/>
    <w:rsid w:val="00705FC9"/>
    <w:rsid w:val="0070679C"/>
    <w:rsid w:val="00706862"/>
    <w:rsid w:val="00706C91"/>
    <w:rsid w:val="00706C92"/>
    <w:rsid w:val="00706D54"/>
    <w:rsid w:val="007107DE"/>
    <w:rsid w:val="007110CE"/>
    <w:rsid w:val="007119C2"/>
    <w:rsid w:val="007125CA"/>
    <w:rsid w:val="00713FA8"/>
    <w:rsid w:val="007145F7"/>
    <w:rsid w:val="007149F2"/>
    <w:rsid w:val="007167D0"/>
    <w:rsid w:val="00717A52"/>
    <w:rsid w:val="0072045C"/>
    <w:rsid w:val="0072048D"/>
    <w:rsid w:val="007205E7"/>
    <w:rsid w:val="00721193"/>
    <w:rsid w:val="00721C05"/>
    <w:rsid w:val="00722945"/>
    <w:rsid w:val="00723ED4"/>
    <w:rsid w:val="007248BD"/>
    <w:rsid w:val="00725576"/>
    <w:rsid w:val="0072578D"/>
    <w:rsid w:val="00726003"/>
    <w:rsid w:val="007261DA"/>
    <w:rsid w:val="0072683C"/>
    <w:rsid w:val="007270A5"/>
    <w:rsid w:val="0072793D"/>
    <w:rsid w:val="007310F8"/>
    <w:rsid w:val="007317DD"/>
    <w:rsid w:val="007324D0"/>
    <w:rsid w:val="0073331A"/>
    <w:rsid w:val="00733AA1"/>
    <w:rsid w:val="00735857"/>
    <w:rsid w:val="00735B22"/>
    <w:rsid w:val="00735C1F"/>
    <w:rsid w:val="00735F32"/>
    <w:rsid w:val="00737884"/>
    <w:rsid w:val="00737934"/>
    <w:rsid w:val="00737C9F"/>
    <w:rsid w:val="0074120D"/>
    <w:rsid w:val="0074155F"/>
    <w:rsid w:val="007418D4"/>
    <w:rsid w:val="007424B9"/>
    <w:rsid w:val="00743251"/>
    <w:rsid w:val="00743B1F"/>
    <w:rsid w:val="00745250"/>
    <w:rsid w:val="00745F82"/>
    <w:rsid w:val="00746350"/>
    <w:rsid w:val="00747096"/>
    <w:rsid w:val="00750BAE"/>
    <w:rsid w:val="00751DBC"/>
    <w:rsid w:val="00751DE8"/>
    <w:rsid w:val="00751F94"/>
    <w:rsid w:val="00752C28"/>
    <w:rsid w:val="007535BE"/>
    <w:rsid w:val="007540B1"/>
    <w:rsid w:val="00755124"/>
    <w:rsid w:val="0075540A"/>
    <w:rsid w:val="00755F0A"/>
    <w:rsid w:val="00756762"/>
    <w:rsid w:val="0075735F"/>
    <w:rsid w:val="0075736E"/>
    <w:rsid w:val="00757751"/>
    <w:rsid w:val="00760557"/>
    <w:rsid w:val="00761041"/>
    <w:rsid w:val="007618D5"/>
    <w:rsid w:val="0076257F"/>
    <w:rsid w:val="00764C20"/>
    <w:rsid w:val="0076536F"/>
    <w:rsid w:val="00765432"/>
    <w:rsid w:val="00765D40"/>
    <w:rsid w:val="00765E15"/>
    <w:rsid w:val="007703E6"/>
    <w:rsid w:val="0077190C"/>
    <w:rsid w:val="007735AB"/>
    <w:rsid w:val="00773A2D"/>
    <w:rsid w:val="00774262"/>
    <w:rsid w:val="00774ED2"/>
    <w:rsid w:val="00775523"/>
    <w:rsid w:val="00775B32"/>
    <w:rsid w:val="00775E4C"/>
    <w:rsid w:val="007762B2"/>
    <w:rsid w:val="00777015"/>
    <w:rsid w:val="00777B09"/>
    <w:rsid w:val="00777CAF"/>
    <w:rsid w:val="00781CC2"/>
    <w:rsid w:val="00782802"/>
    <w:rsid w:val="0078366E"/>
    <w:rsid w:val="0078401E"/>
    <w:rsid w:val="007852FE"/>
    <w:rsid w:val="00785397"/>
    <w:rsid w:val="00785599"/>
    <w:rsid w:val="0078570C"/>
    <w:rsid w:val="0078629A"/>
    <w:rsid w:val="0078668B"/>
    <w:rsid w:val="00786BA1"/>
    <w:rsid w:val="00786DB1"/>
    <w:rsid w:val="00786DB7"/>
    <w:rsid w:val="00787CA7"/>
    <w:rsid w:val="007901D8"/>
    <w:rsid w:val="00790460"/>
    <w:rsid w:val="00790FAD"/>
    <w:rsid w:val="007917A1"/>
    <w:rsid w:val="00791925"/>
    <w:rsid w:val="00792FA0"/>
    <w:rsid w:val="0079472C"/>
    <w:rsid w:val="00794CD5"/>
    <w:rsid w:val="00795274"/>
    <w:rsid w:val="007968DB"/>
    <w:rsid w:val="00796A19"/>
    <w:rsid w:val="007A01E3"/>
    <w:rsid w:val="007A16B1"/>
    <w:rsid w:val="007A5A54"/>
    <w:rsid w:val="007A6385"/>
    <w:rsid w:val="007A667A"/>
    <w:rsid w:val="007A6B70"/>
    <w:rsid w:val="007A6C9F"/>
    <w:rsid w:val="007A7304"/>
    <w:rsid w:val="007A7BA2"/>
    <w:rsid w:val="007B13D1"/>
    <w:rsid w:val="007B1F8C"/>
    <w:rsid w:val="007B319B"/>
    <w:rsid w:val="007B4AA4"/>
    <w:rsid w:val="007B538C"/>
    <w:rsid w:val="007B5C0C"/>
    <w:rsid w:val="007B5C59"/>
    <w:rsid w:val="007B5F8E"/>
    <w:rsid w:val="007B7994"/>
    <w:rsid w:val="007C0ECB"/>
    <w:rsid w:val="007C3C14"/>
    <w:rsid w:val="007C3F47"/>
    <w:rsid w:val="007C4609"/>
    <w:rsid w:val="007C5952"/>
    <w:rsid w:val="007C6AF7"/>
    <w:rsid w:val="007C7BE9"/>
    <w:rsid w:val="007C7DB9"/>
    <w:rsid w:val="007D01A2"/>
    <w:rsid w:val="007D01E0"/>
    <w:rsid w:val="007D07EF"/>
    <w:rsid w:val="007D16EB"/>
    <w:rsid w:val="007D1F96"/>
    <w:rsid w:val="007D44ED"/>
    <w:rsid w:val="007D4570"/>
    <w:rsid w:val="007D5063"/>
    <w:rsid w:val="007D5398"/>
    <w:rsid w:val="007D5937"/>
    <w:rsid w:val="007D619D"/>
    <w:rsid w:val="007D651A"/>
    <w:rsid w:val="007D71AF"/>
    <w:rsid w:val="007D7D4A"/>
    <w:rsid w:val="007E031A"/>
    <w:rsid w:val="007E0780"/>
    <w:rsid w:val="007E0E76"/>
    <w:rsid w:val="007E20D8"/>
    <w:rsid w:val="007E4E2A"/>
    <w:rsid w:val="007E61E0"/>
    <w:rsid w:val="007E65FB"/>
    <w:rsid w:val="007E667D"/>
    <w:rsid w:val="007F0792"/>
    <w:rsid w:val="007F1021"/>
    <w:rsid w:val="007F1FFD"/>
    <w:rsid w:val="007F2734"/>
    <w:rsid w:val="007F410B"/>
    <w:rsid w:val="007F46DD"/>
    <w:rsid w:val="007F48C2"/>
    <w:rsid w:val="007F536A"/>
    <w:rsid w:val="007F5689"/>
    <w:rsid w:val="007F5CA4"/>
    <w:rsid w:val="007F6691"/>
    <w:rsid w:val="007F68EC"/>
    <w:rsid w:val="007F70DD"/>
    <w:rsid w:val="007F7DA1"/>
    <w:rsid w:val="00800F09"/>
    <w:rsid w:val="00801727"/>
    <w:rsid w:val="00802EFE"/>
    <w:rsid w:val="00802FDE"/>
    <w:rsid w:val="00804E1A"/>
    <w:rsid w:val="0080552A"/>
    <w:rsid w:val="00807093"/>
    <w:rsid w:val="008070FB"/>
    <w:rsid w:val="008103F9"/>
    <w:rsid w:val="00810A1E"/>
    <w:rsid w:val="00810B72"/>
    <w:rsid w:val="00812B22"/>
    <w:rsid w:val="00812ED8"/>
    <w:rsid w:val="008157BA"/>
    <w:rsid w:val="008157E6"/>
    <w:rsid w:val="00816959"/>
    <w:rsid w:val="0081709A"/>
    <w:rsid w:val="00817B88"/>
    <w:rsid w:val="0082037C"/>
    <w:rsid w:val="00820BC1"/>
    <w:rsid w:val="00822203"/>
    <w:rsid w:val="00822368"/>
    <w:rsid w:val="00822818"/>
    <w:rsid w:val="008229EF"/>
    <w:rsid w:val="00823EC3"/>
    <w:rsid w:val="0082448A"/>
    <w:rsid w:val="0082714B"/>
    <w:rsid w:val="00830AB4"/>
    <w:rsid w:val="008317AE"/>
    <w:rsid w:val="008320F8"/>
    <w:rsid w:val="00832CB7"/>
    <w:rsid w:val="00833130"/>
    <w:rsid w:val="008334BF"/>
    <w:rsid w:val="008337B2"/>
    <w:rsid w:val="00834024"/>
    <w:rsid w:val="00834280"/>
    <w:rsid w:val="008346A2"/>
    <w:rsid w:val="00834D13"/>
    <w:rsid w:val="00836AAA"/>
    <w:rsid w:val="00836C8B"/>
    <w:rsid w:val="00836D54"/>
    <w:rsid w:val="00837174"/>
    <w:rsid w:val="0083795F"/>
    <w:rsid w:val="00840ADA"/>
    <w:rsid w:val="008411DC"/>
    <w:rsid w:val="00841A7C"/>
    <w:rsid w:val="008445DD"/>
    <w:rsid w:val="008455FD"/>
    <w:rsid w:val="00846301"/>
    <w:rsid w:val="00846EC0"/>
    <w:rsid w:val="008474EC"/>
    <w:rsid w:val="008500DE"/>
    <w:rsid w:val="0085038A"/>
    <w:rsid w:val="0085095C"/>
    <w:rsid w:val="00852005"/>
    <w:rsid w:val="008536BE"/>
    <w:rsid w:val="00853EDC"/>
    <w:rsid w:val="0085414C"/>
    <w:rsid w:val="0085656A"/>
    <w:rsid w:val="008567CF"/>
    <w:rsid w:val="00856C07"/>
    <w:rsid w:val="00860C83"/>
    <w:rsid w:val="00861375"/>
    <w:rsid w:val="008628A1"/>
    <w:rsid w:val="00862F11"/>
    <w:rsid w:val="00862F9D"/>
    <w:rsid w:val="00863763"/>
    <w:rsid w:val="00864230"/>
    <w:rsid w:val="0086563D"/>
    <w:rsid w:val="00866894"/>
    <w:rsid w:val="00870A8F"/>
    <w:rsid w:val="0087265C"/>
    <w:rsid w:val="00874648"/>
    <w:rsid w:val="008747E9"/>
    <w:rsid w:val="00875DBE"/>
    <w:rsid w:val="00875F45"/>
    <w:rsid w:val="00876336"/>
    <w:rsid w:val="008766AC"/>
    <w:rsid w:val="00876B89"/>
    <w:rsid w:val="00876D15"/>
    <w:rsid w:val="008816A8"/>
    <w:rsid w:val="00881E88"/>
    <w:rsid w:val="00883162"/>
    <w:rsid w:val="008834AA"/>
    <w:rsid w:val="00883714"/>
    <w:rsid w:val="008853EC"/>
    <w:rsid w:val="00885DE4"/>
    <w:rsid w:val="008869F4"/>
    <w:rsid w:val="00887AC8"/>
    <w:rsid w:val="008901CD"/>
    <w:rsid w:val="00890B3C"/>
    <w:rsid w:val="00890B5B"/>
    <w:rsid w:val="008910A0"/>
    <w:rsid w:val="00891C71"/>
    <w:rsid w:val="00892786"/>
    <w:rsid w:val="00892DB5"/>
    <w:rsid w:val="008940C3"/>
    <w:rsid w:val="0089415C"/>
    <w:rsid w:val="00894332"/>
    <w:rsid w:val="00894FD9"/>
    <w:rsid w:val="008951CB"/>
    <w:rsid w:val="00895D3B"/>
    <w:rsid w:val="008962CB"/>
    <w:rsid w:val="00896C0E"/>
    <w:rsid w:val="00896EF3"/>
    <w:rsid w:val="00897397"/>
    <w:rsid w:val="008A0A77"/>
    <w:rsid w:val="008A32D0"/>
    <w:rsid w:val="008A3903"/>
    <w:rsid w:val="008A6DF7"/>
    <w:rsid w:val="008B0101"/>
    <w:rsid w:val="008B0965"/>
    <w:rsid w:val="008B10DE"/>
    <w:rsid w:val="008B216A"/>
    <w:rsid w:val="008B425A"/>
    <w:rsid w:val="008B52B2"/>
    <w:rsid w:val="008B53A6"/>
    <w:rsid w:val="008B55DF"/>
    <w:rsid w:val="008B5C8A"/>
    <w:rsid w:val="008B729B"/>
    <w:rsid w:val="008B7C9E"/>
    <w:rsid w:val="008C0E7C"/>
    <w:rsid w:val="008C12C9"/>
    <w:rsid w:val="008C3BB2"/>
    <w:rsid w:val="008C3D9F"/>
    <w:rsid w:val="008C674A"/>
    <w:rsid w:val="008C7C0B"/>
    <w:rsid w:val="008D0182"/>
    <w:rsid w:val="008D04C4"/>
    <w:rsid w:val="008D05B2"/>
    <w:rsid w:val="008D116E"/>
    <w:rsid w:val="008D1DB8"/>
    <w:rsid w:val="008D3AE3"/>
    <w:rsid w:val="008D4E98"/>
    <w:rsid w:val="008D52B1"/>
    <w:rsid w:val="008D66A2"/>
    <w:rsid w:val="008D6703"/>
    <w:rsid w:val="008D6797"/>
    <w:rsid w:val="008D7693"/>
    <w:rsid w:val="008E0139"/>
    <w:rsid w:val="008E0A80"/>
    <w:rsid w:val="008E2825"/>
    <w:rsid w:val="008E3122"/>
    <w:rsid w:val="008E31C6"/>
    <w:rsid w:val="008E3434"/>
    <w:rsid w:val="008E3445"/>
    <w:rsid w:val="008E3F4D"/>
    <w:rsid w:val="008E46B7"/>
    <w:rsid w:val="008E6A35"/>
    <w:rsid w:val="008E6BD6"/>
    <w:rsid w:val="008E7579"/>
    <w:rsid w:val="008E77D8"/>
    <w:rsid w:val="008E7B55"/>
    <w:rsid w:val="008E7DA6"/>
    <w:rsid w:val="008F00CB"/>
    <w:rsid w:val="008F0E21"/>
    <w:rsid w:val="008F106A"/>
    <w:rsid w:val="008F2B99"/>
    <w:rsid w:val="008F3156"/>
    <w:rsid w:val="008F442D"/>
    <w:rsid w:val="008F6503"/>
    <w:rsid w:val="008F6FC4"/>
    <w:rsid w:val="008F72DE"/>
    <w:rsid w:val="008F796A"/>
    <w:rsid w:val="00901BF5"/>
    <w:rsid w:val="00902220"/>
    <w:rsid w:val="00902B13"/>
    <w:rsid w:val="009031AB"/>
    <w:rsid w:val="00903BC0"/>
    <w:rsid w:val="00903F6A"/>
    <w:rsid w:val="00904372"/>
    <w:rsid w:val="00904FDB"/>
    <w:rsid w:val="009074CE"/>
    <w:rsid w:val="009075CE"/>
    <w:rsid w:val="00910023"/>
    <w:rsid w:val="009105CF"/>
    <w:rsid w:val="0091067C"/>
    <w:rsid w:val="00910735"/>
    <w:rsid w:val="009109FA"/>
    <w:rsid w:val="00911F5F"/>
    <w:rsid w:val="009120E5"/>
    <w:rsid w:val="00914B4E"/>
    <w:rsid w:val="00914EB8"/>
    <w:rsid w:val="0091588D"/>
    <w:rsid w:val="00917365"/>
    <w:rsid w:val="00917436"/>
    <w:rsid w:val="0092059C"/>
    <w:rsid w:val="00921779"/>
    <w:rsid w:val="00922D89"/>
    <w:rsid w:val="00922E13"/>
    <w:rsid w:val="0092349C"/>
    <w:rsid w:val="0092442D"/>
    <w:rsid w:val="0092461A"/>
    <w:rsid w:val="00925710"/>
    <w:rsid w:val="0092665B"/>
    <w:rsid w:val="0093000F"/>
    <w:rsid w:val="009305FF"/>
    <w:rsid w:val="00933166"/>
    <w:rsid w:val="00933F2E"/>
    <w:rsid w:val="00934226"/>
    <w:rsid w:val="009347F2"/>
    <w:rsid w:val="009352F8"/>
    <w:rsid w:val="00935CA0"/>
    <w:rsid w:val="00936CF6"/>
    <w:rsid w:val="00936DA6"/>
    <w:rsid w:val="0093744F"/>
    <w:rsid w:val="009408B1"/>
    <w:rsid w:val="009409C2"/>
    <w:rsid w:val="00940FAE"/>
    <w:rsid w:val="00942BBF"/>
    <w:rsid w:val="009454FA"/>
    <w:rsid w:val="00945CA8"/>
    <w:rsid w:val="009465B0"/>
    <w:rsid w:val="009476AA"/>
    <w:rsid w:val="00947DB0"/>
    <w:rsid w:val="00950AF7"/>
    <w:rsid w:val="009514ED"/>
    <w:rsid w:val="009523D4"/>
    <w:rsid w:val="00952E5D"/>
    <w:rsid w:val="00953CE0"/>
    <w:rsid w:val="009543B7"/>
    <w:rsid w:val="009559E4"/>
    <w:rsid w:val="00955B94"/>
    <w:rsid w:val="00955FBD"/>
    <w:rsid w:val="009560B6"/>
    <w:rsid w:val="0095632A"/>
    <w:rsid w:val="00957150"/>
    <w:rsid w:val="009577C5"/>
    <w:rsid w:val="0096091A"/>
    <w:rsid w:val="00961922"/>
    <w:rsid w:val="00962C06"/>
    <w:rsid w:val="00965579"/>
    <w:rsid w:val="00967BE6"/>
    <w:rsid w:val="0097058B"/>
    <w:rsid w:val="00970B72"/>
    <w:rsid w:val="00971F80"/>
    <w:rsid w:val="0097210A"/>
    <w:rsid w:val="00972CCA"/>
    <w:rsid w:val="0097309E"/>
    <w:rsid w:val="0097325F"/>
    <w:rsid w:val="00973583"/>
    <w:rsid w:val="00975B2D"/>
    <w:rsid w:val="00975DBA"/>
    <w:rsid w:val="00976178"/>
    <w:rsid w:val="009776E0"/>
    <w:rsid w:val="009800B6"/>
    <w:rsid w:val="00980E3A"/>
    <w:rsid w:val="009843EE"/>
    <w:rsid w:val="00984C1C"/>
    <w:rsid w:val="00984DBB"/>
    <w:rsid w:val="00986403"/>
    <w:rsid w:val="0098695E"/>
    <w:rsid w:val="0098738F"/>
    <w:rsid w:val="0098796A"/>
    <w:rsid w:val="00990351"/>
    <w:rsid w:val="00990E9C"/>
    <w:rsid w:val="00991410"/>
    <w:rsid w:val="009914E6"/>
    <w:rsid w:val="00992F1D"/>
    <w:rsid w:val="009935A4"/>
    <w:rsid w:val="00994034"/>
    <w:rsid w:val="009941CC"/>
    <w:rsid w:val="009942FB"/>
    <w:rsid w:val="009944A9"/>
    <w:rsid w:val="00994F15"/>
    <w:rsid w:val="00995842"/>
    <w:rsid w:val="00995B75"/>
    <w:rsid w:val="00996CDF"/>
    <w:rsid w:val="00997FD6"/>
    <w:rsid w:val="009A00C8"/>
    <w:rsid w:val="009A0122"/>
    <w:rsid w:val="009A0A38"/>
    <w:rsid w:val="009A10BA"/>
    <w:rsid w:val="009A4229"/>
    <w:rsid w:val="009A6040"/>
    <w:rsid w:val="009A64AA"/>
    <w:rsid w:val="009A6CD6"/>
    <w:rsid w:val="009A6E7D"/>
    <w:rsid w:val="009A774B"/>
    <w:rsid w:val="009B0318"/>
    <w:rsid w:val="009B1A1D"/>
    <w:rsid w:val="009B1D0D"/>
    <w:rsid w:val="009B1F89"/>
    <w:rsid w:val="009B1F9A"/>
    <w:rsid w:val="009B2344"/>
    <w:rsid w:val="009B2C84"/>
    <w:rsid w:val="009B3248"/>
    <w:rsid w:val="009B32C8"/>
    <w:rsid w:val="009B3460"/>
    <w:rsid w:val="009B423E"/>
    <w:rsid w:val="009B5053"/>
    <w:rsid w:val="009B5A25"/>
    <w:rsid w:val="009B5EA1"/>
    <w:rsid w:val="009B681B"/>
    <w:rsid w:val="009C1228"/>
    <w:rsid w:val="009C217C"/>
    <w:rsid w:val="009C3720"/>
    <w:rsid w:val="009C4DB6"/>
    <w:rsid w:val="009C4DC2"/>
    <w:rsid w:val="009C6D4C"/>
    <w:rsid w:val="009C7365"/>
    <w:rsid w:val="009C7513"/>
    <w:rsid w:val="009D08C5"/>
    <w:rsid w:val="009D09BA"/>
    <w:rsid w:val="009D1753"/>
    <w:rsid w:val="009D1BE1"/>
    <w:rsid w:val="009D298B"/>
    <w:rsid w:val="009D2CEF"/>
    <w:rsid w:val="009D3D9B"/>
    <w:rsid w:val="009D4108"/>
    <w:rsid w:val="009D5815"/>
    <w:rsid w:val="009E0663"/>
    <w:rsid w:val="009E0767"/>
    <w:rsid w:val="009E11C0"/>
    <w:rsid w:val="009E161F"/>
    <w:rsid w:val="009E1688"/>
    <w:rsid w:val="009E19C8"/>
    <w:rsid w:val="009E34DF"/>
    <w:rsid w:val="009E34E1"/>
    <w:rsid w:val="009E3CBB"/>
    <w:rsid w:val="009E4091"/>
    <w:rsid w:val="009E5A60"/>
    <w:rsid w:val="009E637F"/>
    <w:rsid w:val="009E678C"/>
    <w:rsid w:val="009E68F8"/>
    <w:rsid w:val="009E76A3"/>
    <w:rsid w:val="009F1463"/>
    <w:rsid w:val="009F19DD"/>
    <w:rsid w:val="009F31F1"/>
    <w:rsid w:val="009F3995"/>
    <w:rsid w:val="009F3F43"/>
    <w:rsid w:val="009F4CA6"/>
    <w:rsid w:val="009F6018"/>
    <w:rsid w:val="009F674E"/>
    <w:rsid w:val="009F6E28"/>
    <w:rsid w:val="009F70E9"/>
    <w:rsid w:val="009F7B58"/>
    <w:rsid w:val="009F7B87"/>
    <w:rsid w:val="009F7F77"/>
    <w:rsid w:val="00A00AD9"/>
    <w:rsid w:val="00A01F2E"/>
    <w:rsid w:val="00A0444A"/>
    <w:rsid w:val="00A04FEE"/>
    <w:rsid w:val="00A05B1B"/>
    <w:rsid w:val="00A06671"/>
    <w:rsid w:val="00A1019E"/>
    <w:rsid w:val="00A104D4"/>
    <w:rsid w:val="00A11ED7"/>
    <w:rsid w:val="00A124BA"/>
    <w:rsid w:val="00A12BF1"/>
    <w:rsid w:val="00A135F7"/>
    <w:rsid w:val="00A13697"/>
    <w:rsid w:val="00A13E43"/>
    <w:rsid w:val="00A13FA3"/>
    <w:rsid w:val="00A14429"/>
    <w:rsid w:val="00A1558B"/>
    <w:rsid w:val="00A15FDC"/>
    <w:rsid w:val="00A16587"/>
    <w:rsid w:val="00A16B4C"/>
    <w:rsid w:val="00A1790F"/>
    <w:rsid w:val="00A17C49"/>
    <w:rsid w:val="00A20F28"/>
    <w:rsid w:val="00A216D5"/>
    <w:rsid w:val="00A23CAE"/>
    <w:rsid w:val="00A2716F"/>
    <w:rsid w:val="00A275B1"/>
    <w:rsid w:val="00A2762A"/>
    <w:rsid w:val="00A30370"/>
    <w:rsid w:val="00A3055C"/>
    <w:rsid w:val="00A30CD6"/>
    <w:rsid w:val="00A323A9"/>
    <w:rsid w:val="00A325B7"/>
    <w:rsid w:val="00A32C86"/>
    <w:rsid w:val="00A33A1A"/>
    <w:rsid w:val="00A33C83"/>
    <w:rsid w:val="00A35CF4"/>
    <w:rsid w:val="00A3672C"/>
    <w:rsid w:val="00A36D71"/>
    <w:rsid w:val="00A372FA"/>
    <w:rsid w:val="00A411EF"/>
    <w:rsid w:val="00A417CF"/>
    <w:rsid w:val="00A4273F"/>
    <w:rsid w:val="00A42C88"/>
    <w:rsid w:val="00A4452F"/>
    <w:rsid w:val="00A4533B"/>
    <w:rsid w:val="00A457D8"/>
    <w:rsid w:val="00A461A4"/>
    <w:rsid w:val="00A46745"/>
    <w:rsid w:val="00A46F52"/>
    <w:rsid w:val="00A504FA"/>
    <w:rsid w:val="00A50B5A"/>
    <w:rsid w:val="00A50BAB"/>
    <w:rsid w:val="00A50FA0"/>
    <w:rsid w:val="00A511E6"/>
    <w:rsid w:val="00A51605"/>
    <w:rsid w:val="00A51CF3"/>
    <w:rsid w:val="00A522C3"/>
    <w:rsid w:val="00A54537"/>
    <w:rsid w:val="00A545F5"/>
    <w:rsid w:val="00A54AB1"/>
    <w:rsid w:val="00A54BDA"/>
    <w:rsid w:val="00A5683E"/>
    <w:rsid w:val="00A56892"/>
    <w:rsid w:val="00A56912"/>
    <w:rsid w:val="00A57A86"/>
    <w:rsid w:val="00A60130"/>
    <w:rsid w:val="00A6375C"/>
    <w:rsid w:val="00A64A53"/>
    <w:rsid w:val="00A66D52"/>
    <w:rsid w:val="00A66FCA"/>
    <w:rsid w:val="00A6704F"/>
    <w:rsid w:val="00A672D6"/>
    <w:rsid w:val="00A67658"/>
    <w:rsid w:val="00A71E93"/>
    <w:rsid w:val="00A71F6A"/>
    <w:rsid w:val="00A729C8"/>
    <w:rsid w:val="00A77AC3"/>
    <w:rsid w:val="00A818C4"/>
    <w:rsid w:val="00A81E52"/>
    <w:rsid w:val="00A82953"/>
    <w:rsid w:val="00A82BB3"/>
    <w:rsid w:val="00A82BD7"/>
    <w:rsid w:val="00A836E2"/>
    <w:rsid w:val="00A83916"/>
    <w:rsid w:val="00A85626"/>
    <w:rsid w:val="00A860A5"/>
    <w:rsid w:val="00A867DC"/>
    <w:rsid w:val="00A86BE4"/>
    <w:rsid w:val="00A86FF7"/>
    <w:rsid w:val="00A904EA"/>
    <w:rsid w:val="00A91367"/>
    <w:rsid w:val="00A91FAC"/>
    <w:rsid w:val="00A922AF"/>
    <w:rsid w:val="00A93A97"/>
    <w:rsid w:val="00A93F86"/>
    <w:rsid w:val="00A94E29"/>
    <w:rsid w:val="00A94E34"/>
    <w:rsid w:val="00A95BE2"/>
    <w:rsid w:val="00A9611A"/>
    <w:rsid w:val="00A9698D"/>
    <w:rsid w:val="00A97363"/>
    <w:rsid w:val="00AA09D3"/>
    <w:rsid w:val="00AA0D60"/>
    <w:rsid w:val="00AA1735"/>
    <w:rsid w:val="00AA1D7D"/>
    <w:rsid w:val="00AA1F9B"/>
    <w:rsid w:val="00AA20EE"/>
    <w:rsid w:val="00AA256C"/>
    <w:rsid w:val="00AA3013"/>
    <w:rsid w:val="00AA5CC9"/>
    <w:rsid w:val="00AA5EEF"/>
    <w:rsid w:val="00AA6BB5"/>
    <w:rsid w:val="00AA7D9D"/>
    <w:rsid w:val="00AB1BAB"/>
    <w:rsid w:val="00AB1E9C"/>
    <w:rsid w:val="00AB269D"/>
    <w:rsid w:val="00AB2AEE"/>
    <w:rsid w:val="00AB2B2E"/>
    <w:rsid w:val="00AB31F0"/>
    <w:rsid w:val="00AB4D16"/>
    <w:rsid w:val="00AB5D35"/>
    <w:rsid w:val="00AB772A"/>
    <w:rsid w:val="00AB7EE2"/>
    <w:rsid w:val="00AC20D2"/>
    <w:rsid w:val="00AC24D6"/>
    <w:rsid w:val="00AC3631"/>
    <w:rsid w:val="00AC533E"/>
    <w:rsid w:val="00AC5682"/>
    <w:rsid w:val="00AC664E"/>
    <w:rsid w:val="00AC6CD9"/>
    <w:rsid w:val="00AD077E"/>
    <w:rsid w:val="00AD2396"/>
    <w:rsid w:val="00AD2587"/>
    <w:rsid w:val="00AD323E"/>
    <w:rsid w:val="00AD35DD"/>
    <w:rsid w:val="00AD38EC"/>
    <w:rsid w:val="00AD6E31"/>
    <w:rsid w:val="00AD74CB"/>
    <w:rsid w:val="00AD7ED2"/>
    <w:rsid w:val="00AE08C4"/>
    <w:rsid w:val="00AE0B05"/>
    <w:rsid w:val="00AE0D56"/>
    <w:rsid w:val="00AE2724"/>
    <w:rsid w:val="00AE2CC0"/>
    <w:rsid w:val="00AE373D"/>
    <w:rsid w:val="00AE4896"/>
    <w:rsid w:val="00AE4F86"/>
    <w:rsid w:val="00AE5164"/>
    <w:rsid w:val="00AE5A07"/>
    <w:rsid w:val="00AE7803"/>
    <w:rsid w:val="00AE7EC2"/>
    <w:rsid w:val="00AE7F68"/>
    <w:rsid w:val="00AF03C1"/>
    <w:rsid w:val="00AF0A7B"/>
    <w:rsid w:val="00AF0D9F"/>
    <w:rsid w:val="00AF141A"/>
    <w:rsid w:val="00AF16C1"/>
    <w:rsid w:val="00AF2291"/>
    <w:rsid w:val="00AF6058"/>
    <w:rsid w:val="00AF6DE6"/>
    <w:rsid w:val="00AF7405"/>
    <w:rsid w:val="00AF7995"/>
    <w:rsid w:val="00B00309"/>
    <w:rsid w:val="00B00452"/>
    <w:rsid w:val="00B00C13"/>
    <w:rsid w:val="00B013A5"/>
    <w:rsid w:val="00B03093"/>
    <w:rsid w:val="00B032CD"/>
    <w:rsid w:val="00B0394B"/>
    <w:rsid w:val="00B06A83"/>
    <w:rsid w:val="00B07D58"/>
    <w:rsid w:val="00B105FC"/>
    <w:rsid w:val="00B10B3B"/>
    <w:rsid w:val="00B10F63"/>
    <w:rsid w:val="00B11EC1"/>
    <w:rsid w:val="00B121C1"/>
    <w:rsid w:val="00B1392D"/>
    <w:rsid w:val="00B13DC1"/>
    <w:rsid w:val="00B17062"/>
    <w:rsid w:val="00B172E1"/>
    <w:rsid w:val="00B17325"/>
    <w:rsid w:val="00B1765E"/>
    <w:rsid w:val="00B210F1"/>
    <w:rsid w:val="00B2177D"/>
    <w:rsid w:val="00B21FB5"/>
    <w:rsid w:val="00B22B4C"/>
    <w:rsid w:val="00B22B70"/>
    <w:rsid w:val="00B22CBA"/>
    <w:rsid w:val="00B25AE6"/>
    <w:rsid w:val="00B2738E"/>
    <w:rsid w:val="00B27CBF"/>
    <w:rsid w:val="00B30D19"/>
    <w:rsid w:val="00B30DC3"/>
    <w:rsid w:val="00B3146E"/>
    <w:rsid w:val="00B33645"/>
    <w:rsid w:val="00B336E2"/>
    <w:rsid w:val="00B34B3A"/>
    <w:rsid w:val="00B378AF"/>
    <w:rsid w:val="00B37E52"/>
    <w:rsid w:val="00B404D8"/>
    <w:rsid w:val="00B42044"/>
    <w:rsid w:val="00B42238"/>
    <w:rsid w:val="00B423B2"/>
    <w:rsid w:val="00B44944"/>
    <w:rsid w:val="00B44E7E"/>
    <w:rsid w:val="00B458B5"/>
    <w:rsid w:val="00B45A11"/>
    <w:rsid w:val="00B46AEE"/>
    <w:rsid w:val="00B47480"/>
    <w:rsid w:val="00B47ABE"/>
    <w:rsid w:val="00B47E77"/>
    <w:rsid w:val="00B47E96"/>
    <w:rsid w:val="00B5086E"/>
    <w:rsid w:val="00B527C7"/>
    <w:rsid w:val="00B52995"/>
    <w:rsid w:val="00B529DE"/>
    <w:rsid w:val="00B53AF1"/>
    <w:rsid w:val="00B53C1F"/>
    <w:rsid w:val="00B545AD"/>
    <w:rsid w:val="00B54D78"/>
    <w:rsid w:val="00B54EEE"/>
    <w:rsid w:val="00B54F8C"/>
    <w:rsid w:val="00B54F9A"/>
    <w:rsid w:val="00B55450"/>
    <w:rsid w:val="00B55B2C"/>
    <w:rsid w:val="00B5704C"/>
    <w:rsid w:val="00B57E27"/>
    <w:rsid w:val="00B61374"/>
    <w:rsid w:val="00B62ABB"/>
    <w:rsid w:val="00B62D74"/>
    <w:rsid w:val="00B63B99"/>
    <w:rsid w:val="00B6442D"/>
    <w:rsid w:val="00B64D03"/>
    <w:rsid w:val="00B661FC"/>
    <w:rsid w:val="00B66914"/>
    <w:rsid w:val="00B672F4"/>
    <w:rsid w:val="00B67639"/>
    <w:rsid w:val="00B72123"/>
    <w:rsid w:val="00B72708"/>
    <w:rsid w:val="00B73355"/>
    <w:rsid w:val="00B7341E"/>
    <w:rsid w:val="00B74593"/>
    <w:rsid w:val="00B766DF"/>
    <w:rsid w:val="00B76BC3"/>
    <w:rsid w:val="00B76C8D"/>
    <w:rsid w:val="00B77116"/>
    <w:rsid w:val="00B7711B"/>
    <w:rsid w:val="00B77153"/>
    <w:rsid w:val="00B77195"/>
    <w:rsid w:val="00B77857"/>
    <w:rsid w:val="00B77DED"/>
    <w:rsid w:val="00B80215"/>
    <w:rsid w:val="00B81414"/>
    <w:rsid w:val="00B81CDA"/>
    <w:rsid w:val="00B835C8"/>
    <w:rsid w:val="00B83C5D"/>
    <w:rsid w:val="00B855B9"/>
    <w:rsid w:val="00B85A7A"/>
    <w:rsid w:val="00B85E30"/>
    <w:rsid w:val="00B86944"/>
    <w:rsid w:val="00B872E7"/>
    <w:rsid w:val="00B90982"/>
    <w:rsid w:val="00B90FD3"/>
    <w:rsid w:val="00B90FF0"/>
    <w:rsid w:val="00B91288"/>
    <w:rsid w:val="00B92962"/>
    <w:rsid w:val="00B933C4"/>
    <w:rsid w:val="00B94820"/>
    <w:rsid w:val="00B97A9D"/>
    <w:rsid w:val="00BA070E"/>
    <w:rsid w:val="00BA11DC"/>
    <w:rsid w:val="00BA1E12"/>
    <w:rsid w:val="00BA3872"/>
    <w:rsid w:val="00BA4281"/>
    <w:rsid w:val="00BA4346"/>
    <w:rsid w:val="00BA4B32"/>
    <w:rsid w:val="00BA5517"/>
    <w:rsid w:val="00BA6045"/>
    <w:rsid w:val="00BA622A"/>
    <w:rsid w:val="00BA758C"/>
    <w:rsid w:val="00BB19A3"/>
    <w:rsid w:val="00BB2202"/>
    <w:rsid w:val="00BB2F68"/>
    <w:rsid w:val="00BB3B01"/>
    <w:rsid w:val="00BB609B"/>
    <w:rsid w:val="00BB72E6"/>
    <w:rsid w:val="00BC0901"/>
    <w:rsid w:val="00BC19EE"/>
    <w:rsid w:val="00BC1FEA"/>
    <w:rsid w:val="00BC3E67"/>
    <w:rsid w:val="00BC43E8"/>
    <w:rsid w:val="00BC4E1B"/>
    <w:rsid w:val="00BC55C2"/>
    <w:rsid w:val="00BC717A"/>
    <w:rsid w:val="00BD317B"/>
    <w:rsid w:val="00BD3CDD"/>
    <w:rsid w:val="00BD4A3B"/>
    <w:rsid w:val="00BD4E3B"/>
    <w:rsid w:val="00BD5431"/>
    <w:rsid w:val="00BD585D"/>
    <w:rsid w:val="00BD5D23"/>
    <w:rsid w:val="00BD62F8"/>
    <w:rsid w:val="00BE0CCE"/>
    <w:rsid w:val="00BE1606"/>
    <w:rsid w:val="00BE3C5D"/>
    <w:rsid w:val="00BE43CC"/>
    <w:rsid w:val="00BE5488"/>
    <w:rsid w:val="00BE66D1"/>
    <w:rsid w:val="00BE6886"/>
    <w:rsid w:val="00BE6CA8"/>
    <w:rsid w:val="00BF0D70"/>
    <w:rsid w:val="00BF0E62"/>
    <w:rsid w:val="00BF0FC0"/>
    <w:rsid w:val="00BF1A72"/>
    <w:rsid w:val="00BF1E02"/>
    <w:rsid w:val="00BF23E5"/>
    <w:rsid w:val="00BF2ABE"/>
    <w:rsid w:val="00BF2CC6"/>
    <w:rsid w:val="00BF32D0"/>
    <w:rsid w:val="00BF36ED"/>
    <w:rsid w:val="00BF4691"/>
    <w:rsid w:val="00BF57D4"/>
    <w:rsid w:val="00BF5BFB"/>
    <w:rsid w:val="00BF5ED6"/>
    <w:rsid w:val="00BF5FDD"/>
    <w:rsid w:val="00BF6A09"/>
    <w:rsid w:val="00BF7187"/>
    <w:rsid w:val="00BF75E3"/>
    <w:rsid w:val="00BF79DA"/>
    <w:rsid w:val="00C01369"/>
    <w:rsid w:val="00C01702"/>
    <w:rsid w:val="00C02AF4"/>
    <w:rsid w:val="00C02B98"/>
    <w:rsid w:val="00C02CB5"/>
    <w:rsid w:val="00C03812"/>
    <w:rsid w:val="00C03B14"/>
    <w:rsid w:val="00C040AC"/>
    <w:rsid w:val="00C05594"/>
    <w:rsid w:val="00C064E6"/>
    <w:rsid w:val="00C10DF1"/>
    <w:rsid w:val="00C126AB"/>
    <w:rsid w:val="00C12B8D"/>
    <w:rsid w:val="00C13D9C"/>
    <w:rsid w:val="00C147F8"/>
    <w:rsid w:val="00C1483B"/>
    <w:rsid w:val="00C1500D"/>
    <w:rsid w:val="00C153B5"/>
    <w:rsid w:val="00C157A5"/>
    <w:rsid w:val="00C16B18"/>
    <w:rsid w:val="00C172D4"/>
    <w:rsid w:val="00C176A5"/>
    <w:rsid w:val="00C20096"/>
    <w:rsid w:val="00C20573"/>
    <w:rsid w:val="00C2134D"/>
    <w:rsid w:val="00C2160C"/>
    <w:rsid w:val="00C23083"/>
    <w:rsid w:val="00C23FA7"/>
    <w:rsid w:val="00C240C0"/>
    <w:rsid w:val="00C24EAE"/>
    <w:rsid w:val="00C25443"/>
    <w:rsid w:val="00C25F11"/>
    <w:rsid w:val="00C2631A"/>
    <w:rsid w:val="00C274F5"/>
    <w:rsid w:val="00C27902"/>
    <w:rsid w:val="00C27BA0"/>
    <w:rsid w:val="00C304F0"/>
    <w:rsid w:val="00C3113C"/>
    <w:rsid w:val="00C3205B"/>
    <w:rsid w:val="00C34539"/>
    <w:rsid w:val="00C350C6"/>
    <w:rsid w:val="00C35299"/>
    <w:rsid w:val="00C36343"/>
    <w:rsid w:val="00C36B9E"/>
    <w:rsid w:val="00C40169"/>
    <w:rsid w:val="00C404C6"/>
    <w:rsid w:val="00C40581"/>
    <w:rsid w:val="00C405BE"/>
    <w:rsid w:val="00C41AFC"/>
    <w:rsid w:val="00C41BD2"/>
    <w:rsid w:val="00C41CC3"/>
    <w:rsid w:val="00C4393A"/>
    <w:rsid w:val="00C44827"/>
    <w:rsid w:val="00C46405"/>
    <w:rsid w:val="00C46723"/>
    <w:rsid w:val="00C46CF2"/>
    <w:rsid w:val="00C476E4"/>
    <w:rsid w:val="00C50AB5"/>
    <w:rsid w:val="00C515FF"/>
    <w:rsid w:val="00C51A61"/>
    <w:rsid w:val="00C520DB"/>
    <w:rsid w:val="00C539A4"/>
    <w:rsid w:val="00C53E40"/>
    <w:rsid w:val="00C54211"/>
    <w:rsid w:val="00C54BB1"/>
    <w:rsid w:val="00C54EE1"/>
    <w:rsid w:val="00C5689E"/>
    <w:rsid w:val="00C56CFF"/>
    <w:rsid w:val="00C60C0F"/>
    <w:rsid w:val="00C6104D"/>
    <w:rsid w:val="00C61192"/>
    <w:rsid w:val="00C61BEB"/>
    <w:rsid w:val="00C61DCD"/>
    <w:rsid w:val="00C623EE"/>
    <w:rsid w:val="00C62884"/>
    <w:rsid w:val="00C639E1"/>
    <w:rsid w:val="00C66147"/>
    <w:rsid w:val="00C672D3"/>
    <w:rsid w:val="00C700C8"/>
    <w:rsid w:val="00C706B4"/>
    <w:rsid w:val="00C712F7"/>
    <w:rsid w:val="00C71F7B"/>
    <w:rsid w:val="00C72DF8"/>
    <w:rsid w:val="00C73A0F"/>
    <w:rsid w:val="00C741FC"/>
    <w:rsid w:val="00C74530"/>
    <w:rsid w:val="00C74559"/>
    <w:rsid w:val="00C75C93"/>
    <w:rsid w:val="00C7677B"/>
    <w:rsid w:val="00C8037E"/>
    <w:rsid w:val="00C812F2"/>
    <w:rsid w:val="00C81CFD"/>
    <w:rsid w:val="00C83346"/>
    <w:rsid w:val="00C838D5"/>
    <w:rsid w:val="00C83BC0"/>
    <w:rsid w:val="00C86BC9"/>
    <w:rsid w:val="00C90D24"/>
    <w:rsid w:val="00C91993"/>
    <w:rsid w:val="00C923E4"/>
    <w:rsid w:val="00C93E67"/>
    <w:rsid w:val="00C9452B"/>
    <w:rsid w:val="00C94B67"/>
    <w:rsid w:val="00C95614"/>
    <w:rsid w:val="00C95721"/>
    <w:rsid w:val="00C96153"/>
    <w:rsid w:val="00C96491"/>
    <w:rsid w:val="00C96F75"/>
    <w:rsid w:val="00C97D87"/>
    <w:rsid w:val="00CA0030"/>
    <w:rsid w:val="00CA10BF"/>
    <w:rsid w:val="00CA1399"/>
    <w:rsid w:val="00CA2A8C"/>
    <w:rsid w:val="00CA2D81"/>
    <w:rsid w:val="00CA2E12"/>
    <w:rsid w:val="00CA30CD"/>
    <w:rsid w:val="00CA3194"/>
    <w:rsid w:val="00CA37BB"/>
    <w:rsid w:val="00CA3BD0"/>
    <w:rsid w:val="00CA42B6"/>
    <w:rsid w:val="00CA430C"/>
    <w:rsid w:val="00CA44E6"/>
    <w:rsid w:val="00CA5142"/>
    <w:rsid w:val="00CA53CD"/>
    <w:rsid w:val="00CA5AB3"/>
    <w:rsid w:val="00CA6518"/>
    <w:rsid w:val="00CB01E1"/>
    <w:rsid w:val="00CB0E62"/>
    <w:rsid w:val="00CB1D1E"/>
    <w:rsid w:val="00CB3270"/>
    <w:rsid w:val="00CB3288"/>
    <w:rsid w:val="00CB3DBC"/>
    <w:rsid w:val="00CB4047"/>
    <w:rsid w:val="00CB51BC"/>
    <w:rsid w:val="00CB69B2"/>
    <w:rsid w:val="00CB7E88"/>
    <w:rsid w:val="00CC0D50"/>
    <w:rsid w:val="00CC1098"/>
    <w:rsid w:val="00CC1B0E"/>
    <w:rsid w:val="00CC21D4"/>
    <w:rsid w:val="00CC21DC"/>
    <w:rsid w:val="00CC2AC8"/>
    <w:rsid w:val="00CC31B4"/>
    <w:rsid w:val="00CC32AF"/>
    <w:rsid w:val="00CC3CD6"/>
    <w:rsid w:val="00CC3D3B"/>
    <w:rsid w:val="00CC4093"/>
    <w:rsid w:val="00CC42A8"/>
    <w:rsid w:val="00CC4CAD"/>
    <w:rsid w:val="00CC55D4"/>
    <w:rsid w:val="00CC7396"/>
    <w:rsid w:val="00CD0C71"/>
    <w:rsid w:val="00CD1201"/>
    <w:rsid w:val="00CD13EF"/>
    <w:rsid w:val="00CD1611"/>
    <w:rsid w:val="00CD1812"/>
    <w:rsid w:val="00CD2CBF"/>
    <w:rsid w:val="00CD3518"/>
    <w:rsid w:val="00CD5C28"/>
    <w:rsid w:val="00CD5E1E"/>
    <w:rsid w:val="00CD5F37"/>
    <w:rsid w:val="00CD65F5"/>
    <w:rsid w:val="00CD7518"/>
    <w:rsid w:val="00CD7DA5"/>
    <w:rsid w:val="00CE0062"/>
    <w:rsid w:val="00CE1184"/>
    <w:rsid w:val="00CE1367"/>
    <w:rsid w:val="00CE147D"/>
    <w:rsid w:val="00CE2756"/>
    <w:rsid w:val="00CE3D2D"/>
    <w:rsid w:val="00CE497A"/>
    <w:rsid w:val="00CE4F1A"/>
    <w:rsid w:val="00CE51C9"/>
    <w:rsid w:val="00CE761B"/>
    <w:rsid w:val="00CE76C8"/>
    <w:rsid w:val="00CE79C7"/>
    <w:rsid w:val="00CE7C47"/>
    <w:rsid w:val="00CF0348"/>
    <w:rsid w:val="00CF0640"/>
    <w:rsid w:val="00CF1007"/>
    <w:rsid w:val="00CF1864"/>
    <w:rsid w:val="00CF1B16"/>
    <w:rsid w:val="00CF209E"/>
    <w:rsid w:val="00CF30F8"/>
    <w:rsid w:val="00CF4D8D"/>
    <w:rsid w:val="00CF513B"/>
    <w:rsid w:val="00CF6126"/>
    <w:rsid w:val="00CF7879"/>
    <w:rsid w:val="00CF7CD4"/>
    <w:rsid w:val="00CF7CD5"/>
    <w:rsid w:val="00CF7D07"/>
    <w:rsid w:val="00D005C1"/>
    <w:rsid w:val="00D00C03"/>
    <w:rsid w:val="00D00FBC"/>
    <w:rsid w:val="00D01437"/>
    <w:rsid w:val="00D01468"/>
    <w:rsid w:val="00D015C1"/>
    <w:rsid w:val="00D02075"/>
    <w:rsid w:val="00D027A7"/>
    <w:rsid w:val="00D034CC"/>
    <w:rsid w:val="00D03982"/>
    <w:rsid w:val="00D03A64"/>
    <w:rsid w:val="00D03BB6"/>
    <w:rsid w:val="00D0569C"/>
    <w:rsid w:val="00D0571A"/>
    <w:rsid w:val="00D06258"/>
    <w:rsid w:val="00D07D44"/>
    <w:rsid w:val="00D11B4E"/>
    <w:rsid w:val="00D11D37"/>
    <w:rsid w:val="00D127FD"/>
    <w:rsid w:val="00D12E3F"/>
    <w:rsid w:val="00D13272"/>
    <w:rsid w:val="00D134EF"/>
    <w:rsid w:val="00D136F0"/>
    <w:rsid w:val="00D14F18"/>
    <w:rsid w:val="00D1597E"/>
    <w:rsid w:val="00D15C69"/>
    <w:rsid w:val="00D15D4E"/>
    <w:rsid w:val="00D16DAA"/>
    <w:rsid w:val="00D173CB"/>
    <w:rsid w:val="00D202BB"/>
    <w:rsid w:val="00D211C2"/>
    <w:rsid w:val="00D2125C"/>
    <w:rsid w:val="00D253C7"/>
    <w:rsid w:val="00D2565B"/>
    <w:rsid w:val="00D26510"/>
    <w:rsid w:val="00D26936"/>
    <w:rsid w:val="00D26EA1"/>
    <w:rsid w:val="00D279FF"/>
    <w:rsid w:val="00D30090"/>
    <w:rsid w:val="00D3026A"/>
    <w:rsid w:val="00D3092B"/>
    <w:rsid w:val="00D30B56"/>
    <w:rsid w:val="00D315DB"/>
    <w:rsid w:val="00D32476"/>
    <w:rsid w:val="00D331F4"/>
    <w:rsid w:val="00D33456"/>
    <w:rsid w:val="00D33F94"/>
    <w:rsid w:val="00D341F9"/>
    <w:rsid w:val="00D35E8C"/>
    <w:rsid w:val="00D37D78"/>
    <w:rsid w:val="00D40405"/>
    <w:rsid w:val="00D41B8C"/>
    <w:rsid w:val="00D431C1"/>
    <w:rsid w:val="00D43B6B"/>
    <w:rsid w:val="00D445F5"/>
    <w:rsid w:val="00D44C97"/>
    <w:rsid w:val="00D456E5"/>
    <w:rsid w:val="00D462D6"/>
    <w:rsid w:val="00D46820"/>
    <w:rsid w:val="00D468B3"/>
    <w:rsid w:val="00D46E6D"/>
    <w:rsid w:val="00D47214"/>
    <w:rsid w:val="00D47EBA"/>
    <w:rsid w:val="00D505A7"/>
    <w:rsid w:val="00D50FD1"/>
    <w:rsid w:val="00D51267"/>
    <w:rsid w:val="00D51D6E"/>
    <w:rsid w:val="00D5335F"/>
    <w:rsid w:val="00D53609"/>
    <w:rsid w:val="00D5382D"/>
    <w:rsid w:val="00D54724"/>
    <w:rsid w:val="00D54C3D"/>
    <w:rsid w:val="00D54CFD"/>
    <w:rsid w:val="00D55CF1"/>
    <w:rsid w:val="00D5651D"/>
    <w:rsid w:val="00D56CA6"/>
    <w:rsid w:val="00D574C5"/>
    <w:rsid w:val="00D57740"/>
    <w:rsid w:val="00D57DCD"/>
    <w:rsid w:val="00D6038D"/>
    <w:rsid w:val="00D60C08"/>
    <w:rsid w:val="00D620DF"/>
    <w:rsid w:val="00D62307"/>
    <w:rsid w:val="00D62E22"/>
    <w:rsid w:val="00D639FA"/>
    <w:rsid w:val="00D63BCE"/>
    <w:rsid w:val="00D641D4"/>
    <w:rsid w:val="00D64691"/>
    <w:rsid w:val="00D64897"/>
    <w:rsid w:val="00D64A4D"/>
    <w:rsid w:val="00D6558E"/>
    <w:rsid w:val="00D6673D"/>
    <w:rsid w:val="00D711E3"/>
    <w:rsid w:val="00D71B78"/>
    <w:rsid w:val="00D74034"/>
    <w:rsid w:val="00D74C91"/>
    <w:rsid w:val="00D768EB"/>
    <w:rsid w:val="00D80685"/>
    <w:rsid w:val="00D8217D"/>
    <w:rsid w:val="00D8256F"/>
    <w:rsid w:val="00D837B3"/>
    <w:rsid w:val="00D843C5"/>
    <w:rsid w:val="00D857F7"/>
    <w:rsid w:val="00D86249"/>
    <w:rsid w:val="00D87BDC"/>
    <w:rsid w:val="00D87FA8"/>
    <w:rsid w:val="00D90657"/>
    <w:rsid w:val="00D92128"/>
    <w:rsid w:val="00D9479E"/>
    <w:rsid w:val="00D94DEB"/>
    <w:rsid w:val="00D95270"/>
    <w:rsid w:val="00D953CD"/>
    <w:rsid w:val="00D95D3E"/>
    <w:rsid w:val="00D95EB9"/>
    <w:rsid w:val="00D9604F"/>
    <w:rsid w:val="00D96227"/>
    <w:rsid w:val="00D9751E"/>
    <w:rsid w:val="00D97DF4"/>
    <w:rsid w:val="00DA14BA"/>
    <w:rsid w:val="00DA1CB7"/>
    <w:rsid w:val="00DA23C0"/>
    <w:rsid w:val="00DA2DA6"/>
    <w:rsid w:val="00DA3E47"/>
    <w:rsid w:val="00DA4AE6"/>
    <w:rsid w:val="00DA528E"/>
    <w:rsid w:val="00DA5814"/>
    <w:rsid w:val="00DA6365"/>
    <w:rsid w:val="00DA6A35"/>
    <w:rsid w:val="00DA6FCE"/>
    <w:rsid w:val="00DA718A"/>
    <w:rsid w:val="00DB041C"/>
    <w:rsid w:val="00DB0825"/>
    <w:rsid w:val="00DB0972"/>
    <w:rsid w:val="00DB361B"/>
    <w:rsid w:val="00DB3DB7"/>
    <w:rsid w:val="00DB46B2"/>
    <w:rsid w:val="00DB4B68"/>
    <w:rsid w:val="00DB5F66"/>
    <w:rsid w:val="00DB5FBF"/>
    <w:rsid w:val="00DB6B42"/>
    <w:rsid w:val="00DB72C0"/>
    <w:rsid w:val="00DB7965"/>
    <w:rsid w:val="00DB7CDC"/>
    <w:rsid w:val="00DC0FDC"/>
    <w:rsid w:val="00DC17D4"/>
    <w:rsid w:val="00DC3800"/>
    <w:rsid w:val="00DC3A3A"/>
    <w:rsid w:val="00DC422A"/>
    <w:rsid w:val="00DC441F"/>
    <w:rsid w:val="00DC48B5"/>
    <w:rsid w:val="00DC52AD"/>
    <w:rsid w:val="00DC57BB"/>
    <w:rsid w:val="00DC5D67"/>
    <w:rsid w:val="00DC68B4"/>
    <w:rsid w:val="00DC7DA8"/>
    <w:rsid w:val="00DC7E44"/>
    <w:rsid w:val="00DD011B"/>
    <w:rsid w:val="00DD141B"/>
    <w:rsid w:val="00DD1F8C"/>
    <w:rsid w:val="00DD207E"/>
    <w:rsid w:val="00DD2BBA"/>
    <w:rsid w:val="00DD43A3"/>
    <w:rsid w:val="00DD444B"/>
    <w:rsid w:val="00DD4B2D"/>
    <w:rsid w:val="00DD5530"/>
    <w:rsid w:val="00DD7070"/>
    <w:rsid w:val="00DE1689"/>
    <w:rsid w:val="00DE1FB6"/>
    <w:rsid w:val="00DE224D"/>
    <w:rsid w:val="00DE3EBA"/>
    <w:rsid w:val="00DE5A25"/>
    <w:rsid w:val="00DE5C83"/>
    <w:rsid w:val="00DE68DD"/>
    <w:rsid w:val="00DF05C6"/>
    <w:rsid w:val="00DF0921"/>
    <w:rsid w:val="00DF16C9"/>
    <w:rsid w:val="00DF1E86"/>
    <w:rsid w:val="00DF50A6"/>
    <w:rsid w:val="00DF5241"/>
    <w:rsid w:val="00DF5474"/>
    <w:rsid w:val="00DF5745"/>
    <w:rsid w:val="00DF5AC3"/>
    <w:rsid w:val="00DF6DB8"/>
    <w:rsid w:val="00E006DB"/>
    <w:rsid w:val="00E00DC5"/>
    <w:rsid w:val="00E02FAC"/>
    <w:rsid w:val="00E03F52"/>
    <w:rsid w:val="00E041FA"/>
    <w:rsid w:val="00E0538E"/>
    <w:rsid w:val="00E055EA"/>
    <w:rsid w:val="00E056DB"/>
    <w:rsid w:val="00E074FB"/>
    <w:rsid w:val="00E1037B"/>
    <w:rsid w:val="00E109D5"/>
    <w:rsid w:val="00E11087"/>
    <w:rsid w:val="00E11356"/>
    <w:rsid w:val="00E11B52"/>
    <w:rsid w:val="00E11D2E"/>
    <w:rsid w:val="00E12484"/>
    <w:rsid w:val="00E12A45"/>
    <w:rsid w:val="00E12AB0"/>
    <w:rsid w:val="00E12D2B"/>
    <w:rsid w:val="00E12EFA"/>
    <w:rsid w:val="00E13C2E"/>
    <w:rsid w:val="00E13C8B"/>
    <w:rsid w:val="00E15B56"/>
    <w:rsid w:val="00E16760"/>
    <w:rsid w:val="00E202F1"/>
    <w:rsid w:val="00E20B7E"/>
    <w:rsid w:val="00E21797"/>
    <w:rsid w:val="00E21BB0"/>
    <w:rsid w:val="00E21F34"/>
    <w:rsid w:val="00E23E3A"/>
    <w:rsid w:val="00E26A0E"/>
    <w:rsid w:val="00E26A9E"/>
    <w:rsid w:val="00E27432"/>
    <w:rsid w:val="00E27EEE"/>
    <w:rsid w:val="00E27FFE"/>
    <w:rsid w:val="00E30011"/>
    <w:rsid w:val="00E305ED"/>
    <w:rsid w:val="00E31254"/>
    <w:rsid w:val="00E3183E"/>
    <w:rsid w:val="00E326EF"/>
    <w:rsid w:val="00E32B9E"/>
    <w:rsid w:val="00E36AA4"/>
    <w:rsid w:val="00E40484"/>
    <w:rsid w:val="00E409EE"/>
    <w:rsid w:val="00E411D0"/>
    <w:rsid w:val="00E417E6"/>
    <w:rsid w:val="00E42A05"/>
    <w:rsid w:val="00E4358C"/>
    <w:rsid w:val="00E4360D"/>
    <w:rsid w:val="00E44276"/>
    <w:rsid w:val="00E45416"/>
    <w:rsid w:val="00E4707F"/>
    <w:rsid w:val="00E478F6"/>
    <w:rsid w:val="00E50378"/>
    <w:rsid w:val="00E50BFB"/>
    <w:rsid w:val="00E525D9"/>
    <w:rsid w:val="00E52F0A"/>
    <w:rsid w:val="00E530DD"/>
    <w:rsid w:val="00E55108"/>
    <w:rsid w:val="00E55925"/>
    <w:rsid w:val="00E566FE"/>
    <w:rsid w:val="00E56CDF"/>
    <w:rsid w:val="00E57CF2"/>
    <w:rsid w:val="00E60C4B"/>
    <w:rsid w:val="00E61665"/>
    <w:rsid w:val="00E6173A"/>
    <w:rsid w:val="00E626E7"/>
    <w:rsid w:val="00E634C7"/>
    <w:rsid w:val="00E65695"/>
    <w:rsid w:val="00E65C9F"/>
    <w:rsid w:val="00E66067"/>
    <w:rsid w:val="00E67A2F"/>
    <w:rsid w:val="00E67C99"/>
    <w:rsid w:val="00E70FD0"/>
    <w:rsid w:val="00E71EE8"/>
    <w:rsid w:val="00E71F3E"/>
    <w:rsid w:val="00E72168"/>
    <w:rsid w:val="00E72927"/>
    <w:rsid w:val="00E729D8"/>
    <w:rsid w:val="00E72BB4"/>
    <w:rsid w:val="00E737F2"/>
    <w:rsid w:val="00E74841"/>
    <w:rsid w:val="00E76234"/>
    <w:rsid w:val="00E76384"/>
    <w:rsid w:val="00E76787"/>
    <w:rsid w:val="00E76904"/>
    <w:rsid w:val="00E76AAD"/>
    <w:rsid w:val="00E76EB9"/>
    <w:rsid w:val="00E772A6"/>
    <w:rsid w:val="00E77733"/>
    <w:rsid w:val="00E7796F"/>
    <w:rsid w:val="00E80183"/>
    <w:rsid w:val="00E80A22"/>
    <w:rsid w:val="00E80DFF"/>
    <w:rsid w:val="00E81C8F"/>
    <w:rsid w:val="00E81FBD"/>
    <w:rsid w:val="00E824BD"/>
    <w:rsid w:val="00E8283E"/>
    <w:rsid w:val="00E84311"/>
    <w:rsid w:val="00E843B8"/>
    <w:rsid w:val="00E84848"/>
    <w:rsid w:val="00E85713"/>
    <w:rsid w:val="00E862A4"/>
    <w:rsid w:val="00E867B6"/>
    <w:rsid w:val="00E8766C"/>
    <w:rsid w:val="00E91488"/>
    <w:rsid w:val="00E920E6"/>
    <w:rsid w:val="00E92EDA"/>
    <w:rsid w:val="00E93743"/>
    <w:rsid w:val="00E93982"/>
    <w:rsid w:val="00E93E14"/>
    <w:rsid w:val="00E97727"/>
    <w:rsid w:val="00EA175E"/>
    <w:rsid w:val="00EA1970"/>
    <w:rsid w:val="00EA2DA1"/>
    <w:rsid w:val="00EA2EDC"/>
    <w:rsid w:val="00EA34DB"/>
    <w:rsid w:val="00EA36A8"/>
    <w:rsid w:val="00EA40A5"/>
    <w:rsid w:val="00EA446C"/>
    <w:rsid w:val="00EA6476"/>
    <w:rsid w:val="00EA6E7A"/>
    <w:rsid w:val="00EB0B16"/>
    <w:rsid w:val="00EB1262"/>
    <w:rsid w:val="00EB4A6B"/>
    <w:rsid w:val="00EB7018"/>
    <w:rsid w:val="00EB7B94"/>
    <w:rsid w:val="00EC0424"/>
    <w:rsid w:val="00EC0FE1"/>
    <w:rsid w:val="00EC14ED"/>
    <w:rsid w:val="00EC179E"/>
    <w:rsid w:val="00EC1FE0"/>
    <w:rsid w:val="00EC2A27"/>
    <w:rsid w:val="00EC3608"/>
    <w:rsid w:val="00EC3F3E"/>
    <w:rsid w:val="00EC525C"/>
    <w:rsid w:val="00EC53F4"/>
    <w:rsid w:val="00EC60C7"/>
    <w:rsid w:val="00EC6A5D"/>
    <w:rsid w:val="00EC6EFC"/>
    <w:rsid w:val="00EC74EC"/>
    <w:rsid w:val="00EC7E9A"/>
    <w:rsid w:val="00ED1513"/>
    <w:rsid w:val="00ED30E5"/>
    <w:rsid w:val="00ED3271"/>
    <w:rsid w:val="00ED3901"/>
    <w:rsid w:val="00ED3D39"/>
    <w:rsid w:val="00ED42CC"/>
    <w:rsid w:val="00ED519D"/>
    <w:rsid w:val="00ED6D12"/>
    <w:rsid w:val="00ED6F2E"/>
    <w:rsid w:val="00ED714A"/>
    <w:rsid w:val="00ED79C2"/>
    <w:rsid w:val="00ED7F46"/>
    <w:rsid w:val="00EE0A0A"/>
    <w:rsid w:val="00EE10DE"/>
    <w:rsid w:val="00EE32F8"/>
    <w:rsid w:val="00EE5457"/>
    <w:rsid w:val="00EE6124"/>
    <w:rsid w:val="00EE6AFD"/>
    <w:rsid w:val="00EE7027"/>
    <w:rsid w:val="00EE742C"/>
    <w:rsid w:val="00EE7A0A"/>
    <w:rsid w:val="00EE7DB1"/>
    <w:rsid w:val="00EE7E12"/>
    <w:rsid w:val="00EF11F2"/>
    <w:rsid w:val="00EF1216"/>
    <w:rsid w:val="00EF27C1"/>
    <w:rsid w:val="00EF5239"/>
    <w:rsid w:val="00EF6AC3"/>
    <w:rsid w:val="00EF6D38"/>
    <w:rsid w:val="00EF70C8"/>
    <w:rsid w:val="00F0070A"/>
    <w:rsid w:val="00F0102A"/>
    <w:rsid w:val="00F01841"/>
    <w:rsid w:val="00F02B43"/>
    <w:rsid w:val="00F02D9F"/>
    <w:rsid w:val="00F03423"/>
    <w:rsid w:val="00F03A58"/>
    <w:rsid w:val="00F0454C"/>
    <w:rsid w:val="00F04D10"/>
    <w:rsid w:val="00F05327"/>
    <w:rsid w:val="00F067F4"/>
    <w:rsid w:val="00F06FA5"/>
    <w:rsid w:val="00F07148"/>
    <w:rsid w:val="00F07677"/>
    <w:rsid w:val="00F07BAA"/>
    <w:rsid w:val="00F10389"/>
    <w:rsid w:val="00F10B97"/>
    <w:rsid w:val="00F10FD6"/>
    <w:rsid w:val="00F1357A"/>
    <w:rsid w:val="00F13676"/>
    <w:rsid w:val="00F13898"/>
    <w:rsid w:val="00F146EA"/>
    <w:rsid w:val="00F1510A"/>
    <w:rsid w:val="00F1688A"/>
    <w:rsid w:val="00F16D99"/>
    <w:rsid w:val="00F17CF4"/>
    <w:rsid w:val="00F2109F"/>
    <w:rsid w:val="00F2390F"/>
    <w:rsid w:val="00F250DF"/>
    <w:rsid w:val="00F2563D"/>
    <w:rsid w:val="00F25DF2"/>
    <w:rsid w:val="00F2632B"/>
    <w:rsid w:val="00F26B51"/>
    <w:rsid w:val="00F27C93"/>
    <w:rsid w:val="00F30B05"/>
    <w:rsid w:val="00F30B27"/>
    <w:rsid w:val="00F314FB"/>
    <w:rsid w:val="00F316A8"/>
    <w:rsid w:val="00F31882"/>
    <w:rsid w:val="00F32C6F"/>
    <w:rsid w:val="00F35687"/>
    <w:rsid w:val="00F35E77"/>
    <w:rsid w:val="00F36077"/>
    <w:rsid w:val="00F36D49"/>
    <w:rsid w:val="00F37367"/>
    <w:rsid w:val="00F433B3"/>
    <w:rsid w:val="00F4346D"/>
    <w:rsid w:val="00F4480C"/>
    <w:rsid w:val="00F4598C"/>
    <w:rsid w:val="00F45B76"/>
    <w:rsid w:val="00F47C4D"/>
    <w:rsid w:val="00F47FFD"/>
    <w:rsid w:val="00F5035A"/>
    <w:rsid w:val="00F5126B"/>
    <w:rsid w:val="00F52ABF"/>
    <w:rsid w:val="00F54516"/>
    <w:rsid w:val="00F5623B"/>
    <w:rsid w:val="00F5631F"/>
    <w:rsid w:val="00F56D8F"/>
    <w:rsid w:val="00F56ECF"/>
    <w:rsid w:val="00F571FC"/>
    <w:rsid w:val="00F574FE"/>
    <w:rsid w:val="00F575A4"/>
    <w:rsid w:val="00F601EF"/>
    <w:rsid w:val="00F6102A"/>
    <w:rsid w:val="00F61A56"/>
    <w:rsid w:val="00F6288B"/>
    <w:rsid w:val="00F63B94"/>
    <w:rsid w:val="00F64F65"/>
    <w:rsid w:val="00F64F69"/>
    <w:rsid w:val="00F656CE"/>
    <w:rsid w:val="00F659A0"/>
    <w:rsid w:val="00F70034"/>
    <w:rsid w:val="00F707FF"/>
    <w:rsid w:val="00F7146F"/>
    <w:rsid w:val="00F71FBE"/>
    <w:rsid w:val="00F72AF1"/>
    <w:rsid w:val="00F743CE"/>
    <w:rsid w:val="00F74A80"/>
    <w:rsid w:val="00F74CA2"/>
    <w:rsid w:val="00F7515C"/>
    <w:rsid w:val="00F75511"/>
    <w:rsid w:val="00F75C1B"/>
    <w:rsid w:val="00F765AD"/>
    <w:rsid w:val="00F76728"/>
    <w:rsid w:val="00F7684E"/>
    <w:rsid w:val="00F7721F"/>
    <w:rsid w:val="00F80103"/>
    <w:rsid w:val="00F821AB"/>
    <w:rsid w:val="00F831D8"/>
    <w:rsid w:val="00F84719"/>
    <w:rsid w:val="00F849A8"/>
    <w:rsid w:val="00F84CEA"/>
    <w:rsid w:val="00F84F66"/>
    <w:rsid w:val="00F85463"/>
    <w:rsid w:val="00F85D3D"/>
    <w:rsid w:val="00F86474"/>
    <w:rsid w:val="00F87360"/>
    <w:rsid w:val="00F87431"/>
    <w:rsid w:val="00F900B3"/>
    <w:rsid w:val="00F91611"/>
    <w:rsid w:val="00F9162E"/>
    <w:rsid w:val="00F92417"/>
    <w:rsid w:val="00F92D3C"/>
    <w:rsid w:val="00F94C77"/>
    <w:rsid w:val="00F94E53"/>
    <w:rsid w:val="00F95801"/>
    <w:rsid w:val="00FA0D27"/>
    <w:rsid w:val="00FA28A6"/>
    <w:rsid w:val="00FA301E"/>
    <w:rsid w:val="00FA3833"/>
    <w:rsid w:val="00FA408D"/>
    <w:rsid w:val="00FA412C"/>
    <w:rsid w:val="00FA4A31"/>
    <w:rsid w:val="00FA4ACB"/>
    <w:rsid w:val="00FA4F3D"/>
    <w:rsid w:val="00FA5A15"/>
    <w:rsid w:val="00FA609F"/>
    <w:rsid w:val="00FA67DA"/>
    <w:rsid w:val="00FA6B60"/>
    <w:rsid w:val="00FA7460"/>
    <w:rsid w:val="00FA7624"/>
    <w:rsid w:val="00FA77F1"/>
    <w:rsid w:val="00FB016D"/>
    <w:rsid w:val="00FB01BC"/>
    <w:rsid w:val="00FB0B88"/>
    <w:rsid w:val="00FB0C32"/>
    <w:rsid w:val="00FB1964"/>
    <w:rsid w:val="00FB37F7"/>
    <w:rsid w:val="00FB5884"/>
    <w:rsid w:val="00FB695F"/>
    <w:rsid w:val="00FB747D"/>
    <w:rsid w:val="00FB77E1"/>
    <w:rsid w:val="00FB7B80"/>
    <w:rsid w:val="00FC0546"/>
    <w:rsid w:val="00FC07EF"/>
    <w:rsid w:val="00FC0EA3"/>
    <w:rsid w:val="00FC1472"/>
    <w:rsid w:val="00FC1944"/>
    <w:rsid w:val="00FC2795"/>
    <w:rsid w:val="00FC397A"/>
    <w:rsid w:val="00FC3B99"/>
    <w:rsid w:val="00FC4DAD"/>
    <w:rsid w:val="00FC50DE"/>
    <w:rsid w:val="00FC555F"/>
    <w:rsid w:val="00FD01DC"/>
    <w:rsid w:val="00FD055B"/>
    <w:rsid w:val="00FD2363"/>
    <w:rsid w:val="00FD4227"/>
    <w:rsid w:val="00FD5D5F"/>
    <w:rsid w:val="00FD7021"/>
    <w:rsid w:val="00FD71C4"/>
    <w:rsid w:val="00FD7883"/>
    <w:rsid w:val="00FE06EE"/>
    <w:rsid w:val="00FE1795"/>
    <w:rsid w:val="00FE1F6E"/>
    <w:rsid w:val="00FE239F"/>
    <w:rsid w:val="00FE25C7"/>
    <w:rsid w:val="00FE2932"/>
    <w:rsid w:val="00FE374C"/>
    <w:rsid w:val="00FE3AD5"/>
    <w:rsid w:val="00FE3E56"/>
    <w:rsid w:val="00FE3F41"/>
    <w:rsid w:val="00FE49A5"/>
    <w:rsid w:val="00FE4F25"/>
    <w:rsid w:val="00FE58CB"/>
    <w:rsid w:val="00FE644F"/>
    <w:rsid w:val="00FE67BA"/>
    <w:rsid w:val="00FE6E3D"/>
    <w:rsid w:val="00FE756C"/>
    <w:rsid w:val="00FE7FA3"/>
    <w:rsid w:val="00FF0F43"/>
    <w:rsid w:val="00FF1D9B"/>
    <w:rsid w:val="00FF20EA"/>
    <w:rsid w:val="00FF2B52"/>
    <w:rsid w:val="00FF321D"/>
    <w:rsid w:val="00FF3D32"/>
    <w:rsid w:val="00FF40CB"/>
    <w:rsid w:val="00FF446E"/>
    <w:rsid w:val="00FF4BBD"/>
    <w:rsid w:val="00FF5D31"/>
    <w:rsid w:val="00FF68B0"/>
    <w:rsid w:val="00FF7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545F32E"/>
  <w15:docId w15:val="{4255134D-389F-4186-AC5C-85897B8EA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2"/>
        <w:szCs w:val="22"/>
        <w:lang w:val="de-DE" w:eastAsia="de-DE" w:bidi="ar-SA"/>
      </w:rPr>
    </w:rPrDefault>
    <w:pPrDefault>
      <w:pPr>
        <w:spacing w:before="120" w:after="120" w:line="288" w:lineRule="auto"/>
      </w:pPr>
    </w:pPrDefault>
  </w:docDefaults>
  <w:latentStyles w:defLockedState="0" w:defUIPriority="0" w:defSemiHidden="0" w:defUnhideWhenUsed="0" w:defQFormat="0" w:count="376">
    <w:lsdException w:name="heading 1" w:uiPriority="99"/>
    <w:lsdException w:name="heading 2" w:semiHidden="1" w:unhideWhenUsed="1" w:qFormat="1"/>
    <w:lsdException w:name="heading 3" w:semiHidden="1" w:unhideWhenUsed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EC53F4"/>
  </w:style>
  <w:style w:type="paragraph" w:styleId="berschrift1">
    <w:name w:val="heading 1"/>
    <w:aliases w:val="ZA Titel2"/>
    <w:basedOn w:val="Standard"/>
    <w:next w:val="Standard"/>
    <w:link w:val="berschrift1Zchn"/>
    <w:uiPriority w:val="99"/>
    <w:rsid w:val="003E65BD"/>
    <w:pPr>
      <w:keepNext/>
      <w:spacing w:before="240" w:after="240"/>
      <w:outlineLvl w:val="0"/>
    </w:pPr>
    <w:rPr>
      <w:b/>
      <w:bCs/>
      <w:kern w:val="32"/>
      <w:szCs w:val="32"/>
    </w:rPr>
  </w:style>
  <w:style w:type="paragraph" w:styleId="berschrift3">
    <w:name w:val="heading 3"/>
    <w:aliases w:val="01 Vorschlag"/>
    <w:basedOn w:val="Standard"/>
    <w:next w:val="Standard"/>
    <w:link w:val="berschrift3Zchn"/>
    <w:rsid w:val="003E65BD"/>
    <w:pPr>
      <w:keepNext/>
      <w:spacing w:before="240" w:after="240"/>
      <w:outlineLvl w:val="2"/>
    </w:pPr>
    <w:rPr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C16B1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C16B18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uiPriority w:val="39"/>
    <w:rsid w:val="00C16B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01671A"/>
  </w:style>
  <w:style w:type="character" w:styleId="Zeilennummer">
    <w:name w:val="line number"/>
    <w:basedOn w:val="Absatz-Standardschriftart"/>
    <w:rsid w:val="00D3092B"/>
    <w:rPr>
      <w:rFonts w:asciiTheme="minorHAnsi" w:hAnsiTheme="minorHAnsi"/>
      <w:sz w:val="24"/>
    </w:rPr>
  </w:style>
  <w:style w:type="paragraph" w:styleId="Sprechblasentext">
    <w:name w:val="Balloon Text"/>
    <w:basedOn w:val="Standard"/>
    <w:semiHidden/>
    <w:rsid w:val="001E6525"/>
    <w:rPr>
      <w:rFonts w:ascii="Tahoma" w:hAnsi="Tahoma" w:cs="Tahoma"/>
      <w:sz w:val="16"/>
      <w:szCs w:val="16"/>
    </w:rPr>
  </w:style>
  <w:style w:type="paragraph" w:styleId="Textkrper3">
    <w:name w:val="Body Text 3"/>
    <w:basedOn w:val="Standard"/>
    <w:rsid w:val="0005315D"/>
    <w:rPr>
      <w:szCs w:val="24"/>
    </w:rPr>
  </w:style>
  <w:style w:type="character" w:styleId="Hyperlink">
    <w:name w:val="Hyperlink"/>
    <w:uiPriority w:val="99"/>
    <w:rsid w:val="000C3068"/>
    <w:rPr>
      <w:color w:val="0000FF"/>
      <w:u w:val="single"/>
    </w:rPr>
  </w:style>
  <w:style w:type="paragraph" w:customStyle="1" w:styleId="Vorgabetext">
    <w:name w:val="Vorgabetext"/>
    <w:basedOn w:val="Standard"/>
    <w:rsid w:val="008B53A6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character" w:customStyle="1" w:styleId="berschrift1Zchn">
    <w:name w:val="Überschrift 1 Zchn"/>
    <w:aliases w:val="ZA Titel2 Zchn"/>
    <w:link w:val="berschrift1"/>
    <w:uiPriority w:val="99"/>
    <w:rsid w:val="003E65BD"/>
    <w:rPr>
      <w:rFonts w:asciiTheme="minorHAnsi" w:hAnsiTheme="minorHAnsi" w:cs="Arial"/>
      <w:b/>
      <w:bCs/>
      <w:kern w:val="32"/>
      <w:sz w:val="24"/>
      <w:szCs w:val="32"/>
    </w:rPr>
  </w:style>
  <w:style w:type="paragraph" w:styleId="Listenabsatz">
    <w:name w:val="List Paragraph"/>
    <w:basedOn w:val="Standard"/>
    <w:link w:val="ListenabsatzZchn"/>
    <w:uiPriority w:val="34"/>
    <w:rsid w:val="003918C9"/>
    <w:pPr>
      <w:ind w:left="720"/>
      <w:contextualSpacing/>
    </w:pPr>
  </w:style>
  <w:style w:type="paragraph" w:customStyle="1" w:styleId="Default">
    <w:name w:val="Default"/>
    <w:rsid w:val="005C2E3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Tabellenraster1">
    <w:name w:val="Tabellenraster1"/>
    <w:basedOn w:val="NormaleTabelle"/>
    <w:next w:val="Tabellenraster"/>
    <w:rsid w:val="000D71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Platzhaltertext">
    <w:name w:val="Placeholder Text"/>
    <w:basedOn w:val="Absatz-Standardschriftart"/>
    <w:uiPriority w:val="99"/>
    <w:semiHidden/>
    <w:rsid w:val="00E71EE8"/>
    <w:rPr>
      <w:color w:val="808080"/>
    </w:rPr>
  </w:style>
  <w:style w:type="character" w:customStyle="1" w:styleId="KopfzeileZchn">
    <w:name w:val="Kopfzeile Zchn"/>
    <w:basedOn w:val="Absatz-Standardschriftart"/>
    <w:link w:val="Kopfzeile"/>
    <w:uiPriority w:val="99"/>
    <w:rsid w:val="00D574C5"/>
    <w:rPr>
      <w:rFonts w:ascii="Arial" w:hAnsi="Arial" w:cs="Arial"/>
      <w:sz w:val="22"/>
      <w:szCs w:val="22"/>
    </w:rPr>
  </w:style>
  <w:style w:type="character" w:styleId="Fett">
    <w:name w:val="Strong"/>
    <w:uiPriority w:val="22"/>
    <w:rsid w:val="00B83C5D"/>
    <w:rPr>
      <w:b/>
      <w:bCs/>
    </w:rPr>
  </w:style>
  <w:style w:type="paragraph" w:customStyle="1" w:styleId="Texteingerckt">
    <w:name w:val="Text_eingerückt"/>
    <w:basedOn w:val="Standard"/>
    <w:rsid w:val="00C12B8D"/>
    <w:pPr>
      <w:spacing w:line="360" w:lineRule="auto"/>
      <w:ind w:right="1701"/>
      <w:jc w:val="both"/>
    </w:pPr>
    <w:rPr>
      <w:bCs/>
      <w:color w:val="000000" w:themeColor="text1"/>
      <w:szCs w:val="24"/>
    </w:rPr>
  </w:style>
  <w:style w:type="paragraph" w:customStyle="1" w:styleId="99Kopfzeile">
    <w:name w:val="99 Kopfzeile"/>
    <w:basedOn w:val="Kopfzeile"/>
    <w:link w:val="99KopfzeileZchn"/>
    <w:rsid w:val="002D060B"/>
    <w:pPr>
      <w:tabs>
        <w:tab w:val="clear" w:pos="4536"/>
        <w:tab w:val="clear" w:pos="9072"/>
        <w:tab w:val="center" w:pos="4962"/>
        <w:tab w:val="right" w:pos="9921"/>
      </w:tabs>
    </w:pPr>
    <w:rPr>
      <w:b/>
    </w:rPr>
  </w:style>
  <w:style w:type="character" w:customStyle="1" w:styleId="99KopfzeileZchn">
    <w:name w:val="99 Kopfzeile Zchn"/>
    <w:basedOn w:val="KopfzeileZchn"/>
    <w:link w:val="99Kopfzeile"/>
    <w:rsid w:val="002D060B"/>
    <w:rPr>
      <w:rFonts w:asciiTheme="minorHAnsi" w:hAnsiTheme="minorHAnsi" w:cs="Arial"/>
      <w:b/>
      <w:sz w:val="22"/>
      <w:szCs w:val="22"/>
    </w:rPr>
  </w:style>
  <w:style w:type="paragraph" w:styleId="KeinLeerraum">
    <w:name w:val="No Spacing"/>
    <w:uiPriority w:val="1"/>
    <w:rsid w:val="00785599"/>
    <w:pPr>
      <w:spacing w:after="240"/>
      <w:jc w:val="center"/>
    </w:pPr>
    <w:rPr>
      <w:rFonts w:asciiTheme="minorHAnsi" w:hAnsiTheme="minorHAnsi" w:cs="Arial"/>
      <w:i/>
    </w:rPr>
  </w:style>
  <w:style w:type="paragraph" w:customStyle="1" w:styleId="05BE">
    <w:name w:val="05 BE"/>
    <w:basedOn w:val="Standard"/>
    <w:link w:val="05BEZchn"/>
    <w:qFormat/>
    <w:rsid w:val="009476AA"/>
    <w:pPr>
      <w:spacing w:before="0" w:after="240" w:line="300" w:lineRule="exact"/>
      <w:jc w:val="right"/>
    </w:pPr>
  </w:style>
  <w:style w:type="paragraph" w:customStyle="1" w:styleId="01Aufgabe">
    <w:name w:val="01 Aufgabe"/>
    <w:basedOn w:val="berschrift1"/>
    <w:link w:val="01AufgabeZchn"/>
    <w:qFormat/>
    <w:rsid w:val="009476AA"/>
    <w:pPr>
      <w:spacing w:before="0" w:line="300" w:lineRule="exact"/>
    </w:pPr>
    <w:rPr>
      <w:sz w:val="28"/>
      <w:szCs w:val="26"/>
    </w:rPr>
  </w:style>
  <w:style w:type="character" w:customStyle="1" w:styleId="05BEZchn">
    <w:name w:val="05 BE Zchn"/>
    <w:basedOn w:val="Absatz-Standardschriftart"/>
    <w:link w:val="05BE"/>
    <w:rsid w:val="009476AA"/>
  </w:style>
  <w:style w:type="character" w:customStyle="1" w:styleId="07Code">
    <w:name w:val="07 Code"/>
    <w:basedOn w:val="01VorschlgZchn"/>
    <w:uiPriority w:val="1"/>
    <w:qFormat/>
    <w:rsid w:val="00D54CFD"/>
    <w:rPr>
      <w:rFonts w:ascii="Courier New" w:hAnsi="Courier New" w:cs="Arial"/>
      <w:b w:val="0"/>
      <w:bCs/>
      <w:sz w:val="22"/>
      <w:szCs w:val="26"/>
    </w:rPr>
  </w:style>
  <w:style w:type="character" w:customStyle="1" w:styleId="01AufgabeZchn">
    <w:name w:val="01 Aufgabe Zchn"/>
    <w:basedOn w:val="berschrift1Zchn"/>
    <w:link w:val="01Aufgabe"/>
    <w:rsid w:val="009476AA"/>
    <w:rPr>
      <w:rFonts w:asciiTheme="minorHAnsi" w:hAnsiTheme="minorHAnsi" w:cs="Arial"/>
      <w:b/>
      <w:bCs/>
      <w:kern w:val="32"/>
      <w:sz w:val="28"/>
      <w:szCs w:val="26"/>
    </w:rPr>
  </w:style>
  <w:style w:type="paragraph" w:customStyle="1" w:styleId="04Teilaufgabe">
    <w:name w:val="04 Teilaufgabe"/>
    <w:basedOn w:val="Listenabsatz"/>
    <w:link w:val="04TeilaufgabeZchn"/>
    <w:qFormat/>
    <w:rsid w:val="009120E5"/>
    <w:pPr>
      <w:numPr>
        <w:numId w:val="1"/>
      </w:numPr>
      <w:spacing w:before="0" w:line="300" w:lineRule="exact"/>
      <w:ind w:left="357" w:hanging="357"/>
      <w:contextualSpacing w:val="0"/>
    </w:pPr>
    <w:rPr>
      <w:szCs w:val="24"/>
    </w:rPr>
  </w:style>
  <w:style w:type="paragraph" w:customStyle="1" w:styleId="02klberschrift">
    <w:name w:val="02 kl. Überschrift"/>
    <w:basedOn w:val="Standard"/>
    <w:link w:val="02klberschriftZchn"/>
    <w:qFormat/>
    <w:rsid w:val="009476AA"/>
    <w:pPr>
      <w:autoSpaceDE w:val="0"/>
      <w:autoSpaceDN w:val="0"/>
      <w:adjustRightInd w:val="0"/>
      <w:spacing w:before="240" w:after="240" w:line="300" w:lineRule="exact"/>
    </w:pPr>
    <w:rPr>
      <w:b/>
      <w:bCs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75540A"/>
    <w:rPr>
      <w:rFonts w:asciiTheme="minorHAnsi" w:hAnsiTheme="minorHAnsi" w:cs="Arial"/>
      <w:sz w:val="22"/>
      <w:szCs w:val="22"/>
    </w:rPr>
  </w:style>
  <w:style w:type="character" w:customStyle="1" w:styleId="04TeilaufgabeZchn">
    <w:name w:val="04 Teilaufgabe Zchn"/>
    <w:basedOn w:val="ListenabsatzZchn"/>
    <w:link w:val="04Teilaufgabe"/>
    <w:rsid w:val="009120E5"/>
    <w:rPr>
      <w:rFonts w:asciiTheme="minorHAnsi" w:hAnsiTheme="minorHAnsi" w:cs="Arial"/>
      <w:sz w:val="22"/>
      <w:szCs w:val="24"/>
    </w:rPr>
  </w:style>
  <w:style w:type="paragraph" w:customStyle="1" w:styleId="01Vorschlg">
    <w:name w:val="01 Vorschlg"/>
    <w:basedOn w:val="berschrift3"/>
    <w:link w:val="01VorschlgZchn"/>
    <w:rsid w:val="009476AA"/>
    <w:pPr>
      <w:spacing w:line="300" w:lineRule="exact"/>
    </w:pPr>
  </w:style>
  <w:style w:type="character" w:customStyle="1" w:styleId="02klberschriftZchn">
    <w:name w:val="02 kl. Überschrift Zchn"/>
    <w:basedOn w:val="Absatz-Standardschriftart"/>
    <w:link w:val="02klberschrift"/>
    <w:rsid w:val="009476AA"/>
    <w:rPr>
      <w:b/>
      <w:bCs/>
    </w:rPr>
  </w:style>
  <w:style w:type="paragraph" w:customStyle="1" w:styleId="03Text">
    <w:name w:val="03 Text"/>
    <w:basedOn w:val="Standard"/>
    <w:link w:val="03TextZchn"/>
    <w:qFormat/>
    <w:rsid w:val="009476AA"/>
    <w:pPr>
      <w:spacing w:before="60" w:after="0" w:line="300" w:lineRule="exact"/>
    </w:pPr>
  </w:style>
  <w:style w:type="character" w:customStyle="1" w:styleId="berschrift3Zchn">
    <w:name w:val="Überschrift 3 Zchn"/>
    <w:aliases w:val="01 Vorschlag Zchn"/>
    <w:basedOn w:val="Absatz-Standardschriftart"/>
    <w:link w:val="berschrift3"/>
    <w:rsid w:val="002321E0"/>
    <w:rPr>
      <w:rFonts w:asciiTheme="minorHAnsi" w:hAnsiTheme="minorHAnsi" w:cs="Arial"/>
      <w:b/>
      <w:bCs/>
      <w:sz w:val="26"/>
      <w:szCs w:val="26"/>
    </w:rPr>
  </w:style>
  <w:style w:type="character" w:customStyle="1" w:styleId="01VorschlgZchn">
    <w:name w:val="01 Vorschlg Zchn"/>
    <w:basedOn w:val="berschrift3Zchn"/>
    <w:link w:val="01Vorschlg"/>
    <w:rsid w:val="009476AA"/>
    <w:rPr>
      <w:rFonts w:asciiTheme="minorHAnsi" w:hAnsiTheme="minorHAnsi" w:cs="Arial"/>
      <w:b/>
      <w:bCs/>
      <w:sz w:val="26"/>
      <w:szCs w:val="26"/>
    </w:rPr>
  </w:style>
  <w:style w:type="character" w:customStyle="1" w:styleId="06Coht">
    <w:name w:val="06 Coht"/>
    <w:basedOn w:val="07Code"/>
    <w:uiPriority w:val="1"/>
    <w:rsid w:val="002321E0"/>
    <w:rPr>
      <w:rFonts w:ascii="Consolas" w:hAnsi="Consolas" w:cs="Arial"/>
      <w:b w:val="0"/>
      <w:bCs/>
      <w:sz w:val="22"/>
      <w:szCs w:val="26"/>
    </w:rPr>
  </w:style>
  <w:style w:type="character" w:customStyle="1" w:styleId="03TextZchn">
    <w:name w:val="03 Text Zchn"/>
    <w:basedOn w:val="Absatz-Standardschriftart"/>
    <w:link w:val="03Text"/>
    <w:rsid w:val="009476AA"/>
  </w:style>
  <w:style w:type="paragraph" w:customStyle="1" w:styleId="06Abbildung">
    <w:name w:val="06 Abbildung"/>
    <w:basedOn w:val="Standard"/>
    <w:link w:val="06AbbildungZchn"/>
    <w:qFormat/>
    <w:rsid w:val="005805F5"/>
    <w:pPr>
      <w:spacing w:before="60" w:after="240" w:line="240" w:lineRule="auto"/>
      <w:contextualSpacing/>
      <w:jc w:val="center"/>
    </w:pPr>
    <w:rPr>
      <w:i/>
      <w:iCs/>
    </w:rPr>
  </w:style>
  <w:style w:type="character" w:customStyle="1" w:styleId="98Kopfzeile">
    <w:name w:val="98 Kopfzeile"/>
    <w:basedOn w:val="03TextZchn"/>
    <w:uiPriority w:val="1"/>
    <w:rsid w:val="00C02AF4"/>
    <w:rPr>
      <w:rFonts w:asciiTheme="minorHAnsi" w:hAnsiTheme="minorHAnsi" w:cs="Arial"/>
      <w:b/>
      <w:sz w:val="22"/>
      <w:szCs w:val="22"/>
    </w:rPr>
  </w:style>
  <w:style w:type="character" w:customStyle="1" w:styleId="06AbbildungZchn">
    <w:name w:val="06 Abbildung Zchn"/>
    <w:basedOn w:val="Absatz-Standardschriftart"/>
    <w:link w:val="06Abbildung"/>
    <w:rsid w:val="005805F5"/>
    <w:rPr>
      <w:i/>
      <w:iCs/>
    </w:rPr>
  </w:style>
  <w:style w:type="paragraph" w:customStyle="1" w:styleId="INFAbbildung">
    <w:name w:val="INF Abbildung"/>
    <w:basedOn w:val="Standard"/>
    <w:rsid w:val="00004BF5"/>
    <w:pPr>
      <w:widowControl w:val="0"/>
      <w:suppressLineNumbers/>
      <w:suppressAutoHyphens/>
      <w:spacing w:before="0" w:line="240" w:lineRule="auto"/>
      <w:jc w:val="center"/>
    </w:pPr>
    <w:rPr>
      <w:rFonts w:ascii="Arial" w:hAnsi="Arial" w:cs="Tahoma"/>
      <w:i/>
      <w:iCs/>
      <w:sz w:val="18"/>
      <w:szCs w:val="20"/>
      <w:lang w:eastAsia="ar-SA"/>
    </w:rPr>
  </w:style>
  <w:style w:type="table" w:customStyle="1" w:styleId="Tabellenraster2">
    <w:name w:val="Tabellenraster2"/>
    <w:basedOn w:val="NormaleTabelle"/>
    <w:next w:val="Tabellenraster"/>
    <w:uiPriority w:val="39"/>
    <w:rsid w:val="00445532"/>
    <w:pPr>
      <w:spacing w:before="0"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semiHidden/>
    <w:unhideWhenUsed/>
    <w:rsid w:val="0089415C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89415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89415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89415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89415C"/>
    <w:rPr>
      <w:b/>
      <w:bCs/>
      <w:sz w:val="20"/>
      <w:szCs w:val="20"/>
    </w:rPr>
  </w:style>
  <w:style w:type="paragraph" w:customStyle="1" w:styleId="Textbody">
    <w:name w:val="Text body"/>
    <w:basedOn w:val="Standard"/>
    <w:rsid w:val="000F006C"/>
    <w:pPr>
      <w:widowControl w:val="0"/>
      <w:suppressAutoHyphens/>
      <w:autoSpaceDN w:val="0"/>
      <w:spacing w:before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Beschriftung">
    <w:name w:val="caption"/>
    <w:basedOn w:val="Standard"/>
    <w:next w:val="Standard"/>
    <w:uiPriority w:val="35"/>
    <w:unhideWhenUsed/>
    <w:qFormat/>
    <w:rsid w:val="000F006C"/>
    <w:pPr>
      <w:spacing w:before="0" w:after="200" w:line="240" w:lineRule="auto"/>
    </w:pPr>
    <w:rPr>
      <w:rFonts w:asciiTheme="minorHAnsi" w:eastAsiaTheme="minorHAnsi" w:hAnsiTheme="minorHAnsi" w:cstheme="minorBidi"/>
      <w:i/>
      <w:iCs/>
      <w:color w:val="1F497D" w:themeColor="text2"/>
      <w:kern w:val="2"/>
      <w:sz w:val="18"/>
      <w:szCs w:val="18"/>
      <w:lang w:eastAsia="en-US"/>
      <w14:ligatures w14:val="standardContextual"/>
    </w:rPr>
  </w:style>
  <w:style w:type="character" w:customStyle="1" w:styleId="cf01">
    <w:name w:val="cf01"/>
    <w:basedOn w:val="Absatz-Standardschriftart"/>
    <w:rsid w:val="000A05C7"/>
    <w:rPr>
      <w:rFonts w:ascii="Segoe UI" w:hAnsi="Segoe UI" w:cs="Segoe UI" w:hint="default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62495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953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40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2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19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9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21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156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7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87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508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870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5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82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guenther\Desktop\2008_Vorlagen\Sformat2008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24B63C-1710-4C6F-A750-610DC7A6C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Sformat2008.dot</Template>
  <TotalTime>0</TotalTime>
  <Pages>3</Pages>
  <Words>755</Words>
  <Characters>4019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</dc:creator>
  <cp:lastModifiedBy>Logistikstelle</cp:lastModifiedBy>
  <cp:revision>161</cp:revision>
  <cp:lastPrinted>2024-03-14T15:16:00Z</cp:lastPrinted>
  <dcterms:created xsi:type="dcterms:W3CDTF">2023-09-29T07:55:00Z</dcterms:created>
  <dcterms:modified xsi:type="dcterms:W3CDTF">2024-03-14T15:17:00Z</dcterms:modified>
</cp:coreProperties>
</file>