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F78248" w14:textId="0E73B0AD" w:rsidR="005C4CC3" w:rsidRDefault="00445532" w:rsidP="00445532">
      <w:pPr>
        <w:pStyle w:val="01Aufgabe"/>
      </w:pPr>
      <w:r>
        <w:t xml:space="preserve">Aufgabe </w:t>
      </w:r>
      <w:r w:rsidR="001E1352">
        <w:t>A</w:t>
      </w:r>
    </w:p>
    <w:p w14:paraId="6761D9D8" w14:textId="3779D6BE" w:rsidR="001E1352" w:rsidRDefault="00C33F55" w:rsidP="00F64F69">
      <w:pPr>
        <w:pStyle w:val="03Text"/>
      </w:pPr>
      <w:r w:rsidRPr="00C33F55">
        <w:t xml:space="preserve">Beim Verschlüsselungsverfahren </w:t>
      </w:r>
      <w:r w:rsidRPr="00310CAC">
        <w:rPr>
          <w:i/>
        </w:rPr>
        <w:t>Kolonne</w:t>
      </w:r>
      <w:r w:rsidRPr="00C33F55">
        <w:t xml:space="preserve"> wird der zu verschlüsselnde Klartext in Blöcke zu je neun Zeichen unterteilt, die dann jeweils in 3x3-</w:t>
      </w:r>
      <w:r w:rsidR="006C23B3">
        <w:t>Quadrate</w:t>
      </w:r>
      <w:r w:rsidR="009921F3">
        <w:t>n</w:t>
      </w:r>
      <w:r w:rsidRPr="00C33F55">
        <w:t xml:space="preserve"> zeilenweise angeordnet werden</w:t>
      </w:r>
      <w:r w:rsidR="006C23B3">
        <w:t xml:space="preserve"> (siehe linkes Quadrat in Abbildung 1)</w:t>
      </w:r>
      <w:r w:rsidRPr="00C33F55">
        <w:t>. Dabei werden nicht verwendete Stellen de</w:t>
      </w:r>
      <w:r w:rsidR="006C23B3">
        <w:t>s</w:t>
      </w:r>
      <w:r w:rsidRPr="00C33F55">
        <w:t xml:space="preserve"> letzten </w:t>
      </w:r>
      <w:r w:rsidR="006C23B3">
        <w:t>Quadrats</w:t>
      </w:r>
      <w:r w:rsidRPr="00C33F55">
        <w:t xml:space="preserve"> mit dem Zeichen </w:t>
      </w:r>
      <w:r w:rsidRPr="00610985">
        <w:rPr>
          <w:rStyle w:val="07Code"/>
        </w:rPr>
        <w:t>X</w:t>
      </w:r>
      <w:r w:rsidRPr="00C33F55">
        <w:t xml:space="preserve"> aufgefüllt. Als Schlüssel wird eine Zahlenfolge aus 10 Ziffern verwendet. Mit jede</w:t>
      </w:r>
      <w:r w:rsidR="006C23B3">
        <w:t>m</w:t>
      </w:r>
      <w:r w:rsidRPr="00C33F55">
        <w:t xml:space="preserve"> dieser </w:t>
      </w:r>
      <w:r w:rsidR="006C23B3">
        <w:t>Quadrate</w:t>
      </w:r>
      <w:r w:rsidRPr="00C33F55">
        <w:t xml:space="preserve"> geschehen nun</w:t>
      </w:r>
      <w:r w:rsidR="00D36935">
        <w:t xml:space="preserve"> die</w:t>
      </w:r>
      <w:r w:rsidRPr="00C33F55">
        <w:t xml:space="preserve"> folgende</w:t>
      </w:r>
      <w:r w:rsidR="00D36935">
        <w:t>n</w:t>
      </w:r>
      <w:r w:rsidRPr="00C33F55">
        <w:t xml:space="preserve"> zwei Prozesse</w:t>
      </w:r>
      <w:r w:rsidR="00FE65E6">
        <w:t>, um die jeweiligen Ergebnisquadrate zu erhalten (siehe rechtes Quadrat in Abb</w:t>
      </w:r>
      <w:r w:rsidR="00D36935">
        <w:t>.</w:t>
      </w:r>
      <w:r w:rsidR="00FE65E6">
        <w:t xml:space="preserve"> 1)</w:t>
      </w:r>
      <w:r w:rsidRPr="00C33F55">
        <w:t>:</w:t>
      </w:r>
    </w:p>
    <w:p w14:paraId="28AF9D44" w14:textId="37C7F412" w:rsidR="005E6899" w:rsidRDefault="00C33F55" w:rsidP="00F866D9">
      <w:pPr>
        <w:pStyle w:val="03Text"/>
        <w:numPr>
          <w:ilvl w:val="0"/>
          <w:numId w:val="8"/>
        </w:numPr>
      </w:pPr>
      <w:r w:rsidRPr="00C33F55">
        <w:t xml:space="preserve">Die </w:t>
      </w:r>
      <w:r w:rsidR="00BF0781">
        <w:t xml:space="preserve">8 </w:t>
      </w:r>
      <w:r w:rsidRPr="00C33F55">
        <w:t xml:space="preserve">äußeren Zeichen </w:t>
      </w:r>
      <w:r w:rsidR="00D979D8">
        <w:t>jede</w:t>
      </w:r>
      <w:r w:rsidR="006C23B3">
        <w:t>s</w:t>
      </w:r>
      <w:r w:rsidRPr="00C33F55">
        <w:t xml:space="preserve"> </w:t>
      </w:r>
      <w:r w:rsidR="006C23B3">
        <w:t>Quadrats</w:t>
      </w:r>
      <w:r w:rsidRPr="00C33F55">
        <w:t xml:space="preserve"> wandern entgegen dem Uhrzeigersinn um die Anzahl Stellen, die </w:t>
      </w:r>
      <w:r>
        <w:t>s</w:t>
      </w:r>
      <w:r w:rsidRPr="00C33F55">
        <w:t>ich aus der ersten Ziffer des Schlüssels ergibt.</w:t>
      </w:r>
    </w:p>
    <w:p w14:paraId="3F2FA3C0" w14:textId="41F2871E" w:rsidR="00C33F55" w:rsidRDefault="00996427" w:rsidP="00C33F55">
      <w:pPr>
        <w:pStyle w:val="03Text"/>
        <w:numPr>
          <w:ilvl w:val="0"/>
          <w:numId w:val="8"/>
        </w:numPr>
        <w:spacing w:after="120"/>
      </w:pPr>
      <w:r>
        <w:t>D</w:t>
      </w:r>
      <w:r w:rsidR="00C33F55" w:rsidRPr="00C33F55">
        <w:t>ie hinteren 9 Ziffern</w:t>
      </w:r>
      <w:r w:rsidR="00D979D8">
        <w:t xml:space="preserve"> des Schlüssels</w:t>
      </w:r>
      <w:r w:rsidR="00C33F55" w:rsidRPr="00C33F55">
        <w:t xml:space="preserve"> </w:t>
      </w:r>
      <w:r>
        <w:t xml:space="preserve">werden </w:t>
      </w:r>
      <w:r w:rsidR="00C33F55" w:rsidRPr="00C33F55">
        <w:t xml:space="preserve">zeilenweise </w:t>
      </w:r>
      <w:r w:rsidR="00D36935">
        <w:t>in</w:t>
      </w:r>
      <w:r w:rsidR="00C33F55" w:rsidRPr="00C33F55">
        <w:t xml:space="preserve"> die Felder de</w:t>
      </w:r>
      <w:r w:rsidR="006C23B3">
        <w:t>s</w:t>
      </w:r>
      <w:r w:rsidR="00C33F55" w:rsidRPr="00C33F55">
        <w:t xml:space="preserve"> </w:t>
      </w:r>
      <w:r w:rsidR="006C23B3">
        <w:t>Quadrats</w:t>
      </w:r>
      <w:r w:rsidR="00C33F55" w:rsidRPr="00C33F55">
        <w:t xml:space="preserve"> </w:t>
      </w:r>
      <w:r w:rsidR="00D36935">
        <w:t>eingetragen</w:t>
      </w:r>
      <w:r w:rsidR="00C33F55" w:rsidRPr="00C33F55">
        <w:t>. Jedes Zeichen de</w:t>
      </w:r>
      <w:r w:rsidR="006C23B3">
        <w:t>s</w:t>
      </w:r>
      <w:r w:rsidR="00C33F55" w:rsidRPr="00C33F55">
        <w:t xml:space="preserve"> </w:t>
      </w:r>
      <w:r w:rsidR="006C23B3">
        <w:t>Quadrats</w:t>
      </w:r>
      <w:r w:rsidR="00C33F55" w:rsidRPr="00C33F55">
        <w:t xml:space="preserve"> wird nun </w:t>
      </w:r>
      <w:r w:rsidR="00D979D8">
        <w:t>um die angegebene Anzahl gemäß de</w:t>
      </w:r>
      <w:r w:rsidR="006C23B3">
        <w:t>m</w:t>
      </w:r>
      <w:r w:rsidR="00D979D8">
        <w:t xml:space="preserve"> </w:t>
      </w:r>
      <w:r w:rsidR="00346D24">
        <w:t>Caesar</w:t>
      </w:r>
      <w:r w:rsidR="00D979D8">
        <w:t>-Verfahren weitergeschoben</w:t>
      </w:r>
      <w:r w:rsidR="00C33F55" w:rsidRPr="00C33F55">
        <w:t>.</w:t>
      </w:r>
    </w:p>
    <w:p w14:paraId="4F453BFE" w14:textId="0E393E46" w:rsidR="001E1352" w:rsidRDefault="00FE65E6" w:rsidP="005E6899">
      <w:pPr>
        <w:spacing w:before="0" w:after="60" w:line="259" w:lineRule="auto"/>
        <w:rPr>
          <w:rFonts w:cstheme="minorHAnsi"/>
        </w:rPr>
      </w:pPr>
      <w:r>
        <w:rPr>
          <w:rFonts w:cstheme="minorHAnsi"/>
        </w:rPr>
        <w:t>Für jedes</w:t>
      </w:r>
      <w:r w:rsidR="00C33F55" w:rsidRPr="00C33F55">
        <w:rPr>
          <w:rFonts w:cstheme="minorHAnsi"/>
        </w:rPr>
        <w:t xml:space="preserve"> Ergebnis</w:t>
      </w:r>
      <w:r w:rsidR="006C23B3">
        <w:rPr>
          <w:rFonts w:cstheme="minorHAnsi"/>
        </w:rPr>
        <w:t xml:space="preserve">quadrat </w:t>
      </w:r>
      <w:r>
        <w:rPr>
          <w:rFonts w:cstheme="minorHAnsi"/>
        </w:rPr>
        <w:t>wird der</w:t>
      </w:r>
      <w:r w:rsidR="00C33F55" w:rsidRPr="00C33F55">
        <w:rPr>
          <w:rFonts w:cstheme="minorHAnsi"/>
        </w:rPr>
        <w:t xml:space="preserve"> Geheimtext</w:t>
      </w:r>
      <w:r>
        <w:rPr>
          <w:rFonts w:cstheme="minorHAnsi"/>
        </w:rPr>
        <w:t xml:space="preserve"> zeilenweise ausgelesen</w:t>
      </w:r>
      <w:r w:rsidR="00C33F55" w:rsidRPr="00C33F55">
        <w:rPr>
          <w:rFonts w:cstheme="minorHAnsi"/>
        </w:rPr>
        <w:t>.</w:t>
      </w:r>
    </w:p>
    <w:p w14:paraId="40FD3450" w14:textId="4FE66B93" w:rsidR="00094958" w:rsidRDefault="00094958" w:rsidP="00094958">
      <w:pPr>
        <w:pStyle w:val="03Text"/>
        <w:spacing w:before="1680"/>
        <w:jc w:val="center"/>
      </w:pPr>
      <w:r>
        <w:rPr>
          <w:noProof/>
        </w:rPr>
        <mc:AlternateContent>
          <mc:Choice Requires="wps">
            <w:drawing>
              <wp:anchor distT="0" distB="0" distL="114300" distR="114300" simplePos="0" relativeHeight="251672576" behindDoc="0" locked="0" layoutInCell="1" allowOverlap="1" wp14:anchorId="4CCCB608" wp14:editId="78E73D1A">
                <wp:simplePos x="0" y="0"/>
                <wp:positionH relativeFrom="column">
                  <wp:posOffset>416120</wp:posOffset>
                </wp:positionH>
                <wp:positionV relativeFrom="paragraph">
                  <wp:posOffset>-101449</wp:posOffset>
                </wp:positionV>
                <wp:extent cx="1378585" cy="1378585"/>
                <wp:effectExtent l="0" t="0" r="0" b="0"/>
                <wp:wrapNone/>
                <wp:docPr id="4" name="Gebogener Pfeil 4"/>
                <wp:cNvGraphicFramePr/>
                <a:graphic xmlns:a="http://schemas.openxmlformats.org/drawingml/2006/main">
                  <a:graphicData uri="http://schemas.microsoft.com/office/word/2010/wordprocessingShape">
                    <wps:wsp>
                      <wps:cNvSpPr/>
                      <wps:spPr>
                        <a:xfrm flipH="1">
                          <a:off x="0" y="0"/>
                          <a:ext cx="1378585" cy="1378585"/>
                        </a:xfrm>
                        <a:prstGeom prst="circularArrow">
                          <a:avLst>
                            <a:gd name="adj1" fmla="val 0"/>
                            <a:gd name="adj2" fmla="val 801189"/>
                            <a:gd name="adj3" fmla="val 20760023"/>
                            <a:gd name="adj4" fmla="val 2550243"/>
                            <a:gd name="adj5" fmla="val 5342"/>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4E4D09" id="Gebogener Pfeil 4" o:spid="_x0000_s1026" style="position:absolute;margin-left:32.75pt;margin-top:-8pt;width:108.55pt;height:108.55pt;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78585,1378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" path="m1143167,1105251c952540,1313254,644919,1365057,396683,1230959,148446,1096860,23133,811184,92594,537727,162055,264269,408509,73025,690650,73647v282141,622,527750,192950,596005,466712l1360294,539527r-55392,142819l1213015,541189r73640,-831c1218401,266597,972792,74268,690650,73646,408509,73024,162054,264268,92594,537726v-69461,273458,55852,559134,304089,693232c644920,1365057,952540,1313254,1143167,1105250r,1xe" fillcolor="black [3213]" strokecolor="black [3213]" strokeweight="2pt">
                <v:path arrowok="t" o:connecttype="custom" o:connectlocs="1143167,1105251;396683,1230959;92594,537727;690650,73647;1286655,540359;1360294,539527;1304902,682346;1213015,541189;1286655,540358;690650,73646;92594,537726;396683,1230958;1143167,1105250;1143167,1105251" o:connectangles="0,0,0,0,0,0,0,0,0,0,0,0,0,0"/>
              </v:shape>
            </w:pict>
          </mc:Fallback>
        </mc:AlternateContent>
      </w:r>
      <w:r>
        <w:rPr>
          <w:noProof/>
        </w:rPr>
        <mc:AlternateContent>
          <mc:Choice Requires="wps">
            <w:drawing>
              <wp:anchor distT="45720" distB="45720" distL="114300" distR="114300" simplePos="0" relativeHeight="251671552" behindDoc="0" locked="0" layoutInCell="1" allowOverlap="1" wp14:anchorId="716B2ED6" wp14:editId="55B7122A">
                <wp:simplePos x="0" y="0"/>
                <wp:positionH relativeFrom="column">
                  <wp:posOffset>300990</wp:posOffset>
                </wp:positionH>
                <wp:positionV relativeFrom="paragraph">
                  <wp:posOffset>149942</wp:posOffset>
                </wp:positionV>
                <wp:extent cx="239395" cy="361315"/>
                <wp:effectExtent l="0" t="0" r="0" b="635"/>
                <wp:wrapNone/>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395" cy="361315"/>
                        </a:xfrm>
                        <a:prstGeom prst="rect">
                          <a:avLst/>
                        </a:prstGeom>
                        <a:noFill/>
                        <a:ln w="9525">
                          <a:noFill/>
                          <a:miter lim="800000"/>
                          <a:headEnd/>
                          <a:tailEnd/>
                        </a:ln>
                      </wps:spPr>
                      <wps:txbx>
                        <w:txbxContent>
                          <w:p w14:paraId="5E450352" w14:textId="77777777" w:rsidR="008A03A9" w:rsidRPr="00451A48" w:rsidRDefault="008A03A9" w:rsidP="00094958">
                            <w:pPr>
                              <w:rPr>
                                <w:rFonts w:ascii="Courier New" w:hAnsi="Courier New" w:cs="Courier New"/>
                              </w:rPr>
                            </w:pPr>
                            <w:r w:rsidRPr="00451A48">
                              <w:rPr>
                                <w:rFonts w:ascii="Courier New" w:hAnsi="Courier New" w:cs="Courier New"/>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16B2ED6" id="_x0000_t202" coordsize="21600,21600" o:spt="202" path="m,l,21600r21600,l21600,xe">
                <v:stroke joinstyle="miter"/>
                <v:path gradientshapeok="t" o:connecttype="rect"/>
              </v:shapetype>
              <v:shape id="_x0000_s1026" type="#_x0000_t202" style="position:absolute;left:0;text-align:left;margin-left:23.7pt;margin-top:11.8pt;width:18.85pt;height:28.4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" filled="f" stroked="f">
                <v:textbox>
                  <w:txbxContent>
                    <w:p w14:paraId="5E450352" w14:textId="77777777" w:rsidR="008A03A9" w:rsidRPr="00451A48" w:rsidRDefault="008A03A9" w:rsidP="00094958">
                      <w:pPr>
                        <w:rPr>
                          <w:rFonts w:ascii="Courier New" w:hAnsi="Courier New" w:cs="Courier New"/>
                        </w:rPr>
                      </w:pPr>
                      <w:r w:rsidRPr="00451A48">
                        <w:rPr>
                          <w:rFonts w:ascii="Courier New" w:hAnsi="Courier New" w:cs="Courier New"/>
                        </w:rPr>
                        <w:t>2</w:t>
                      </w:r>
                    </w:p>
                  </w:txbxContent>
                </v:textbox>
              </v:shape>
            </w:pict>
          </mc:Fallback>
        </mc:AlternateContent>
      </w:r>
      <w:r>
        <w:rPr>
          <w:noProof/>
        </w:rPr>
        <mc:AlternateContent>
          <mc:Choice Requires="wps">
            <w:drawing>
              <wp:inline distT="0" distB="0" distL="0" distR="0" wp14:anchorId="2A7E48BC" wp14:editId="49B924C5">
                <wp:extent cx="1099524" cy="1127573"/>
                <wp:effectExtent l="0" t="0" r="5715" b="0"/>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524" cy="1127573"/>
                        </a:xfrm>
                        <a:prstGeom prst="rect">
                          <a:avLst/>
                        </a:prstGeom>
                        <a:noFill/>
                        <a:ln w="9525">
                          <a:noFill/>
                          <a:miter lim="800000"/>
                          <a:headEnd/>
                          <a:tailEnd/>
                        </a:ln>
                      </wps:spPr>
                      <wps:txbx>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6218EE6C" w14:textId="77777777" w:rsidTr="008A03A9">
                              <w:trPr>
                                <w:trHeight w:val="567"/>
                              </w:trPr>
                              <w:tc>
                                <w:tcPr>
                                  <w:tcW w:w="567" w:type="dxa"/>
                                  <w:vAlign w:val="center"/>
                                </w:tcPr>
                                <w:p w14:paraId="189D3CBB"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G</w:t>
                                  </w:r>
                                </w:p>
                              </w:tc>
                              <w:tc>
                                <w:tcPr>
                                  <w:tcW w:w="567" w:type="dxa"/>
                                  <w:vAlign w:val="center"/>
                                </w:tcPr>
                                <w:p w14:paraId="632F808A"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U</w:t>
                                  </w:r>
                                </w:p>
                              </w:tc>
                              <w:tc>
                                <w:tcPr>
                                  <w:tcW w:w="567" w:type="dxa"/>
                                  <w:vAlign w:val="center"/>
                                </w:tcPr>
                                <w:p w14:paraId="30630739"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T</w:t>
                                  </w:r>
                                </w:p>
                              </w:tc>
                            </w:tr>
                            <w:tr w:rsidR="008A03A9" w14:paraId="332A5534" w14:textId="77777777" w:rsidTr="008A03A9">
                              <w:trPr>
                                <w:trHeight w:val="567"/>
                              </w:trPr>
                              <w:tc>
                                <w:tcPr>
                                  <w:tcW w:w="567" w:type="dxa"/>
                                  <w:vAlign w:val="center"/>
                                </w:tcPr>
                                <w:p w14:paraId="717F8178"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E</w:t>
                                  </w:r>
                                </w:p>
                              </w:tc>
                              <w:tc>
                                <w:tcPr>
                                  <w:tcW w:w="567" w:type="dxa"/>
                                  <w:vAlign w:val="center"/>
                                </w:tcPr>
                                <w:p w14:paraId="4396C970"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N</w:t>
                                  </w:r>
                                </w:p>
                              </w:tc>
                              <w:tc>
                                <w:tcPr>
                                  <w:tcW w:w="567" w:type="dxa"/>
                                  <w:vAlign w:val="center"/>
                                </w:tcPr>
                                <w:p w14:paraId="0ABA9672"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T</w:t>
                                  </w:r>
                                </w:p>
                              </w:tc>
                            </w:tr>
                            <w:tr w:rsidR="008A03A9" w14:paraId="08DE9A52" w14:textId="77777777" w:rsidTr="008A03A9">
                              <w:trPr>
                                <w:trHeight w:val="567"/>
                              </w:trPr>
                              <w:tc>
                                <w:tcPr>
                                  <w:tcW w:w="567" w:type="dxa"/>
                                  <w:vAlign w:val="center"/>
                                </w:tcPr>
                                <w:p w14:paraId="7A1371CC"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A</w:t>
                                  </w:r>
                                </w:p>
                              </w:tc>
                              <w:tc>
                                <w:tcPr>
                                  <w:tcW w:w="567" w:type="dxa"/>
                                  <w:vAlign w:val="center"/>
                                </w:tcPr>
                                <w:p w14:paraId="57018B01"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G</w:t>
                                  </w:r>
                                </w:p>
                              </w:tc>
                              <w:tc>
                                <w:tcPr>
                                  <w:tcW w:w="567" w:type="dxa"/>
                                  <w:vAlign w:val="center"/>
                                </w:tcPr>
                                <w:p w14:paraId="713E94C7"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X</w:t>
                                  </w:r>
                                </w:p>
                              </w:tc>
                            </w:tr>
                          </w:tbl>
                          <w:p w14:paraId="5ED2F15C" w14:textId="77777777" w:rsidR="008A03A9" w:rsidRPr="00A42AA5" w:rsidRDefault="008A03A9" w:rsidP="00094958">
                            <w:pPr>
                              <w:rPr>
                                <w:color w:val="FFFFFF" w:themeColor="background1"/>
                                <w14:textFill>
                                  <w14:noFill/>
                                </w14:textFill>
                              </w:rPr>
                            </w:pPr>
                          </w:p>
                        </w:txbxContent>
                      </wps:txbx>
                      <wps:bodyPr rot="0" vert="horz" wrap="square" lIns="0" tIns="0" rIns="0" bIns="0" anchor="ctr" anchorCtr="0">
                        <a:noAutofit/>
                      </wps:bodyPr>
                    </wps:wsp>
                  </a:graphicData>
                </a:graphic>
              </wp:inline>
            </w:drawing>
          </mc:Choice>
          <mc:Fallback>
            <w:pict>
              <v:shape w14:anchorId="2A7E48BC" id="Textfeld 2" o:spid="_x0000_s1027" type="#_x0000_t202" style="width:86.6pt;height:88.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" filled="f" stroked="f">
                <v:textbox inset="0,0,0,0">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6218EE6C" w14:textId="77777777" w:rsidTr="008A03A9">
                        <w:trPr>
                          <w:trHeight w:val="567"/>
                        </w:trPr>
                        <w:tc>
                          <w:tcPr>
                            <w:tcW w:w="567" w:type="dxa"/>
                            <w:vAlign w:val="center"/>
                          </w:tcPr>
                          <w:p w14:paraId="189D3CBB"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G</w:t>
                            </w:r>
                          </w:p>
                        </w:tc>
                        <w:tc>
                          <w:tcPr>
                            <w:tcW w:w="567" w:type="dxa"/>
                            <w:vAlign w:val="center"/>
                          </w:tcPr>
                          <w:p w14:paraId="632F808A"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U</w:t>
                            </w:r>
                          </w:p>
                        </w:tc>
                        <w:tc>
                          <w:tcPr>
                            <w:tcW w:w="567" w:type="dxa"/>
                            <w:vAlign w:val="center"/>
                          </w:tcPr>
                          <w:p w14:paraId="30630739"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T</w:t>
                            </w:r>
                          </w:p>
                        </w:tc>
                      </w:tr>
                      <w:tr w:rsidR="008A03A9" w14:paraId="332A5534" w14:textId="77777777" w:rsidTr="008A03A9">
                        <w:trPr>
                          <w:trHeight w:val="567"/>
                        </w:trPr>
                        <w:tc>
                          <w:tcPr>
                            <w:tcW w:w="567" w:type="dxa"/>
                            <w:vAlign w:val="center"/>
                          </w:tcPr>
                          <w:p w14:paraId="717F8178"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E</w:t>
                            </w:r>
                          </w:p>
                        </w:tc>
                        <w:tc>
                          <w:tcPr>
                            <w:tcW w:w="567" w:type="dxa"/>
                            <w:vAlign w:val="center"/>
                          </w:tcPr>
                          <w:p w14:paraId="4396C970"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N</w:t>
                            </w:r>
                          </w:p>
                        </w:tc>
                        <w:tc>
                          <w:tcPr>
                            <w:tcW w:w="567" w:type="dxa"/>
                            <w:vAlign w:val="center"/>
                          </w:tcPr>
                          <w:p w14:paraId="0ABA9672"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T</w:t>
                            </w:r>
                          </w:p>
                        </w:tc>
                      </w:tr>
                      <w:tr w:rsidR="008A03A9" w14:paraId="08DE9A52" w14:textId="77777777" w:rsidTr="008A03A9">
                        <w:trPr>
                          <w:trHeight w:val="567"/>
                        </w:trPr>
                        <w:tc>
                          <w:tcPr>
                            <w:tcW w:w="567" w:type="dxa"/>
                            <w:vAlign w:val="center"/>
                          </w:tcPr>
                          <w:p w14:paraId="7A1371CC"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A</w:t>
                            </w:r>
                          </w:p>
                        </w:tc>
                        <w:tc>
                          <w:tcPr>
                            <w:tcW w:w="567" w:type="dxa"/>
                            <w:vAlign w:val="center"/>
                          </w:tcPr>
                          <w:p w14:paraId="57018B01"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G</w:t>
                            </w:r>
                          </w:p>
                        </w:tc>
                        <w:tc>
                          <w:tcPr>
                            <w:tcW w:w="567" w:type="dxa"/>
                            <w:vAlign w:val="center"/>
                          </w:tcPr>
                          <w:p w14:paraId="713E94C7" w14:textId="77777777" w:rsidR="008A03A9" w:rsidRPr="00385B47" w:rsidRDefault="008A03A9" w:rsidP="008A03A9">
                            <w:pPr>
                              <w:pStyle w:val="03Text"/>
                              <w:spacing w:before="0" w:line="200" w:lineRule="exact"/>
                              <w:jc w:val="center"/>
                              <w:rPr>
                                <w:rFonts w:ascii="Courier New" w:hAnsi="Courier New" w:cs="Courier New"/>
                              </w:rPr>
                            </w:pPr>
                            <w:r w:rsidRPr="00385B47">
                              <w:rPr>
                                <w:rFonts w:ascii="Courier New" w:hAnsi="Courier New" w:cs="Courier New"/>
                              </w:rPr>
                              <w:t>X</w:t>
                            </w:r>
                          </w:p>
                        </w:tc>
                      </w:tr>
                    </w:tbl>
                    <w:p w14:paraId="5ED2F15C" w14:textId="77777777" w:rsidR="008A03A9" w:rsidRPr="00A42AA5" w:rsidRDefault="008A03A9" w:rsidP="00094958">
                      <w:pPr>
                        <w:rPr>
                          <w:color w:val="FFFFFF" w:themeColor="background1"/>
                          <w14:textFill>
                            <w14:noFill/>
                          </w14:textFill>
                        </w:rPr>
                      </w:pPr>
                    </w:p>
                  </w:txbxContent>
                </v:textbox>
                <w10:anchorlock/>
              </v:shape>
            </w:pict>
          </mc:Fallback>
        </mc:AlternateContent>
      </w:r>
      <w:r>
        <w:t xml:space="preserve">      </w:t>
      </w:r>
      <w:r w:rsidRPr="006D785E">
        <w:rPr>
          <w:noProof/>
          <w:position w:val="66"/>
        </w:rPr>
        <mc:AlternateContent>
          <mc:Choice Requires="wps">
            <w:drawing>
              <wp:inline distT="0" distB="0" distL="0" distR="0" wp14:anchorId="5EC4768D" wp14:editId="3204E906">
                <wp:extent cx="674798" cy="166255"/>
                <wp:effectExtent l="38100" t="19050" r="0" b="43815"/>
                <wp:docPr id="23" name="Pfeil: nach rechts 23"/>
                <wp:cNvGraphicFramePr/>
                <a:graphic xmlns:a="http://schemas.openxmlformats.org/drawingml/2006/main">
                  <a:graphicData uri="http://schemas.microsoft.com/office/word/2010/wordprocessingShape">
                    <wps:wsp>
                      <wps:cNvSpPr/>
                      <wps:spPr>
                        <a:xfrm>
                          <a:off x="0" y="0"/>
                          <a:ext cx="674798" cy="166255"/>
                        </a:xfrm>
                        <a:prstGeom prst="rightArrow">
                          <a:avLst>
                            <a:gd name="adj1" fmla="val 0"/>
                            <a:gd name="adj2" fmla="val 50000"/>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6FB8E65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23" o:spid="_x0000_s1026" type="#_x0000_t13" style="width:53.15pt;height:13.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" adj="18939,10800" fillcolor="black [3213]" strokecolor="black [3213]" strokeweight="2pt">
                <w10:anchorlock/>
              </v:shape>
            </w:pict>
          </mc:Fallback>
        </mc:AlternateContent>
      </w:r>
      <w:r>
        <w:t xml:space="preserve">  </w:t>
      </w:r>
      <w:r>
        <w:rPr>
          <w:noProof/>
        </w:rPr>
        <mc:AlternateContent>
          <mc:Choice Requires="wps">
            <w:drawing>
              <wp:inline distT="0" distB="0" distL="0" distR="0" wp14:anchorId="016C50F1" wp14:editId="3369E526">
                <wp:extent cx="1099524" cy="1127573"/>
                <wp:effectExtent l="0" t="0" r="5715" b="0"/>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524" cy="1127573"/>
                        </a:xfrm>
                        <a:prstGeom prst="rect">
                          <a:avLst/>
                        </a:prstGeom>
                        <a:noFill/>
                        <a:ln w="9525">
                          <a:noFill/>
                          <a:miter lim="800000"/>
                          <a:headEnd/>
                          <a:tailEnd/>
                        </a:ln>
                      </wps:spPr>
                      <wps:txbx>
                        <w:txbxContent>
                          <w:tbl>
                            <w:tblPr>
                              <w:tblStyle w:val="Tabellenraster"/>
                              <w:tblW w:w="0" w:type="auto"/>
                              <w:tblInd w:w="-5" w:type="dxa"/>
                              <w:tblCellMar>
                                <w:left w:w="28" w:type="dxa"/>
                                <w:right w:w="28" w:type="dxa"/>
                              </w:tblCellMar>
                              <w:tblLook w:val="04A0" w:firstRow="1" w:lastRow="0" w:firstColumn="1" w:lastColumn="0" w:noHBand="0" w:noVBand="1"/>
                            </w:tblPr>
                            <w:tblGrid>
                              <w:gridCol w:w="567"/>
                              <w:gridCol w:w="567"/>
                              <w:gridCol w:w="567"/>
                            </w:tblGrid>
                            <w:tr w:rsidR="008A03A9" w14:paraId="704595C4" w14:textId="77777777" w:rsidTr="008A03A9">
                              <w:trPr>
                                <w:trHeight w:val="567"/>
                              </w:trPr>
                              <w:tc>
                                <w:tcPr>
                                  <w:tcW w:w="567" w:type="dxa"/>
                                  <w:vAlign w:val="center"/>
                                </w:tcPr>
                                <w:p w14:paraId="5D8251C1" w14:textId="77777777" w:rsidR="008A03A9" w:rsidRPr="00451A48" w:rsidRDefault="008A03A9" w:rsidP="008A03A9">
                                  <w:pPr>
                                    <w:pStyle w:val="03Text"/>
                                    <w:spacing w:before="0" w:line="100" w:lineRule="exact"/>
                                    <w:jc w:val="center"/>
                                    <w:rPr>
                                      <w:rFonts w:ascii="Courier New" w:hAnsi="Courier New" w:cs="Courier New"/>
                                      <w:sz w:val="6"/>
                                    </w:rPr>
                                  </w:pPr>
                                </w:p>
                                <w:p w14:paraId="6B873233"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T</w:t>
                                  </w:r>
                                </w:p>
                                <w:p w14:paraId="3C9DCD9B"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7</w:t>
                                  </w:r>
                                </w:p>
                              </w:tc>
                              <w:tc>
                                <w:tcPr>
                                  <w:tcW w:w="567" w:type="dxa"/>
                                  <w:vAlign w:val="center"/>
                                </w:tcPr>
                                <w:p w14:paraId="0CE58F8C" w14:textId="77777777" w:rsidR="008A03A9" w:rsidRPr="00451A48" w:rsidRDefault="008A03A9" w:rsidP="008A03A9">
                                  <w:pPr>
                                    <w:pStyle w:val="03Text"/>
                                    <w:spacing w:before="0" w:line="100" w:lineRule="exact"/>
                                    <w:jc w:val="center"/>
                                    <w:rPr>
                                      <w:rFonts w:ascii="Courier New" w:hAnsi="Courier New" w:cs="Courier New"/>
                                      <w:sz w:val="6"/>
                                    </w:rPr>
                                  </w:pPr>
                                </w:p>
                                <w:p w14:paraId="5DC0B856"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T</w:t>
                                  </w:r>
                                </w:p>
                                <w:p w14:paraId="456CAA36"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2</w:t>
                                  </w:r>
                                </w:p>
                              </w:tc>
                              <w:tc>
                                <w:tcPr>
                                  <w:tcW w:w="567" w:type="dxa"/>
                                  <w:vAlign w:val="center"/>
                                </w:tcPr>
                                <w:p w14:paraId="74CAB3D4" w14:textId="77777777" w:rsidR="008A03A9" w:rsidRPr="00451A48" w:rsidRDefault="008A03A9" w:rsidP="008A03A9">
                                  <w:pPr>
                                    <w:pStyle w:val="03Text"/>
                                    <w:spacing w:before="0" w:line="100" w:lineRule="exact"/>
                                    <w:jc w:val="center"/>
                                    <w:rPr>
                                      <w:rFonts w:ascii="Courier New" w:hAnsi="Courier New" w:cs="Courier New"/>
                                      <w:sz w:val="6"/>
                                    </w:rPr>
                                  </w:pPr>
                                </w:p>
                                <w:p w14:paraId="1F61C088"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X</w:t>
                                  </w:r>
                                </w:p>
                                <w:p w14:paraId="0423E645"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5</w:t>
                                  </w:r>
                                </w:p>
                              </w:tc>
                            </w:tr>
                            <w:tr w:rsidR="008A03A9" w14:paraId="48069B03" w14:textId="77777777" w:rsidTr="008A03A9">
                              <w:trPr>
                                <w:trHeight w:val="567"/>
                              </w:trPr>
                              <w:tc>
                                <w:tcPr>
                                  <w:tcW w:w="567" w:type="dxa"/>
                                  <w:vAlign w:val="center"/>
                                </w:tcPr>
                                <w:p w14:paraId="388F82F4" w14:textId="77777777" w:rsidR="008A03A9" w:rsidRPr="00451A48" w:rsidRDefault="008A03A9" w:rsidP="008A03A9">
                                  <w:pPr>
                                    <w:pStyle w:val="03Text"/>
                                    <w:spacing w:before="0" w:line="100" w:lineRule="exact"/>
                                    <w:jc w:val="center"/>
                                    <w:rPr>
                                      <w:rFonts w:ascii="Courier New" w:hAnsi="Courier New" w:cs="Courier New"/>
                                      <w:sz w:val="6"/>
                                    </w:rPr>
                                  </w:pPr>
                                </w:p>
                                <w:p w14:paraId="749FA321"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U</w:t>
                                  </w:r>
                                </w:p>
                                <w:p w14:paraId="2B4216AF"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1</w:t>
                                  </w:r>
                                </w:p>
                              </w:tc>
                              <w:tc>
                                <w:tcPr>
                                  <w:tcW w:w="567" w:type="dxa"/>
                                  <w:vAlign w:val="center"/>
                                </w:tcPr>
                                <w:p w14:paraId="216D0E6B" w14:textId="77777777" w:rsidR="008A03A9" w:rsidRPr="00451A48" w:rsidRDefault="008A03A9" w:rsidP="008A03A9">
                                  <w:pPr>
                                    <w:pStyle w:val="03Text"/>
                                    <w:spacing w:before="0" w:line="100" w:lineRule="exact"/>
                                    <w:jc w:val="center"/>
                                    <w:rPr>
                                      <w:rFonts w:ascii="Courier New" w:hAnsi="Courier New" w:cs="Courier New"/>
                                      <w:sz w:val="6"/>
                                    </w:rPr>
                                  </w:pPr>
                                </w:p>
                                <w:p w14:paraId="6FCEE65A"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N</w:t>
                                  </w:r>
                                </w:p>
                                <w:p w14:paraId="6F67EF79"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6</w:t>
                                  </w:r>
                                </w:p>
                              </w:tc>
                              <w:tc>
                                <w:tcPr>
                                  <w:tcW w:w="567" w:type="dxa"/>
                                  <w:vAlign w:val="center"/>
                                </w:tcPr>
                                <w:p w14:paraId="015ADAA4" w14:textId="77777777" w:rsidR="008A03A9" w:rsidRPr="00451A48" w:rsidRDefault="008A03A9" w:rsidP="008A03A9">
                                  <w:pPr>
                                    <w:pStyle w:val="03Text"/>
                                    <w:spacing w:before="0" w:line="100" w:lineRule="exact"/>
                                    <w:jc w:val="center"/>
                                    <w:rPr>
                                      <w:rFonts w:ascii="Courier New" w:hAnsi="Courier New" w:cs="Courier New"/>
                                      <w:sz w:val="6"/>
                                    </w:rPr>
                                  </w:pPr>
                                </w:p>
                                <w:p w14:paraId="1582656D"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G</w:t>
                                  </w:r>
                                </w:p>
                                <w:p w14:paraId="4679C1A4" w14:textId="50523C2A" w:rsidR="008A03A9" w:rsidRPr="00451A48" w:rsidRDefault="008A03A9" w:rsidP="008A03A9">
                                  <w:pPr>
                                    <w:pStyle w:val="03Text"/>
                                    <w:spacing w:before="0" w:line="200" w:lineRule="exact"/>
                                    <w:jc w:val="right"/>
                                    <w:rPr>
                                      <w:rFonts w:ascii="Courier New" w:hAnsi="Courier New" w:cs="Courier New"/>
                                    </w:rPr>
                                  </w:pPr>
                                  <w:r>
                                    <w:rPr>
                                      <w:rFonts w:ascii="Courier New" w:hAnsi="Courier New" w:cs="Courier New"/>
                                    </w:rPr>
                                    <w:t>0</w:t>
                                  </w:r>
                                </w:p>
                              </w:tc>
                            </w:tr>
                            <w:tr w:rsidR="008A03A9" w14:paraId="06190AD3" w14:textId="77777777" w:rsidTr="008A03A9">
                              <w:trPr>
                                <w:trHeight w:val="567"/>
                              </w:trPr>
                              <w:tc>
                                <w:tcPr>
                                  <w:tcW w:w="567" w:type="dxa"/>
                                  <w:vAlign w:val="center"/>
                                </w:tcPr>
                                <w:p w14:paraId="4075AFEF" w14:textId="77777777" w:rsidR="008A03A9" w:rsidRPr="00451A48" w:rsidRDefault="008A03A9" w:rsidP="008A03A9">
                                  <w:pPr>
                                    <w:pStyle w:val="03Text"/>
                                    <w:spacing w:before="0" w:line="100" w:lineRule="exact"/>
                                    <w:jc w:val="center"/>
                                    <w:rPr>
                                      <w:rFonts w:ascii="Courier New" w:hAnsi="Courier New" w:cs="Courier New"/>
                                      <w:sz w:val="6"/>
                                    </w:rPr>
                                  </w:pPr>
                                </w:p>
                                <w:p w14:paraId="7DEB4899"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G</w:t>
                                  </w:r>
                                </w:p>
                                <w:p w14:paraId="464D218C" w14:textId="718AC10A" w:rsidR="008A03A9" w:rsidRPr="00451A48" w:rsidRDefault="00974E2C" w:rsidP="008A03A9">
                                  <w:pPr>
                                    <w:pStyle w:val="03Text"/>
                                    <w:spacing w:before="0" w:line="200" w:lineRule="exact"/>
                                    <w:jc w:val="right"/>
                                    <w:rPr>
                                      <w:rFonts w:ascii="Courier New" w:hAnsi="Courier New" w:cs="Courier New"/>
                                    </w:rPr>
                                  </w:pPr>
                                  <w:r>
                                    <w:rPr>
                                      <w:rFonts w:ascii="Courier New" w:hAnsi="Courier New" w:cs="Courier New"/>
                                    </w:rPr>
                                    <w:t>2</w:t>
                                  </w:r>
                                </w:p>
                              </w:tc>
                              <w:tc>
                                <w:tcPr>
                                  <w:tcW w:w="567" w:type="dxa"/>
                                  <w:vAlign w:val="center"/>
                                </w:tcPr>
                                <w:p w14:paraId="180CDD64" w14:textId="77777777" w:rsidR="008A03A9" w:rsidRPr="00451A48" w:rsidRDefault="008A03A9" w:rsidP="008A03A9">
                                  <w:pPr>
                                    <w:pStyle w:val="03Text"/>
                                    <w:spacing w:before="0" w:line="100" w:lineRule="exact"/>
                                    <w:jc w:val="center"/>
                                    <w:rPr>
                                      <w:rFonts w:ascii="Courier New" w:hAnsi="Courier New" w:cs="Courier New"/>
                                      <w:sz w:val="6"/>
                                    </w:rPr>
                                  </w:pPr>
                                </w:p>
                                <w:p w14:paraId="4095FD86"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E</w:t>
                                  </w:r>
                                </w:p>
                                <w:p w14:paraId="552BE05C"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9</w:t>
                                  </w:r>
                                </w:p>
                              </w:tc>
                              <w:tc>
                                <w:tcPr>
                                  <w:tcW w:w="567" w:type="dxa"/>
                                  <w:vAlign w:val="center"/>
                                </w:tcPr>
                                <w:p w14:paraId="0F4B0BBB" w14:textId="77777777" w:rsidR="008A03A9" w:rsidRPr="00451A48" w:rsidRDefault="008A03A9" w:rsidP="008A03A9">
                                  <w:pPr>
                                    <w:pStyle w:val="03Text"/>
                                    <w:spacing w:before="0" w:line="100" w:lineRule="exact"/>
                                    <w:jc w:val="center"/>
                                    <w:rPr>
                                      <w:rFonts w:ascii="Courier New" w:hAnsi="Courier New" w:cs="Courier New"/>
                                      <w:sz w:val="6"/>
                                    </w:rPr>
                                  </w:pPr>
                                </w:p>
                                <w:p w14:paraId="4D0DC466"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A</w:t>
                                  </w:r>
                                </w:p>
                                <w:p w14:paraId="24345120"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8</w:t>
                                  </w:r>
                                </w:p>
                              </w:tc>
                            </w:tr>
                          </w:tbl>
                          <w:p w14:paraId="09C0FE19" w14:textId="77777777" w:rsidR="008A03A9" w:rsidRPr="00A42AA5" w:rsidRDefault="008A03A9" w:rsidP="00094958">
                            <w:pPr>
                              <w:rPr>
                                <w:color w:val="FFFFFF" w:themeColor="background1"/>
                                <w14:textFill>
                                  <w14:noFill/>
                                </w14:textFill>
                              </w:rPr>
                            </w:pPr>
                          </w:p>
                        </w:txbxContent>
                      </wps:txbx>
                      <wps:bodyPr rot="0" vert="horz" wrap="square" lIns="0" tIns="0" rIns="0" bIns="0" anchor="ctr" anchorCtr="0">
                        <a:noAutofit/>
                      </wps:bodyPr>
                    </wps:wsp>
                  </a:graphicData>
                </a:graphic>
              </wp:inline>
            </w:drawing>
          </mc:Choice>
          <mc:Fallback>
            <w:pict>
              <v:shape w14:anchorId="016C50F1" id="_x0000_s1028" type="#_x0000_t202" style="width:86.6pt;height:88.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" filled="f" stroked="f">
                <v:textbox inset="0,0,0,0">
                  <w:txbxContent>
                    <w:tbl>
                      <w:tblPr>
                        <w:tblStyle w:val="Tabellenraster"/>
                        <w:tblW w:w="0" w:type="auto"/>
                        <w:tblInd w:w="-5" w:type="dxa"/>
                        <w:tblCellMar>
                          <w:left w:w="28" w:type="dxa"/>
                          <w:right w:w="28" w:type="dxa"/>
                        </w:tblCellMar>
                        <w:tblLook w:val="04A0" w:firstRow="1" w:lastRow="0" w:firstColumn="1" w:lastColumn="0" w:noHBand="0" w:noVBand="1"/>
                      </w:tblPr>
                      <w:tblGrid>
                        <w:gridCol w:w="567"/>
                        <w:gridCol w:w="567"/>
                        <w:gridCol w:w="567"/>
                      </w:tblGrid>
                      <w:tr w:rsidR="008A03A9" w14:paraId="704595C4" w14:textId="77777777" w:rsidTr="008A03A9">
                        <w:trPr>
                          <w:trHeight w:val="567"/>
                        </w:trPr>
                        <w:tc>
                          <w:tcPr>
                            <w:tcW w:w="567" w:type="dxa"/>
                            <w:vAlign w:val="center"/>
                          </w:tcPr>
                          <w:p w14:paraId="5D8251C1" w14:textId="77777777" w:rsidR="008A03A9" w:rsidRPr="00451A48" w:rsidRDefault="008A03A9" w:rsidP="008A03A9">
                            <w:pPr>
                              <w:pStyle w:val="03Text"/>
                              <w:spacing w:before="0" w:line="100" w:lineRule="exact"/>
                              <w:jc w:val="center"/>
                              <w:rPr>
                                <w:rFonts w:ascii="Courier New" w:hAnsi="Courier New" w:cs="Courier New"/>
                                <w:sz w:val="6"/>
                              </w:rPr>
                            </w:pPr>
                          </w:p>
                          <w:p w14:paraId="6B873233"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T</w:t>
                            </w:r>
                          </w:p>
                          <w:p w14:paraId="3C9DCD9B"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7</w:t>
                            </w:r>
                          </w:p>
                        </w:tc>
                        <w:tc>
                          <w:tcPr>
                            <w:tcW w:w="567" w:type="dxa"/>
                            <w:vAlign w:val="center"/>
                          </w:tcPr>
                          <w:p w14:paraId="0CE58F8C" w14:textId="77777777" w:rsidR="008A03A9" w:rsidRPr="00451A48" w:rsidRDefault="008A03A9" w:rsidP="008A03A9">
                            <w:pPr>
                              <w:pStyle w:val="03Text"/>
                              <w:spacing w:before="0" w:line="100" w:lineRule="exact"/>
                              <w:jc w:val="center"/>
                              <w:rPr>
                                <w:rFonts w:ascii="Courier New" w:hAnsi="Courier New" w:cs="Courier New"/>
                                <w:sz w:val="6"/>
                              </w:rPr>
                            </w:pPr>
                          </w:p>
                          <w:p w14:paraId="5DC0B856"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T</w:t>
                            </w:r>
                          </w:p>
                          <w:p w14:paraId="456CAA36"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2</w:t>
                            </w:r>
                          </w:p>
                        </w:tc>
                        <w:tc>
                          <w:tcPr>
                            <w:tcW w:w="567" w:type="dxa"/>
                            <w:vAlign w:val="center"/>
                          </w:tcPr>
                          <w:p w14:paraId="74CAB3D4" w14:textId="77777777" w:rsidR="008A03A9" w:rsidRPr="00451A48" w:rsidRDefault="008A03A9" w:rsidP="008A03A9">
                            <w:pPr>
                              <w:pStyle w:val="03Text"/>
                              <w:spacing w:before="0" w:line="100" w:lineRule="exact"/>
                              <w:jc w:val="center"/>
                              <w:rPr>
                                <w:rFonts w:ascii="Courier New" w:hAnsi="Courier New" w:cs="Courier New"/>
                                <w:sz w:val="6"/>
                              </w:rPr>
                            </w:pPr>
                          </w:p>
                          <w:p w14:paraId="1F61C088"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X</w:t>
                            </w:r>
                          </w:p>
                          <w:p w14:paraId="0423E645"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5</w:t>
                            </w:r>
                          </w:p>
                        </w:tc>
                      </w:tr>
                      <w:tr w:rsidR="008A03A9" w14:paraId="48069B03" w14:textId="77777777" w:rsidTr="008A03A9">
                        <w:trPr>
                          <w:trHeight w:val="567"/>
                        </w:trPr>
                        <w:tc>
                          <w:tcPr>
                            <w:tcW w:w="567" w:type="dxa"/>
                            <w:vAlign w:val="center"/>
                          </w:tcPr>
                          <w:p w14:paraId="388F82F4" w14:textId="77777777" w:rsidR="008A03A9" w:rsidRPr="00451A48" w:rsidRDefault="008A03A9" w:rsidP="008A03A9">
                            <w:pPr>
                              <w:pStyle w:val="03Text"/>
                              <w:spacing w:before="0" w:line="100" w:lineRule="exact"/>
                              <w:jc w:val="center"/>
                              <w:rPr>
                                <w:rFonts w:ascii="Courier New" w:hAnsi="Courier New" w:cs="Courier New"/>
                                <w:sz w:val="6"/>
                              </w:rPr>
                            </w:pPr>
                          </w:p>
                          <w:p w14:paraId="749FA321"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U</w:t>
                            </w:r>
                          </w:p>
                          <w:p w14:paraId="2B4216AF"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1</w:t>
                            </w:r>
                          </w:p>
                        </w:tc>
                        <w:tc>
                          <w:tcPr>
                            <w:tcW w:w="567" w:type="dxa"/>
                            <w:vAlign w:val="center"/>
                          </w:tcPr>
                          <w:p w14:paraId="216D0E6B" w14:textId="77777777" w:rsidR="008A03A9" w:rsidRPr="00451A48" w:rsidRDefault="008A03A9" w:rsidP="008A03A9">
                            <w:pPr>
                              <w:pStyle w:val="03Text"/>
                              <w:spacing w:before="0" w:line="100" w:lineRule="exact"/>
                              <w:jc w:val="center"/>
                              <w:rPr>
                                <w:rFonts w:ascii="Courier New" w:hAnsi="Courier New" w:cs="Courier New"/>
                                <w:sz w:val="6"/>
                              </w:rPr>
                            </w:pPr>
                          </w:p>
                          <w:p w14:paraId="6FCEE65A"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N</w:t>
                            </w:r>
                          </w:p>
                          <w:p w14:paraId="6F67EF79"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6</w:t>
                            </w:r>
                          </w:p>
                        </w:tc>
                        <w:tc>
                          <w:tcPr>
                            <w:tcW w:w="567" w:type="dxa"/>
                            <w:vAlign w:val="center"/>
                          </w:tcPr>
                          <w:p w14:paraId="015ADAA4" w14:textId="77777777" w:rsidR="008A03A9" w:rsidRPr="00451A48" w:rsidRDefault="008A03A9" w:rsidP="008A03A9">
                            <w:pPr>
                              <w:pStyle w:val="03Text"/>
                              <w:spacing w:before="0" w:line="100" w:lineRule="exact"/>
                              <w:jc w:val="center"/>
                              <w:rPr>
                                <w:rFonts w:ascii="Courier New" w:hAnsi="Courier New" w:cs="Courier New"/>
                                <w:sz w:val="6"/>
                              </w:rPr>
                            </w:pPr>
                          </w:p>
                          <w:p w14:paraId="1582656D"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G</w:t>
                            </w:r>
                          </w:p>
                          <w:p w14:paraId="4679C1A4" w14:textId="50523C2A" w:rsidR="008A03A9" w:rsidRPr="00451A48" w:rsidRDefault="008A03A9" w:rsidP="008A03A9">
                            <w:pPr>
                              <w:pStyle w:val="03Text"/>
                              <w:spacing w:before="0" w:line="200" w:lineRule="exact"/>
                              <w:jc w:val="right"/>
                              <w:rPr>
                                <w:rFonts w:ascii="Courier New" w:hAnsi="Courier New" w:cs="Courier New"/>
                              </w:rPr>
                            </w:pPr>
                            <w:r>
                              <w:rPr>
                                <w:rFonts w:ascii="Courier New" w:hAnsi="Courier New" w:cs="Courier New"/>
                              </w:rPr>
                              <w:t>0</w:t>
                            </w:r>
                          </w:p>
                        </w:tc>
                      </w:tr>
                      <w:tr w:rsidR="008A03A9" w14:paraId="06190AD3" w14:textId="77777777" w:rsidTr="008A03A9">
                        <w:trPr>
                          <w:trHeight w:val="567"/>
                        </w:trPr>
                        <w:tc>
                          <w:tcPr>
                            <w:tcW w:w="567" w:type="dxa"/>
                            <w:vAlign w:val="center"/>
                          </w:tcPr>
                          <w:p w14:paraId="4075AFEF" w14:textId="77777777" w:rsidR="008A03A9" w:rsidRPr="00451A48" w:rsidRDefault="008A03A9" w:rsidP="008A03A9">
                            <w:pPr>
                              <w:pStyle w:val="03Text"/>
                              <w:spacing w:before="0" w:line="100" w:lineRule="exact"/>
                              <w:jc w:val="center"/>
                              <w:rPr>
                                <w:rFonts w:ascii="Courier New" w:hAnsi="Courier New" w:cs="Courier New"/>
                                <w:sz w:val="6"/>
                              </w:rPr>
                            </w:pPr>
                          </w:p>
                          <w:p w14:paraId="7DEB4899"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G</w:t>
                            </w:r>
                          </w:p>
                          <w:p w14:paraId="464D218C" w14:textId="718AC10A" w:rsidR="008A03A9" w:rsidRPr="00451A48" w:rsidRDefault="00974E2C" w:rsidP="008A03A9">
                            <w:pPr>
                              <w:pStyle w:val="03Text"/>
                              <w:spacing w:before="0" w:line="200" w:lineRule="exact"/>
                              <w:jc w:val="right"/>
                              <w:rPr>
                                <w:rFonts w:ascii="Courier New" w:hAnsi="Courier New" w:cs="Courier New"/>
                              </w:rPr>
                            </w:pPr>
                            <w:r>
                              <w:rPr>
                                <w:rFonts w:ascii="Courier New" w:hAnsi="Courier New" w:cs="Courier New"/>
                              </w:rPr>
                              <w:t>2</w:t>
                            </w:r>
                          </w:p>
                        </w:tc>
                        <w:tc>
                          <w:tcPr>
                            <w:tcW w:w="567" w:type="dxa"/>
                            <w:vAlign w:val="center"/>
                          </w:tcPr>
                          <w:p w14:paraId="180CDD64" w14:textId="77777777" w:rsidR="008A03A9" w:rsidRPr="00451A48" w:rsidRDefault="008A03A9" w:rsidP="008A03A9">
                            <w:pPr>
                              <w:pStyle w:val="03Text"/>
                              <w:spacing w:before="0" w:line="100" w:lineRule="exact"/>
                              <w:jc w:val="center"/>
                              <w:rPr>
                                <w:rFonts w:ascii="Courier New" w:hAnsi="Courier New" w:cs="Courier New"/>
                                <w:sz w:val="6"/>
                              </w:rPr>
                            </w:pPr>
                          </w:p>
                          <w:p w14:paraId="4095FD86"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E</w:t>
                            </w:r>
                          </w:p>
                          <w:p w14:paraId="552BE05C"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9</w:t>
                            </w:r>
                          </w:p>
                        </w:tc>
                        <w:tc>
                          <w:tcPr>
                            <w:tcW w:w="567" w:type="dxa"/>
                            <w:vAlign w:val="center"/>
                          </w:tcPr>
                          <w:p w14:paraId="0F4B0BBB" w14:textId="77777777" w:rsidR="008A03A9" w:rsidRPr="00451A48" w:rsidRDefault="008A03A9" w:rsidP="008A03A9">
                            <w:pPr>
                              <w:pStyle w:val="03Text"/>
                              <w:spacing w:before="0" w:line="100" w:lineRule="exact"/>
                              <w:jc w:val="center"/>
                              <w:rPr>
                                <w:rFonts w:ascii="Courier New" w:hAnsi="Courier New" w:cs="Courier New"/>
                                <w:sz w:val="6"/>
                              </w:rPr>
                            </w:pPr>
                          </w:p>
                          <w:p w14:paraId="4D0DC466" w14:textId="77777777" w:rsidR="008A03A9" w:rsidRPr="00451A48" w:rsidRDefault="008A03A9" w:rsidP="008A03A9">
                            <w:pPr>
                              <w:pStyle w:val="03Text"/>
                              <w:spacing w:before="0" w:line="200" w:lineRule="exact"/>
                              <w:jc w:val="center"/>
                              <w:rPr>
                                <w:rFonts w:ascii="Courier New" w:hAnsi="Courier New" w:cs="Courier New"/>
                              </w:rPr>
                            </w:pPr>
                            <w:r w:rsidRPr="00451A48">
                              <w:rPr>
                                <w:rFonts w:ascii="Courier New" w:hAnsi="Courier New" w:cs="Courier New"/>
                              </w:rPr>
                              <w:t>A</w:t>
                            </w:r>
                          </w:p>
                          <w:p w14:paraId="24345120" w14:textId="77777777" w:rsidR="008A03A9" w:rsidRPr="00451A48" w:rsidRDefault="008A03A9" w:rsidP="008A03A9">
                            <w:pPr>
                              <w:pStyle w:val="03Text"/>
                              <w:spacing w:before="0" w:line="200" w:lineRule="exact"/>
                              <w:jc w:val="right"/>
                              <w:rPr>
                                <w:rFonts w:ascii="Courier New" w:hAnsi="Courier New" w:cs="Courier New"/>
                              </w:rPr>
                            </w:pPr>
                            <w:r w:rsidRPr="00451A48">
                              <w:rPr>
                                <w:rFonts w:ascii="Courier New" w:hAnsi="Courier New" w:cs="Courier New"/>
                              </w:rPr>
                              <w:t>8</w:t>
                            </w:r>
                          </w:p>
                        </w:tc>
                      </w:tr>
                    </w:tbl>
                    <w:p w14:paraId="09C0FE19" w14:textId="77777777" w:rsidR="008A03A9" w:rsidRPr="00A42AA5" w:rsidRDefault="008A03A9" w:rsidP="00094958">
                      <w:pPr>
                        <w:rPr>
                          <w:color w:val="FFFFFF" w:themeColor="background1"/>
                          <w14:textFill>
                            <w14:noFill/>
                          </w14:textFill>
                        </w:rPr>
                      </w:pPr>
                    </w:p>
                  </w:txbxContent>
                </v:textbox>
                <w10:anchorlock/>
              </v:shape>
            </w:pict>
          </mc:Fallback>
        </mc:AlternateContent>
      </w:r>
      <w:r w:rsidRPr="006D785E">
        <w:rPr>
          <w:position w:val="66"/>
        </w:rPr>
        <w:t xml:space="preserve">  </w:t>
      </w:r>
      <w:r w:rsidRPr="006D785E">
        <w:rPr>
          <w:noProof/>
          <w:position w:val="66"/>
        </w:rPr>
        <mc:AlternateContent>
          <mc:Choice Requires="wps">
            <w:drawing>
              <wp:inline distT="0" distB="0" distL="0" distR="0" wp14:anchorId="0088B41B" wp14:editId="177231DC">
                <wp:extent cx="674798" cy="166255"/>
                <wp:effectExtent l="38100" t="19050" r="0" b="43815"/>
                <wp:docPr id="6" name="Pfeil: nach rechts 23"/>
                <wp:cNvGraphicFramePr/>
                <a:graphic xmlns:a="http://schemas.openxmlformats.org/drawingml/2006/main">
                  <a:graphicData uri="http://schemas.microsoft.com/office/word/2010/wordprocessingShape">
                    <wps:wsp>
                      <wps:cNvSpPr/>
                      <wps:spPr>
                        <a:xfrm>
                          <a:off x="0" y="0"/>
                          <a:ext cx="674798" cy="166255"/>
                        </a:xfrm>
                        <a:prstGeom prst="rightArrow">
                          <a:avLst>
                            <a:gd name="adj1" fmla="val 0"/>
                            <a:gd name="adj2" fmla="val 50000"/>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33338EB2" id="Pfeil: nach rechts 23" o:spid="_x0000_s1026" type="#_x0000_t13" style="width:53.15pt;height:13.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" adj="18939,10800" fillcolor="black [3213]" strokecolor="black [3213]" strokeweight="2pt">
                <w10:anchorlock/>
              </v:shape>
            </w:pict>
          </mc:Fallback>
        </mc:AlternateContent>
      </w:r>
      <w:r w:rsidRPr="006D785E">
        <w:rPr>
          <w:position w:val="66"/>
        </w:rPr>
        <w:t xml:space="preserve">  </w:t>
      </w:r>
      <w:r>
        <w:rPr>
          <w:noProof/>
        </w:rPr>
        <mc:AlternateContent>
          <mc:Choice Requires="wps">
            <w:drawing>
              <wp:inline distT="0" distB="0" distL="0" distR="0" wp14:anchorId="12EF900B" wp14:editId="0B75A56E">
                <wp:extent cx="1099524" cy="1127573"/>
                <wp:effectExtent l="0" t="0" r="5715" b="0"/>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524" cy="1127573"/>
                        </a:xfrm>
                        <a:prstGeom prst="rect">
                          <a:avLst/>
                        </a:prstGeom>
                        <a:noFill/>
                        <a:ln w="9525">
                          <a:noFill/>
                          <a:miter lim="800000"/>
                          <a:headEnd/>
                          <a:tailEnd/>
                        </a:ln>
                      </wps:spPr>
                      <wps:txbx>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5744C8B7" w14:textId="77777777" w:rsidTr="008A03A9">
                              <w:trPr>
                                <w:trHeight w:val="567"/>
                              </w:trPr>
                              <w:tc>
                                <w:tcPr>
                                  <w:tcW w:w="567" w:type="dxa"/>
                                  <w:vAlign w:val="center"/>
                                </w:tcPr>
                                <w:p w14:paraId="4BE0B676"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A</w:t>
                                  </w:r>
                                </w:p>
                              </w:tc>
                              <w:tc>
                                <w:tcPr>
                                  <w:tcW w:w="567" w:type="dxa"/>
                                  <w:vAlign w:val="center"/>
                                </w:tcPr>
                                <w:p w14:paraId="06C49B3F"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V</w:t>
                                  </w:r>
                                </w:p>
                              </w:tc>
                              <w:tc>
                                <w:tcPr>
                                  <w:tcW w:w="567" w:type="dxa"/>
                                  <w:vAlign w:val="center"/>
                                </w:tcPr>
                                <w:p w14:paraId="3F847337"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C</w:t>
                                  </w:r>
                                </w:p>
                              </w:tc>
                            </w:tr>
                            <w:tr w:rsidR="008A03A9" w14:paraId="651C885D" w14:textId="77777777" w:rsidTr="008A03A9">
                              <w:trPr>
                                <w:trHeight w:val="567"/>
                              </w:trPr>
                              <w:tc>
                                <w:tcPr>
                                  <w:tcW w:w="567" w:type="dxa"/>
                                  <w:vAlign w:val="center"/>
                                </w:tcPr>
                                <w:p w14:paraId="04D4F61E"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V</w:t>
                                  </w:r>
                                </w:p>
                              </w:tc>
                              <w:tc>
                                <w:tcPr>
                                  <w:tcW w:w="567" w:type="dxa"/>
                                  <w:vAlign w:val="center"/>
                                </w:tcPr>
                                <w:p w14:paraId="78F28402"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T</w:t>
                                  </w:r>
                                </w:p>
                              </w:tc>
                              <w:tc>
                                <w:tcPr>
                                  <w:tcW w:w="567" w:type="dxa"/>
                                  <w:vAlign w:val="center"/>
                                </w:tcPr>
                                <w:p w14:paraId="0ABF39E4" w14:textId="51D92F57" w:rsidR="008A03A9" w:rsidRPr="00451A48" w:rsidRDefault="008A03A9" w:rsidP="008A03A9">
                                  <w:pPr>
                                    <w:pStyle w:val="03Text"/>
                                    <w:jc w:val="center"/>
                                    <w:rPr>
                                      <w:rFonts w:ascii="Courier New" w:hAnsi="Courier New" w:cs="Courier New"/>
                                    </w:rPr>
                                  </w:pPr>
                                  <w:r>
                                    <w:rPr>
                                      <w:rFonts w:ascii="Courier New" w:hAnsi="Courier New" w:cs="Courier New"/>
                                    </w:rPr>
                                    <w:t>G</w:t>
                                  </w:r>
                                </w:p>
                              </w:tc>
                            </w:tr>
                            <w:tr w:rsidR="008A03A9" w14:paraId="44F21F81" w14:textId="77777777" w:rsidTr="008A03A9">
                              <w:trPr>
                                <w:trHeight w:val="567"/>
                              </w:trPr>
                              <w:tc>
                                <w:tcPr>
                                  <w:tcW w:w="567" w:type="dxa"/>
                                  <w:vAlign w:val="center"/>
                                </w:tcPr>
                                <w:p w14:paraId="12A83BE4" w14:textId="7A712674" w:rsidR="008A03A9" w:rsidRPr="00451A48" w:rsidRDefault="00974E2C" w:rsidP="008A03A9">
                                  <w:pPr>
                                    <w:pStyle w:val="03Text"/>
                                    <w:jc w:val="center"/>
                                    <w:rPr>
                                      <w:rFonts w:ascii="Courier New" w:hAnsi="Courier New" w:cs="Courier New"/>
                                    </w:rPr>
                                  </w:pPr>
                                  <w:r>
                                    <w:rPr>
                                      <w:rFonts w:ascii="Courier New" w:hAnsi="Courier New" w:cs="Courier New"/>
                                    </w:rPr>
                                    <w:t>I</w:t>
                                  </w:r>
                                </w:p>
                              </w:tc>
                              <w:tc>
                                <w:tcPr>
                                  <w:tcW w:w="567" w:type="dxa"/>
                                  <w:vAlign w:val="center"/>
                                </w:tcPr>
                                <w:p w14:paraId="5B0E6714"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N</w:t>
                                  </w:r>
                                </w:p>
                              </w:tc>
                              <w:tc>
                                <w:tcPr>
                                  <w:tcW w:w="567" w:type="dxa"/>
                                  <w:vAlign w:val="center"/>
                                </w:tcPr>
                                <w:p w14:paraId="52954E85"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I</w:t>
                                  </w:r>
                                </w:p>
                              </w:tc>
                            </w:tr>
                          </w:tbl>
                          <w:p w14:paraId="17AF73E1" w14:textId="77777777" w:rsidR="008A03A9" w:rsidRPr="00A42AA5" w:rsidRDefault="008A03A9" w:rsidP="00094958">
                            <w:pPr>
                              <w:rPr>
                                <w:color w:val="FFFFFF" w:themeColor="background1"/>
                                <w14:textFill>
                                  <w14:noFill/>
                                </w14:textFill>
                              </w:rPr>
                            </w:pPr>
                          </w:p>
                        </w:txbxContent>
                      </wps:txbx>
                      <wps:bodyPr rot="0" vert="horz" wrap="square" lIns="0" tIns="0" rIns="0" bIns="0" anchor="ctr" anchorCtr="0">
                        <a:noAutofit/>
                      </wps:bodyPr>
                    </wps:wsp>
                  </a:graphicData>
                </a:graphic>
              </wp:inline>
            </w:drawing>
          </mc:Choice>
          <mc:Fallback>
            <w:pict>
              <v:shape w14:anchorId="12EF900B" id="_x0000_s1029" type="#_x0000_t202" style="width:86.6pt;height:88.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" filled="f" stroked="f">
                <v:textbox inset="0,0,0,0">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5744C8B7" w14:textId="77777777" w:rsidTr="008A03A9">
                        <w:trPr>
                          <w:trHeight w:val="567"/>
                        </w:trPr>
                        <w:tc>
                          <w:tcPr>
                            <w:tcW w:w="567" w:type="dxa"/>
                            <w:vAlign w:val="center"/>
                          </w:tcPr>
                          <w:p w14:paraId="4BE0B676"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A</w:t>
                            </w:r>
                          </w:p>
                        </w:tc>
                        <w:tc>
                          <w:tcPr>
                            <w:tcW w:w="567" w:type="dxa"/>
                            <w:vAlign w:val="center"/>
                          </w:tcPr>
                          <w:p w14:paraId="06C49B3F"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V</w:t>
                            </w:r>
                          </w:p>
                        </w:tc>
                        <w:tc>
                          <w:tcPr>
                            <w:tcW w:w="567" w:type="dxa"/>
                            <w:vAlign w:val="center"/>
                          </w:tcPr>
                          <w:p w14:paraId="3F847337"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C</w:t>
                            </w:r>
                          </w:p>
                        </w:tc>
                      </w:tr>
                      <w:tr w:rsidR="008A03A9" w14:paraId="651C885D" w14:textId="77777777" w:rsidTr="008A03A9">
                        <w:trPr>
                          <w:trHeight w:val="567"/>
                        </w:trPr>
                        <w:tc>
                          <w:tcPr>
                            <w:tcW w:w="567" w:type="dxa"/>
                            <w:vAlign w:val="center"/>
                          </w:tcPr>
                          <w:p w14:paraId="04D4F61E"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V</w:t>
                            </w:r>
                          </w:p>
                        </w:tc>
                        <w:tc>
                          <w:tcPr>
                            <w:tcW w:w="567" w:type="dxa"/>
                            <w:vAlign w:val="center"/>
                          </w:tcPr>
                          <w:p w14:paraId="78F28402"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T</w:t>
                            </w:r>
                          </w:p>
                        </w:tc>
                        <w:tc>
                          <w:tcPr>
                            <w:tcW w:w="567" w:type="dxa"/>
                            <w:vAlign w:val="center"/>
                          </w:tcPr>
                          <w:p w14:paraId="0ABF39E4" w14:textId="51D92F57" w:rsidR="008A03A9" w:rsidRPr="00451A48" w:rsidRDefault="008A03A9" w:rsidP="008A03A9">
                            <w:pPr>
                              <w:pStyle w:val="03Text"/>
                              <w:jc w:val="center"/>
                              <w:rPr>
                                <w:rFonts w:ascii="Courier New" w:hAnsi="Courier New" w:cs="Courier New"/>
                              </w:rPr>
                            </w:pPr>
                            <w:r>
                              <w:rPr>
                                <w:rFonts w:ascii="Courier New" w:hAnsi="Courier New" w:cs="Courier New"/>
                              </w:rPr>
                              <w:t>G</w:t>
                            </w:r>
                          </w:p>
                        </w:tc>
                      </w:tr>
                      <w:tr w:rsidR="008A03A9" w14:paraId="44F21F81" w14:textId="77777777" w:rsidTr="008A03A9">
                        <w:trPr>
                          <w:trHeight w:val="567"/>
                        </w:trPr>
                        <w:tc>
                          <w:tcPr>
                            <w:tcW w:w="567" w:type="dxa"/>
                            <w:vAlign w:val="center"/>
                          </w:tcPr>
                          <w:p w14:paraId="12A83BE4" w14:textId="7A712674" w:rsidR="008A03A9" w:rsidRPr="00451A48" w:rsidRDefault="00974E2C" w:rsidP="008A03A9">
                            <w:pPr>
                              <w:pStyle w:val="03Text"/>
                              <w:jc w:val="center"/>
                              <w:rPr>
                                <w:rFonts w:ascii="Courier New" w:hAnsi="Courier New" w:cs="Courier New"/>
                              </w:rPr>
                            </w:pPr>
                            <w:r>
                              <w:rPr>
                                <w:rFonts w:ascii="Courier New" w:hAnsi="Courier New" w:cs="Courier New"/>
                              </w:rPr>
                              <w:t>I</w:t>
                            </w:r>
                          </w:p>
                        </w:tc>
                        <w:tc>
                          <w:tcPr>
                            <w:tcW w:w="567" w:type="dxa"/>
                            <w:vAlign w:val="center"/>
                          </w:tcPr>
                          <w:p w14:paraId="5B0E6714"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N</w:t>
                            </w:r>
                          </w:p>
                        </w:tc>
                        <w:tc>
                          <w:tcPr>
                            <w:tcW w:w="567" w:type="dxa"/>
                            <w:vAlign w:val="center"/>
                          </w:tcPr>
                          <w:p w14:paraId="52954E85" w14:textId="77777777" w:rsidR="008A03A9" w:rsidRPr="00451A48" w:rsidRDefault="008A03A9" w:rsidP="008A03A9">
                            <w:pPr>
                              <w:pStyle w:val="03Text"/>
                              <w:jc w:val="center"/>
                              <w:rPr>
                                <w:rFonts w:ascii="Courier New" w:hAnsi="Courier New" w:cs="Courier New"/>
                              </w:rPr>
                            </w:pPr>
                            <w:r w:rsidRPr="00451A48">
                              <w:rPr>
                                <w:rFonts w:ascii="Courier New" w:hAnsi="Courier New" w:cs="Courier New"/>
                              </w:rPr>
                              <w:t>I</w:t>
                            </w:r>
                          </w:p>
                        </w:tc>
                      </w:tr>
                    </w:tbl>
                    <w:p w14:paraId="17AF73E1" w14:textId="77777777" w:rsidR="008A03A9" w:rsidRPr="00A42AA5" w:rsidRDefault="008A03A9" w:rsidP="00094958">
                      <w:pPr>
                        <w:rPr>
                          <w:color w:val="FFFFFF" w:themeColor="background1"/>
                          <w14:textFill>
                            <w14:noFill/>
                          </w14:textFill>
                        </w:rPr>
                      </w:pPr>
                    </w:p>
                  </w:txbxContent>
                </v:textbox>
                <w10:anchorlock/>
              </v:shape>
            </w:pict>
          </mc:Fallback>
        </mc:AlternateContent>
      </w:r>
    </w:p>
    <w:p w14:paraId="1EC70FB2" w14:textId="79CE9D2A" w:rsidR="00C33F55" w:rsidRPr="001E1352" w:rsidRDefault="00C33F55" w:rsidP="00C33F55">
      <w:pPr>
        <w:pStyle w:val="06Abbildung"/>
      </w:pPr>
      <w:r w:rsidRPr="00C33F55">
        <w:t xml:space="preserve">Abbildung 1: </w:t>
      </w:r>
      <w:r w:rsidR="00FE65E6">
        <w:t xml:space="preserve">Beispiel für eine Verschlüsselung </w:t>
      </w:r>
      <w:r w:rsidR="006D18F3">
        <w:t>de</w:t>
      </w:r>
      <w:r w:rsidR="00D36935">
        <w:t>s</w:t>
      </w:r>
      <w:r w:rsidRPr="00C33F55">
        <w:t xml:space="preserve"> Klartext</w:t>
      </w:r>
      <w:r w:rsidR="00D36935">
        <w:t>es</w:t>
      </w:r>
      <w:r w:rsidRPr="00C33F55">
        <w:t xml:space="preserve"> </w:t>
      </w:r>
      <w:r w:rsidRPr="00C33F55">
        <w:rPr>
          <w:rStyle w:val="07Code"/>
        </w:rPr>
        <w:t>GUTENTAG</w:t>
      </w:r>
      <w:r w:rsidRPr="00C33F55">
        <w:t xml:space="preserve"> </w:t>
      </w:r>
      <w:r w:rsidR="00D36935">
        <w:t>mit</w:t>
      </w:r>
      <w:r w:rsidR="006D18F3">
        <w:t xml:space="preserve"> </w:t>
      </w:r>
      <w:r w:rsidRPr="00C33F55">
        <w:t>dem</w:t>
      </w:r>
      <w:r w:rsidR="002C2C68">
        <w:br/>
      </w:r>
      <w:r w:rsidRPr="00C33F55">
        <w:t xml:space="preserve">Schlüssel </w:t>
      </w:r>
      <w:r w:rsidRPr="000F40B3">
        <w:rPr>
          <w:rStyle w:val="07Code"/>
          <w:spacing w:val="40"/>
        </w:rPr>
        <w:t>2</w:t>
      </w:r>
      <w:r w:rsidRPr="000F40B3">
        <w:rPr>
          <w:rStyle w:val="07Code"/>
        </w:rPr>
        <w:t>72</w:t>
      </w:r>
      <w:r w:rsidRPr="000F40B3">
        <w:rPr>
          <w:rStyle w:val="07Code"/>
          <w:spacing w:val="40"/>
        </w:rPr>
        <w:t>5</w:t>
      </w:r>
      <w:r w:rsidRPr="000F40B3">
        <w:rPr>
          <w:rStyle w:val="07Code"/>
        </w:rPr>
        <w:t>16</w:t>
      </w:r>
      <w:r w:rsidR="00FE65E6">
        <w:rPr>
          <w:rStyle w:val="07Code"/>
          <w:spacing w:val="40"/>
        </w:rPr>
        <w:t>0</w:t>
      </w:r>
      <w:r w:rsidR="00974E2C">
        <w:rPr>
          <w:rStyle w:val="07Code"/>
        </w:rPr>
        <w:t>2</w:t>
      </w:r>
      <w:r w:rsidRPr="000F40B3">
        <w:rPr>
          <w:rStyle w:val="07Code"/>
        </w:rPr>
        <w:t>98</w:t>
      </w:r>
      <w:r w:rsidR="006D18F3">
        <w:t>.</w:t>
      </w:r>
      <w:r w:rsidR="002C2C68">
        <w:t xml:space="preserve"> </w:t>
      </w:r>
      <w:r w:rsidR="006D18F3">
        <w:t>Es ergibt sich d</w:t>
      </w:r>
      <w:r w:rsidRPr="00C33F55">
        <w:t>er Geheimtext</w:t>
      </w:r>
      <w:r>
        <w:t> </w:t>
      </w:r>
      <w:r w:rsidRPr="00C33F55">
        <w:rPr>
          <w:rStyle w:val="07Code"/>
        </w:rPr>
        <w:t>AVCVT</w:t>
      </w:r>
      <w:r w:rsidR="00FE65E6">
        <w:rPr>
          <w:rStyle w:val="07Code"/>
        </w:rPr>
        <w:t>G</w:t>
      </w:r>
      <w:r w:rsidR="00974E2C">
        <w:rPr>
          <w:rStyle w:val="07Code"/>
        </w:rPr>
        <w:t>I</w:t>
      </w:r>
      <w:r w:rsidRPr="00C33F55">
        <w:rPr>
          <w:rStyle w:val="07Code"/>
        </w:rPr>
        <w:t>NI</w:t>
      </w:r>
      <w:r w:rsidRPr="00C33F55">
        <w:t>.</w:t>
      </w:r>
    </w:p>
    <w:p w14:paraId="52B1AC33" w14:textId="2F318C8D" w:rsidR="009120E5" w:rsidRDefault="00C33F55" w:rsidP="009120E5">
      <w:pPr>
        <w:pStyle w:val="04Teilaufgabe"/>
        <w:tabs>
          <w:tab w:val="right" w:pos="9921"/>
        </w:tabs>
      </w:pPr>
      <w:r w:rsidRPr="00C33F55">
        <w:t xml:space="preserve">Verschlüsseln Sie den Klartext </w:t>
      </w:r>
      <w:r w:rsidRPr="00C33F55">
        <w:rPr>
          <w:rStyle w:val="07Code"/>
        </w:rPr>
        <w:t>HAUSSCHUH</w:t>
      </w:r>
      <w:r w:rsidRPr="00C33F55">
        <w:t xml:space="preserve"> mit dem Verfahren </w:t>
      </w:r>
      <w:r w:rsidRPr="00310CAC">
        <w:rPr>
          <w:i/>
        </w:rPr>
        <w:t>Kolonne</w:t>
      </w:r>
      <w:r w:rsidRPr="00C33F55">
        <w:t xml:space="preserve"> </w:t>
      </w:r>
      <w:r>
        <w:t>und</w:t>
      </w:r>
      <w:r w:rsidRPr="00C33F55">
        <w:t xml:space="preserve"> dem Schlüssel</w:t>
      </w:r>
      <w:r w:rsidR="000E62E9">
        <w:t> </w:t>
      </w:r>
      <w:r w:rsidR="00974E2C" w:rsidRPr="000F40B3">
        <w:rPr>
          <w:rStyle w:val="07Code"/>
          <w:spacing w:val="40"/>
        </w:rPr>
        <w:t>3</w:t>
      </w:r>
      <w:r w:rsidR="00974E2C" w:rsidRPr="00C33F55">
        <w:rPr>
          <w:rStyle w:val="07Code"/>
        </w:rPr>
        <w:t>5</w:t>
      </w:r>
      <w:r w:rsidR="00974E2C">
        <w:rPr>
          <w:rStyle w:val="07Code"/>
        </w:rPr>
        <w:t>8</w:t>
      </w:r>
      <w:r w:rsidR="00974E2C" w:rsidRPr="000F40B3">
        <w:rPr>
          <w:rStyle w:val="07Code"/>
          <w:spacing w:val="40"/>
        </w:rPr>
        <w:t>6</w:t>
      </w:r>
      <w:r w:rsidR="00974E2C" w:rsidRPr="00C33F55">
        <w:rPr>
          <w:rStyle w:val="07Code"/>
        </w:rPr>
        <w:t>12</w:t>
      </w:r>
      <w:r w:rsidR="00974E2C" w:rsidRPr="000F40B3">
        <w:rPr>
          <w:rStyle w:val="07Code"/>
          <w:spacing w:val="40"/>
        </w:rPr>
        <w:t>9</w:t>
      </w:r>
      <w:r w:rsidR="00974E2C" w:rsidRPr="00C33F55">
        <w:rPr>
          <w:rStyle w:val="07Code"/>
        </w:rPr>
        <w:t>4</w:t>
      </w:r>
      <w:r w:rsidR="00974E2C">
        <w:rPr>
          <w:rStyle w:val="07Code"/>
        </w:rPr>
        <w:t>1</w:t>
      </w:r>
      <w:r w:rsidR="00974E2C" w:rsidRPr="00C33F55">
        <w:rPr>
          <w:rStyle w:val="07Code"/>
        </w:rPr>
        <w:t>8</w:t>
      </w:r>
      <w:r w:rsidRPr="00C33F55">
        <w:t xml:space="preserve">. Verwenden Sie dazu </w:t>
      </w:r>
      <w:r w:rsidR="00AD30EA">
        <w:t xml:space="preserve">die </w:t>
      </w:r>
      <w:r w:rsidRPr="00C33F55">
        <w:t>Abbildung</w:t>
      </w:r>
      <w:r w:rsidR="00AD30EA">
        <w:t>en</w:t>
      </w:r>
      <w:r w:rsidRPr="00C33F55">
        <w:t xml:space="preserve"> </w:t>
      </w:r>
      <w:r w:rsidR="000F189E">
        <w:t>3</w:t>
      </w:r>
      <w:r w:rsidR="00AD30EA">
        <w:t xml:space="preserve"> und </w:t>
      </w:r>
      <w:r w:rsidR="000F189E">
        <w:t>4</w:t>
      </w:r>
      <w:r>
        <w:t xml:space="preserve"> im Material.</w:t>
      </w:r>
      <w:r w:rsidR="009120E5">
        <w:tab/>
        <w:t>[3 BE]</w:t>
      </w:r>
    </w:p>
    <w:p w14:paraId="2173F3D4" w14:textId="7E363E1A" w:rsidR="009120E5" w:rsidRDefault="00C33F55" w:rsidP="009120E5">
      <w:pPr>
        <w:pStyle w:val="04Teilaufgabe"/>
        <w:tabs>
          <w:tab w:val="right" w:pos="9921"/>
        </w:tabs>
      </w:pPr>
      <w:r w:rsidRPr="00C33F55">
        <w:t xml:space="preserve">Entschlüsseln Sie den Geheimtext </w:t>
      </w:r>
      <w:r w:rsidR="00974E2C" w:rsidRPr="00F54A39">
        <w:rPr>
          <w:rStyle w:val="07Code"/>
        </w:rPr>
        <w:t>D</w:t>
      </w:r>
      <w:r w:rsidR="00974E2C">
        <w:rPr>
          <w:rStyle w:val="07Code"/>
        </w:rPr>
        <w:t>O</w:t>
      </w:r>
      <w:r w:rsidR="00974E2C" w:rsidRPr="00F54A39">
        <w:rPr>
          <w:rStyle w:val="07Code"/>
        </w:rPr>
        <w:t>U</w:t>
      </w:r>
      <w:r w:rsidR="00974E2C">
        <w:rPr>
          <w:rStyle w:val="07Code"/>
        </w:rPr>
        <w:t>E</w:t>
      </w:r>
      <w:r w:rsidR="00974E2C" w:rsidRPr="00F54A39">
        <w:rPr>
          <w:rStyle w:val="07Code"/>
        </w:rPr>
        <w:t>NAMYR</w:t>
      </w:r>
      <w:r w:rsidRPr="00C33F55">
        <w:t xml:space="preserve"> mit dem Verfahren </w:t>
      </w:r>
      <w:r w:rsidRPr="00310CAC">
        <w:rPr>
          <w:i/>
        </w:rPr>
        <w:t>Kolonne</w:t>
      </w:r>
      <w:r w:rsidRPr="00C33F55">
        <w:t xml:space="preserve"> </w:t>
      </w:r>
      <w:r>
        <w:t>und</w:t>
      </w:r>
      <w:r w:rsidRPr="00C33F55">
        <w:t xml:space="preserve"> dem Schlüssel</w:t>
      </w:r>
      <w:r w:rsidR="000E62E9">
        <w:t> </w:t>
      </w:r>
      <w:r w:rsidR="00974E2C" w:rsidRPr="00D57069">
        <w:rPr>
          <w:rStyle w:val="07Code"/>
          <w:spacing w:val="40"/>
        </w:rPr>
        <w:t>5</w:t>
      </w:r>
      <w:r w:rsidR="00974E2C">
        <w:rPr>
          <w:rStyle w:val="07Code"/>
        </w:rPr>
        <w:t>63</w:t>
      </w:r>
      <w:r w:rsidR="00974E2C" w:rsidRPr="00D57069">
        <w:rPr>
          <w:rStyle w:val="07Code"/>
          <w:spacing w:val="40"/>
        </w:rPr>
        <w:t>1</w:t>
      </w:r>
      <w:r w:rsidR="00974E2C">
        <w:rPr>
          <w:rStyle w:val="07Code"/>
        </w:rPr>
        <w:t>79</w:t>
      </w:r>
      <w:r w:rsidR="00974E2C" w:rsidRPr="00D57069">
        <w:rPr>
          <w:rStyle w:val="07Code"/>
          <w:spacing w:val="40"/>
        </w:rPr>
        <w:t>5</w:t>
      </w:r>
      <w:r w:rsidR="00974E2C">
        <w:rPr>
          <w:rStyle w:val="07Code"/>
        </w:rPr>
        <w:t>473</w:t>
      </w:r>
      <w:r w:rsidRPr="00C33F55">
        <w:t xml:space="preserve">. Verwenden Sie dazu </w:t>
      </w:r>
      <w:r w:rsidR="00AD30EA">
        <w:t xml:space="preserve">die </w:t>
      </w:r>
      <w:r w:rsidRPr="00C33F55">
        <w:t>Abbildung</w:t>
      </w:r>
      <w:r w:rsidR="00AD30EA">
        <w:t xml:space="preserve">en </w:t>
      </w:r>
      <w:r w:rsidR="00974E2C">
        <w:t xml:space="preserve">3 und </w:t>
      </w:r>
      <w:r w:rsidR="002C2C68">
        <w:t>5</w:t>
      </w:r>
      <w:r w:rsidRPr="00C33F55">
        <w:t>.</w:t>
      </w:r>
      <w:r w:rsidR="009120E5">
        <w:tab/>
        <w:t>[</w:t>
      </w:r>
      <w:r w:rsidR="00974E2C">
        <w:t>3</w:t>
      </w:r>
      <w:r w:rsidR="009120E5">
        <w:t xml:space="preserve"> BE]</w:t>
      </w:r>
    </w:p>
    <w:p w14:paraId="7186EA58" w14:textId="664539D2" w:rsidR="00974E2C" w:rsidRDefault="00974E2C" w:rsidP="00974E2C">
      <w:pPr>
        <w:pStyle w:val="04Teilaufgabe"/>
        <w:tabs>
          <w:tab w:val="right" w:pos="9921"/>
        </w:tabs>
      </w:pPr>
      <w:r>
        <w:t>Untersuchen Sie, wie sich die falsche Übertragung eines Geheimtextzeichens auf die damit entschlüsselte Nachricht auswirkt.</w:t>
      </w:r>
      <w:r>
        <w:tab/>
        <w:t>[2 BE]</w:t>
      </w:r>
    </w:p>
    <w:p w14:paraId="1668DB21" w14:textId="6E57F06E" w:rsidR="00401875" w:rsidRPr="00C33F55" w:rsidRDefault="00AF0FF7" w:rsidP="00AD30EA">
      <w:pPr>
        <w:pStyle w:val="04Teilaufgabe"/>
        <w:tabs>
          <w:tab w:val="right" w:pos="9921"/>
        </w:tabs>
      </w:pPr>
      <w:r>
        <w:rPr>
          <w:rFonts w:cstheme="minorHAnsi"/>
        </w:rPr>
        <w:t>E</w:t>
      </w:r>
      <w:r w:rsidRPr="00AF0FF7">
        <w:rPr>
          <w:rFonts w:cstheme="minorHAnsi"/>
        </w:rPr>
        <w:t xml:space="preserve">ntscheiden Sie </w:t>
      </w:r>
      <w:r w:rsidR="00263A5B">
        <w:rPr>
          <w:rFonts w:cstheme="minorHAnsi"/>
        </w:rPr>
        <w:t xml:space="preserve">jeweils </w:t>
      </w:r>
      <w:r w:rsidRPr="00AF0FF7">
        <w:rPr>
          <w:rFonts w:cstheme="minorHAnsi"/>
        </w:rPr>
        <w:t xml:space="preserve">begründet für die Schritte (I) </w:t>
      </w:r>
      <w:r w:rsidR="00263A5B">
        <w:rPr>
          <w:rFonts w:cstheme="minorHAnsi"/>
        </w:rPr>
        <w:t>und</w:t>
      </w:r>
      <w:r w:rsidRPr="00AF0FF7">
        <w:rPr>
          <w:rFonts w:cstheme="minorHAnsi"/>
        </w:rPr>
        <w:t xml:space="preserve"> (II), ob es sich um ein mono</w:t>
      </w:r>
      <w:r w:rsidR="00AD30EA">
        <w:rPr>
          <w:rFonts w:cstheme="minorHAnsi"/>
        </w:rPr>
        <w:t xml:space="preserve">alphabetisches Substitutionsverfahren, ein </w:t>
      </w:r>
      <w:r w:rsidRPr="00AF0FF7">
        <w:rPr>
          <w:rFonts w:cstheme="minorHAnsi"/>
        </w:rPr>
        <w:t>polyalphabetisches Substitutionsverfahren oder ein Transpositionsverfahren handelt.</w:t>
      </w:r>
      <w:r w:rsidR="00C33F55">
        <w:rPr>
          <w:rFonts w:cstheme="minorHAnsi"/>
        </w:rPr>
        <w:tab/>
        <w:t>[</w:t>
      </w:r>
      <w:r w:rsidR="00617704">
        <w:rPr>
          <w:rFonts w:cstheme="minorHAnsi"/>
        </w:rPr>
        <w:t>2</w:t>
      </w:r>
      <w:r w:rsidR="00C33F55">
        <w:rPr>
          <w:rFonts w:cstheme="minorHAnsi"/>
        </w:rPr>
        <w:t xml:space="preserve"> BE]</w:t>
      </w:r>
    </w:p>
    <w:p w14:paraId="240FAA91" w14:textId="2F3081C0" w:rsidR="006637DE" w:rsidRDefault="00094958" w:rsidP="00AD30EA">
      <w:pPr>
        <w:pStyle w:val="04Teilaufgabe"/>
        <w:tabs>
          <w:tab w:val="right" w:pos="9921"/>
        </w:tabs>
      </w:pPr>
      <w:r>
        <w:t xml:space="preserve">Untersuchen Sie, wie viele verschiedene </w:t>
      </w:r>
      <w:r w:rsidR="006D18F3">
        <w:t>Quadrate</w:t>
      </w:r>
      <w:r>
        <w:t xml:space="preserve"> durch Schritt (I) entstehen können</w:t>
      </w:r>
      <w:r w:rsidR="00AD30EA" w:rsidRPr="00AD30EA">
        <w:rPr>
          <w:rFonts w:asciiTheme="minorHAnsi" w:hAnsiTheme="minorHAnsi" w:cstheme="minorHAnsi"/>
        </w:rPr>
        <w:t>.</w:t>
      </w:r>
      <w:r w:rsidR="006637DE">
        <w:tab/>
        <w:t>[2 BE]</w:t>
      </w:r>
    </w:p>
    <w:p w14:paraId="2FD851B2" w14:textId="628161FF" w:rsidR="00C33F55" w:rsidRDefault="00C33F55" w:rsidP="00FA06D7">
      <w:pPr>
        <w:pStyle w:val="04Teilaufgabe"/>
        <w:tabs>
          <w:tab w:val="right" w:pos="9921"/>
        </w:tabs>
      </w:pPr>
      <w:r>
        <w:t>Vergleichen</w:t>
      </w:r>
      <w:r w:rsidR="008C5250" w:rsidRPr="008C5250">
        <w:t xml:space="preserve"> Sie Schritt (II) des Verfahrens </w:t>
      </w:r>
      <w:r w:rsidR="008C5250" w:rsidRPr="00310CAC">
        <w:rPr>
          <w:i/>
        </w:rPr>
        <w:t>Kolonne</w:t>
      </w:r>
      <w:r w:rsidR="008C5250" w:rsidRPr="008C5250">
        <w:t xml:space="preserve"> mit dem </w:t>
      </w:r>
      <w:proofErr w:type="spellStart"/>
      <w:r w:rsidR="008C5250" w:rsidRPr="008C5250">
        <w:t>Vigenère</w:t>
      </w:r>
      <w:proofErr w:type="spellEnd"/>
      <w:r w:rsidR="00D952E6">
        <w:t>-Verfahren</w:t>
      </w:r>
      <w:r w:rsidR="008C5250" w:rsidRPr="008C5250">
        <w:t>.</w:t>
      </w:r>
      <w:r w:rsidR="008C5250">
        <w:tab/>
        <w:t>[4 BE]</w:t>
      </w:r>
    </w:p>
    <w:p w14:paraId="306AD808" w14:textId="7D3AF199" w:rsidR="008C5250" w:rsidRDefault="00345898" w:rsidP="00D31942">
      <w:pPr>
        <w:pStyle w:val="04Teilaufgabe"/>
        <w:tabs>
          <w:tab w:val="right" w:pos="9921"/>
        </w:tabs>
        <w:spacing w:after="240"/>
      </w:pPr>
      <w:r>
        <w:t>Entwickeln</w:t>
      </w:r>
      <w:r w:rsidR="00FA06D7">
        <w:t xml:space="preserve"> </w:t>
      </w:r>
      <w:r>
        <w:t xml:space="preserve">Sie </w:t>
      </w:r>
      <w:r w:rsidR="00FA06D7">
        <w:t xml:space="preserve">ein </w:t>
      </w:r>
      <w:r>
        <w:t>mögliches Vorgehen zu</w:t>
      </w:r>
      <w:r w:rsidR="009E0709">
        <w:t>m</w:t>
      </w:r>
      <w:r>
        <w:t xml:space="preserve"> Angreifen des Verfahrens </w:t>
      </w:r>
      <w:r w:rsidRPr="00310CAC">
        <w:rPr>
          <w:i/>
        </w:rPr>
        <w:t>Kolonne</w:t>
      </w:r>
      <w:r>
        <w:t xml:space="preserve"> bei einer ausreichend langen Nachricht in einer bekannten Sprache.</w:t>
      </w:r>
      <w:r w:rsidR="008C5250">
        <w:tab/>
        <w:t>[</w:t>
      </w:r>
      <w:r w:rsidR="00566D36">
        <w:t>5</w:t>
      </w:r>
      <w:r w:rsidR="008C5250">
        <w:t xml:space="preserve"> BE]</w:t>
      </w:r>
    </w:p>
    <w:p w14:paraId="003F5D4A" w14:textId="77777777" w:rsidR="006B62E5" w:rsidRDefault="006B62E5">
      <w:r>
        <w:br w:type="page"/>
      </w:r>
    </w:p>
    <w:p w14:paraId="41FE5F75" w14:textId="2BECA489" w:rsidR="00566D36" w:rsidRDefault="00D31942" w:rsidP="00D31942">
      <w:pPr>
        <w:pStyle w:val="03Text"/>
        <w:spacing w:after="120"/>
      </w:pPr>
      <w:r>
        <w:lastRenderedPageBreak/>
        <w:t xml:space="preserve">Es wird eine Erweiterung des Verfahrens </w:t>
      </w:r>
      <w:r w:rsidRPr="00D31942">
        <w:rPr>
          <w:i/>
        </w:rPr>
        <w:t>Kolonne</w:t>
      </w:r>
      <w:r>
        <w:t xml:space="preserve"> angeboten: Im Verfahren </w:t>
      </w:r>
      <w:proofErr w:type="spellStart"/>
      <w:r w:rsidR="008C5250" w:rsidRPr="00D31942">
        <w:rPr>
          <w:i/>
        </w:rPr>
        <w:t>KolonnePlus</w:t>
      </w:r>
      <w:proofErr w:type="spellEnd"/>
      <w:r w:rsidR="008C5250" w:rsidRPr="008C5250">
        <w:t xml:space="preserve"> werden </w:t>
      </w:r>
      <w:r w:rsidR="002B234E">
        <w:t xml:space="preserve">für </w:t>
      </w:r>
      <w:r w:rsidR="00D81231">
        <w:t xml:space="preserve">jedes </w:t>
      </w:r>
      <w:r w:rsidR="00DF33CF">
        <w:t>Klartextq</w:t>
      </w:r>
      <w:r w:rsidR="00D81231">
        <w:t xml:space="preserve">uadrat </w:t>
      </w:r>
      <w:r w:rsidR="008C5250" w:rsidRPr="008C5250">
        <w:t>die Schritte</w:t>
      </w:r>
      <w:r w:rsidR="00D81231">
        <w:t xml:space="preserve"> in der Reihenfolge </w:t>
      </w:r>
      <w:r w:rsidR="008C5250" w:rsidRPr="008C5250">
        <w:t>(I)-(I)-(II)-(II)</w:t>
      </w:r>
      <w:r w:rsidR="00D81231">
        <w:t xml:space="preserve"> durchgeführt. Dabei bleibt </w:t>
      </w:r>
      <w:r w:rsidR="00AD30EA">
        <w:t xml:space="preserve">der Schlüssel </w:t>
      </w:r>
      <w:r w:rsidR="00D81231">
        <w:t>unverändert</w:t>
      </w:r>
      <w:r w:rsidR="008C5250" w:rsidRPr="008C5250">
        <w:t>.</w:t>
      </w:r>
    </w:p>
    <w:p w14:paraId="1E474E2F" w14:textId="7FDFE75D" w:rsidR="00DF29E0" w:rsidRDefault="00D31942" w:rsidP="00D31942">
      <w:pPr>
        <w:pStyle w:val="04Teilaufgabe"/>
        <w:tabs>
          <w:tab w:val="right" w:pos="9921"/>
        </w:tabs>
      </w:pPr>
      <w:r>
        <w:t>Beurteilen</w:t>
      </w:r>
      <w:r w:rsidRPr="00D31942">
        <w:t xml:space="preserve"> </w:t>
      </w:r>
      <w:r w:rsidRPr="008C5250">
        <w:t>Sie, ob sich die Sicherheit</w:t>
      </w:r>
      <w:r>
        <w:t xml:space="preserve"> des Verfahrens im Vergleich zum Verfahren </w:t>
      </w:r>
      <w:r w:rsidRPr="00A2393E">
        <w:rPr>
          <w:i/>
        </w:rPr>
        <w:t>Kolonne</w:t>
      </w:r>
      <w:r>
        <w:t xml:space="preserve"> erhöht</w:t>
      </w:r>
      <w:r w:rsidR="00A2393E">
        <w:t>.</w:t>
      </w:r>
      <w:r>
        <w:tab/>
        <w:t>[3 BE]</w:t>
      </w:r>
    </w:p>
    <w:p w14:paraId="1AFD4FC6" w14:textId="3C905731" w:rsidR="000F189E" w:rsidRDefault="00D31942" w:rsidP="000F189E">
      <w:pPr>
        <w:pStyle w:val="03Text"/>
        <w:spacing w:after="240"/>
      </w:pPr>
      <w:r>
        <w:t xml:space="preserve">In einer </w:t>
      </w:r>
      <w:r w:rsidR="009921F3">
        <w:t>anderen</w:t>
      </w:r>
      <w:r>
        <w:t xml:space="preserve"> Erweiterung </w:t>
      </w:r>
      <w:proofErr w:type="spellStart"/>
      <w:r w:rsidRPr="00D31942">
        <w:rPr>
          <w:i/>
        </w:rPr>
        <w:t>KolonnePremium</w:t>
      </w:r>
      <w:proofErr w:type="spellEnd"/>
      <w:r>
        <w:t xml:space="preserve"> wird für jedes </w:t>
      </w:r>
      <w:r w:rsidR="00DF33CF">
        <w:t>Klartextquadrat</w:t>
      </w:r>
      <w:r>
        <w:t xml:space="preserve"> der Schlüssel verändert</w:t>
      </w:r>
      <w:r w:rsidR="00353EE6">
        <w:t xml:space="preserve">. Dazu sind die Positionen der </w:t>
      </w:r>
      <w:r w:rsidR="00CC3356">
        <w:t xml:space="preserve">zehn </w:t>
      </w:r>
      <w:r w:rsidR="00353EE6">
        <w:t>Schlüsselziffern von 0 bis 9 durchnummeriert. Der Wert, den die vorderste Schlüsselziffer hat, bestimmt die Position, an der die nächste Schlüsselziffer zu finden ist, die nun ganz an den Anfang des Schlüssels gesetzt wird. Dadurch werden einige Schlüsselziffern eine Position nach rechts verschoben. D</w:t>
      </w:r>
      <w:r w:rsidR="00DF29E0">
        <w:t>e</w:t>
      </w:r>
      <w:r w:rsidR="00353EE6">
        <w:t>r</w:t>
      </w:r>
      <w:r w:rsidR="00DF29E0">
        <w:t xml:space="preserve"> so </w:t>
      </w:r>
      <w:r w:rsidR="00353EE6">
        <w:t>veränderte</w:t>
      </w:r>
      <w:r w:rsidR="00DF29E0">
        <w:t xml:space="preserve"> Schlüssel </w:t>
      </w:r>
      <w:r w:rsidR="00353EE6">
        <w:t xml:space="preserve">wird nun </w:t>
      </w:r>
      <w:r w:rsidR="00DF29E0">
        <w:t>für das nächste Quadrat des Klartextes</w:t>
      </w:r>
      <w:r w:rsidR="00353EE6">
        <w:t xml:space="preserve"> verwendet</w:t>
      </w:r>
      <w:r w:rsidR="00DF29E0">
        <w:t xml:space="preserve">. In Abbildung </w:t>
      </w:r>
      <w:r w:rsidR="000F189E">
        <w:t xml:space="preserve">2 </w:t>
      </w:r>
      <w:r w:rsidR="00DF29E0">
        <w:t>sind die ersten Schritte einer solchen Schlüsselveränderung angegeben.</w:t>
      </w:r>
    </w:p>
    <w:tbl>
      <w:tblPr>
        <w:tblStyle w:val="Tabellenraster"/>
        <w:tblW w:w="0" w:type="auto"/>
        <w:tblLook w:val="04A0" w:firstRow="1" w:lastRow="0" w:firstColumn="1" w:lastColumn="0" w:noHBand="0" w:noVBand="1"/>
      </w:tblPr>
      <w:tblGrid>
        <w:gridCol w:w="2551"/>
        <w:gridCol w:w="567"/>
        <w:gridCol w:w="567"/>
        <w:gridCol w:w="567"/>
        <w:gridCol w:w="567"/>
        <w:gridCol w:w="567"/>
        <w:gridCol w:w="567"/>
        <w:gridCol w:w="567"/>
        <w:gridCol w:w="567"/>
        <w:gridCol w:w="567"/>
        <w:gridCol w:w="567"/>
        <w:gridCol w:w="1424"/>
      </w:tblGrid>
      <w:tr w:rsidR="000F189E" w14:paraId="09B2FC3A" w14:textId="77777777" w:rsidTr="00974E2C">
        <w:tc>
          <w:tcPr>
            <w:tcW w:w="2551" w:type="dxa"/>
            <w:vMerge w:val="restart"/>
            <w:shd w:val="clear" w:color="auto" w:fill="BFBFBF" w:themeFill="background1" w:themeFillShade="BF"/>
          </w:tcPr>
          <w:p w14:paraId="4320F075" w14:textId="77777777" w:rsidR="000F189E" w:rsidRDefault="000F189E" w:rsidP="00204068">
            <w:pPr>
              <w:pStyle w:val="03Text"/>
              <w:spacing w:after="60" w:line="240" w:lineRule="auto"/>
            </w:pPr>
            <w:bookmarkStart w:id="0" w:name="_Hlk150525763"/>
          </w:p>
        </w:tc>
        <w:tc>
          <w:tcPr>
            <w:tcW w:w="5670" w:type="dxa"/>
            <w:gridSpan w:val="10"/>
            <w:tcBorders>
              <w:bottom w:val="nil"/>
            </w:tcBorders>
            <w:shd w:val="clear" w:color="auto" w:fill="BFBFBF" w:themeFill="background1" w:themeFillShade="BF"/>
            <w:vAlign w:val="center"/>
          </w:tcPr>
          <w:p w14:paraId="61B59D22" w14:textId="77777777" w:rsidR="000F189E" w:rsidRDefault="000F189E" w:rsidP="00204068">
            <w:pPr>
              <w:pStyle w:val="03Text"/>
              <w:spacing w:after="60" w:line="240" w:lineRule="auto"/>
              <w:jc w:val="center"/>
            </w:pPr>
            <w:r>
              <w:t>Schlüsselposition</w:t>
            </w:r>
          </w:p>
        </w:tc>
        <w:tc>
          <w:tcPr>
            <w:tcW w:w="1424" w:type="dxa"/>
            <w:vMerge w:val="restart"/>
            <w:shd w:val="clear" w:color="auto" w:fill="BFBFBF" w:themeFill="background1" w:themeFillShade="BF"/>
            <w:vAlign w:val="center"/>
          </w:tcPr>
          <w:p w14:paraId="0F59F905" w14:textId="77777777" w:rsidR="000F189E" w:rsidRDefault="000F189E" w:rsidP="00204068">
            <w:pPr>
              <w:pStyle w:val="03Text"/>
              <w:spacing w:after="60" w:line="240" w:lineRule="auto"/>
              <w:jc w:val="center"/>
            </w:pPr>
          </w:p>
        </w:tc>
      </w:tr>
      <w:tr w:rsidR="000F189E" w14:paraId="1C76B013" w14:textId="77777777" w:rsidTr="00974E2C">
        <w:tc>
          <w:tcPr>
            <w:tcW w:w="2551" w:type="dxa"/>
            <w:vMerge/>
            <w:shd w:val="clear" w:color="auto" w:fill="BFBFBF" w:themeFill="background1" w:themeFillShade="BF"/>
          </w:tcPr>
          <w:p w14:paraId="3282F485" w14:textId="77777777" w:rsidR="000F189E" w:rsidRDefault="000F189E" w:rsidP="00204068">
            <w:pPr>
              <w:pStyle w:val="03Text"/>
              <w:spacing w:after="60" w:line="240" w:lineRule="auto"/>
            </w:pPr>
          </w:p>
        </w:tc>
        <w:tc>
          <w:tcPr>
            <w:tcW w:w="567" w:type="dxa"/>
            <w:tcBorders>
              <w:top w:val="nil"/>
            </w:tcBorders>
            <w:shd w:val="clear" w:color="auto" w:fill="BFBFBF" w:themeFill="background1" w:themeFillShade="BF"/>
            <w:vAlign w:val="center"/>
          </w:tcPr>
          <w:p w14:paraId="64EB55AD" w14:textId="77777777" w:rsidR="000F189E" w:rsidRDefault="000F189E" w:rsidP="00204068">
            <w:pPr>
              <w:pStyle w:val="03Text"/>
              <w:spacing w:after="60" w:line="240" w:lineRule="auto"/>
              <w:jc w:val="center"/>
            </w:pPr>
            <w:r>
              <w:t>0</w:t>
            </w:r>
          </w:p>
        </w:tc>
        <w:tc>
          <w:tcPr>
            <w:tcW w:w="567" w:type="dxa"/>
            <w:tcBorders>
              <w:top w:val="nil"/>
            </w:tcBorders>
            <w:shd w:val="clear" w:color="auto" w:fill="BFBFBF" w:themeFill="background1" w:themeFillShade="BF"/>
            <w:vAlign w:val="center"/>
          </w:tcPr>
          <w:p w14:paraId="3342B300" w14:textId="77777777" w:rsidR="000F189E" w:rsidRDefault="000F189E" w:rsidP="00204068">
            <w:pPr>
              <w:pStyle w:val="03Text"/>
              <w:spacing w:after="60" w:line="240" w:lineRule="auto"/>
              <w:jc w:val="center"/>
            </w:pPr>
            <w:r>
              <w:t>1</w:t>
            </w:r>
          </w:p>
        </w:tc>
        <w:tc>
          <w:tcPr>
            <w:tcW w:w="567" w:type="dxa"/>
            <w:tcBorders>
              <w:top w:val="nil"/>
            </w:tcBorders>
            <w:shd w:val="clear" w:color="auto" w:fill="BFBFBF" w:themeFill="background1" w:themeFillShade="BF"/>
            <w:vAlign w:val="center"/>
          </w:tcPr>
          <w:p w14:paraId="20D9E915" w14:textId="77777777" w:rsidR="000F189E" w:rsidRDefault="000F189E" w:rsidP="00204068">
            <w:pPr>
              <w:pStyle w:val="03Text"/>
              <w:spacing w:after="60" w:line="240" w:lineRule="auto"/>
              <w:jc w:val="center"/>
            </w:pPr>
            <w:r>
              <w:t>2</w:t>
            </w:r>
          </w:p>
        </w:tc>
        <w:tc>
          <w:tcPr>
            <w:tcW w:w="567" w:type="dxa"/>
            <w:tcBorders>
              <w:top w:val="nil"/>
            </w:tcBorders>
            <w:shd w:val="clear" w:color="auto" w:fill="BFBFBF" w:themeFill="background1" w:themeFillShade="BF"/>
            <w:vAlign w:val="center"/>
          </w:tcPr>
          <w:p w14:paraId="62CF9B8D" w14:textId="77777777" w:rsidR="000F189E" w:rsidRDefault="000F189E" w:rsidP="00204068">
            <w:pPr>
              <w:pStyle w:val="03Text"/>
              <w:spacing w:after="60" w:line="240" w:lineRule="auto"/>
              <w:jc w:val="center"/>
            </w:pPr>
            <w:r>
              <w:t>3</w:t>
            </w:r>
          </w:p>
        </w:tc>
        <w:tc>
          <w:tcPr>
            <w:tcW w:w="567" w:type="dxa"/>
            <w:tcBorders>
              <w:top w:val="nil"/>
            </w:tcBorders>
            <w:shd w:val="clear" w:color="auto" w:fill="BFBFBF" w:themeFill="background1" w:themeFillShade="BF"/>
            <w:vAlign w:val="center"/>
          </w:tcPr>
          <w:p w14:paraId="518F50A8" w14:textId="77777777" w:rsidR="000F189E" w:rsidRDefault="000F189E" w:rsidP="00204068">
            <w:pPr>
              <w:pStyle w:val="03Text"/>
              <w:spacing w:after="60" w:line="240" w:lineRule="auto"/>
              <w:jc w:val="center"/>
            </w:pPr>
            <w:r>
              <w:t>4</w:t>
            </w:r>
          </w:p>
        </w:tc>
        <w:tc>
          <w:tcPr>
            <w:tcW w:w="567" w:type="dxa"/>
            <w:tcBorders>
              <w:top w:val="nil"/>
            </w:tcBorders>
            <w:shd w:val="clear" w:color="auto" w:fill="BFBFBF" w:themeFill="background1" w:themeFillShade="BF"/>
            <w:vAlign w:val="center"/>
          </w:tcPr>
          <w:p w14:paraId="02160E1C" w14:textId="77777777" w:rsidR="000F189E" w:rsidRDefault="000F189E" w:rsidP="00204068">
            <w:pPr>
              <w:pStyle w:val="03Text"/>
              <w:spacing w:after="60" w:line="240" w:lineRule="auto"/>
              <w:jc w:val="center"/>
            </w:pPr>
            <w:r>
              <w:t>5</w:t>
            </w:r>
          </w:p>
        </w:tc>
        <w:tc>
          <w:tcPr>
            <w:tcW w:w="567" w:type="dxa"/>
            <w:tcBorders>
              <w:top w:val="nil"/>
            </w:tcBorders>
            <w:shd w:val="clear" w:color="auto" w:fill="BFBFBF" w:themeFill="background1" w:themeFillShade="BF"/>
            <w:vAlign w:val="center"/>
          </w:tcPr>
          <w:p w14:paraId="2327E9D1" w14:textId="77777777" w:rsidR="000F189E" w:rsidRDefault="000F189E" w:rsidP="00204068">
            <w:pPr>
              <w:pStyle w:val="03Text"/>
              <w:spacing w:after="60" w:line="240" w:lineRule="auto"/>
              <w:jc w:val="center"/>
            </w:pPr>
            <w:r>
              <w:t>6</w:t>
            </w:r>
          </w:p>
        </w:tc>
        <w:tc>
          <w:tcPr>
            <w:tcW w:w="567" w:type="dxa"/>
            <w:tcBorders>
              <w:top w:val="nil"/>
            </w:tcBorders>
            <w:shd w:val="clear" w:color="auto" w:fill="BFBFBF" w:themeFill="background1" w:themeFillShade="BF"/>
            <w:vAlign w:val="center"/>
          </w:tcPr>
          <w:p w14:paraId="4D41BFC2" w14:textId="77777777" w:rsidR="000F189E" w:rsidRDefault="000F189E" w:rsidP="00204068">
            <w:pPr>
              <w:pStyle w:val="03Text"/>
              <w:spacing w:after="60" w:line="240" w:lineRule="auto"/>
              <w:jc w:val="center"/>
            </w:pPr>
            <w:r>
              <w:t>7</w:t>
            </w:r>
          </w:p>
        </w:tc>
        <w:tc>
          <w:tcPr>
            <w:tcW w:w="567" w:type="dxa"/>
            <w:tcBorders>
              <w:top w:val="nil"/>
            </w:tcBorders>
            <w:shd w:val="clear" w:color="auto" w:fill="BFBFBF" w:themeFill="background1" w:themeFillShade="BF"/>
            <w:vAlign w:val="center"/>
          </w:tcPr>
          <w:p w14:paraId="6E66553B" w14:textId="77777777" w:rsidR="000F189E" w:rsidRDefault="000F189E" w:rsidP="00204068">
            <w:pPr>
              <w:pStyle w:val="03Text"/>
              <w:spacing w:after="60" w:line="240" w:lineRule="auto"/>
              <w:jc w:val="center"/>
            </w:pPr>
            <w:r>
              <w:t>8</w:t>
            </w:r>
          </w:p>
        </w:tc>
        <w:tc>
          <w:tcPr>
            <w:tcW w:w="567" w:type="dxa"/>
            <w:tcBorders>
              <w:top w:val="nil"/>
            </w:tcBorders>
            <w:shd w:val="clear" w:color="auto" w:fill="BFBFBF" w:themeFill="background1" w:themeFillShade="BF"/>
            <w:vAlign w:val="center"/>
          </w:tcPr>
          <w:p w14:paraId="66E0BDE1" w14:textId="77777777" w:rsidR="000F189E" w:rsidRDefault="000F189E" w:rsidP="00204068">
            <w:pPr>
              <w:pStyle w:val="03Text"/>
              <w:spacing w:after="60" w:line="240" w:lineRule="auto"/>
              <w:jc w:val="center"/>
            </w:pPr>
            <w:r>
              <w:t>9</w:t>
            </w:r>
          </w:p>
        </w:tc>
        <w:tc>
          <w:tcPr>
            <w:tcW w:w="1424" w:type="dxa"/>
            <w:vMerge/>
            <w:shd w:val="clear" w:color="auto" w:fill="BFBFBF" w:themeFill="background1" w:themeFillShade="BF"/>
            <w:vAlign w:val="center"/>
          </w:tcPr>
          <w:p w14:paraId="56E14DE8" w14:textId="77777777" w:rsidR="000F189E" w:rsidRDefault="000F189E" w:rsidP="00204068">
            <w:pPr>
              <w:pStyle w:val="03Text"/>
              <w:spacing w:after="60" w:line="240" w:lineRule="auto"/>
              <w:jc w:val="center"/>
            </w:pPr>
          </w:p>
        </w:tc>
      </w:tr>
      <w:tr w:rsidR="000F189E" w14:paraId="4983BA81" w14:textId="77777777" w:rsidTr="00204068">
        <w:tc>
          <w:tcPr>
            <w:tcW w:w="2551" w:type="dxa"/>
            <w:vAlign w:val="center"/>
          </w:tcPr>
          <w:p w14:paraId="104D86DF" w14:textId="77777777" w:rsidR="000F189E" w:rsidRDefault="000F189E" w:rsidP="00204068">
            <w:pPr>
              <w:pStyle w:val="03Text"/>
              <w:spacing w:beforeLines="60" w:before="144" w:afterLines="60" w:after="144" w:line="240" w:lineRule="auto"/>
              <w:jc w:val="right"/>
            </w:pPr>
            <w:r>
              <w:t>1. Klartextblock wird mit</w:t>
            </w:r>
          </w:p>
        </w:tc>
        <w:tc>
          <w:tcPr>
            <w:tcW w:w="567" w:type="dxa"/>
            <w:vAlign w:val="center"/>
          </w:tcPr>
          <w:p w14:paraId="093BD4CF" w14:textId="77777777" w:rsidR="000F189E" w:rsidRDefault="000F189E" w:rsidP="00204068">
            <w:pPr>
              <w:pStyle w:val="03Text"/>
              <w:spacing w:beforeLines="60" w:before="144" w:afterLines="60" w:after="144" w:line="240" w:lineRule="auto"/>
              <w:jc w:val="center"/>
            </w:pPr>
            <w:r>
              <w:t>3</w:t>
            </w:r>
          </w:p>
        </w:tc>
        <w:tc>
          <w:tcPr>
            <w:tcW w:w="567" w:type="dxa"/>
            <w:vAlign w:val="center"/>
          </w:tcPr>
          <w:p w14:paraId="575FBABA" w14:textId="77777777" w:rsidR="000F189E" w:rsidRDefault="000F189E" w:rsidP="00204068">
            <w:pPr>
              <w:pStyle w:val="03Text"/>
              <w:spacing w:beforeLines="60" w:before="144" w:afterLines="60" w:after="144" w:line="240" w:lineRule="auto"/>
              <w:jc w:val="center"/>
            </w:pPr>
            <w:r>
              <w:t>5</w:t>
            </w:r>
          </w:p>
        </w:tc>
        <w:tc>
          <w:tcPr>
            <w:tcW w:w="567" w:type="dxa"/>
            <w:vAlign w:val="center"/>
          </w:tcPr>
          <w:p w14:paraId="0E8B4DE3" w14:textId="77777777" w:rsidR="000F189E" w:rsidRDefault="000F189E" w:rsidP="00204068">
            <w:pPr>
              <w:pStyle w:val="03Text"/>
              <w:spacing w:beforeLines="60" w:before="144" w:afterLines="60" w:after="144" w:line="240" w:lineRule="auto"/>
              <w:jc w:val="center"/>
            </w:pPr>
            <w:r>
              <w:t>7</w:t>
            </w:r>
          </w:p>
        </w:tc>
        <w:tc>
          <w:tcPr>
            <w:tcW w:w="567" w:type="dxa"/>
            <w:vAlign w:val="center"/>
          </w:tcPr>
          <w:p w14:paraId="1137A88D" w14:textId="77777777" w:rsidR="000F189E" w:rsidRDefault="000F189E" w:rsidP="00204068">
            <w:pPr>
              <w:pStyle w:val="03Text"/>
              <w:spacing w:beforeLines="60" w:before="144" w:afterLines="60" w:after="144" w:line="240" w:lineRule="auto"/>
              <w:jc w:val="center"/>
            </w:pPr>
            <w:r>
              <w:t>6</w:t>
            </w:r>
          </w:p>
        </w:tc>
        <w:tc>
          <w:tcPr>
            <w:tcW w:w="567" w:type="dxa"/>
            <w:vAlign w:val="center"/>
          </w:tcPr>
          <w:p w14:paraId="1F49EDB6" w14:textId="77777777" w:rsidR="000F189E" w:rsidRDefault="000F189E" w:rsidP="00204068">
            <w:pPr>
              <w:pStyle w:val="03Text"/>
              <w:spacing w:beforeLines="60" w:before="144" w:afterLines="60" w:after="144" w:line="240" w:lineRule="auto"/>
              <w:jc w:val="center"/>
            </w:pPr>
            <w:r>
              <w:t>1</w:t>
            </w:r>
          </w:p>
        </w:tc>
        <w:tc>
          <w:tcPr>
            <w:tcW w:w="567" w:type="dxa"/>
            <w:vAlign w:val="center"/>
          </w:tcPr>
          <w:p w14:paraId="72311357" w14:textId="77777777" w:rsidR="000F189E" w:rsidRDefault="000F189E" w:rsidP="00204068">
            <w:pPr>
              <w:pStyle w:val="03Text"/>
              <w:spacing w:beforeLines="60" w:before="144" w:afterLines="60" w:after="144" w:line="240" w:lineRule="auto"/>
              <w:jc w:val="center"/>
            </w:pPr>
            <w:r>
              <w:t>2</w:t>
            </w:r>
          </w:p>
        </w:tc>
        <w:tc>
          <w:tcPr>
            <w:tcW w:w="567" w:type="dxa"/>
            <w:vAlign w:val="center"/>
          </w:tcPr>
          <w:p w14:paraId="5FBFE199" w14:textId="77777777" w:rsidR="000F189E" w:rsidRDefault="000F189E" w:rsidP="00204068">
            <w:pPr>
              <w:pStyle w:val="03Text"/>
              <w:spacing w:beforeLines="60" w:before="144" w:afterLines="60" w:after="144" w:line="240" w:lineRule="auto"/>
              <w:jc w:val="center"/>
            </w:pPr>
            <w:r>
              <w:t>9</w:t>
            </w:r>
          </w:p>
        </w:tc>
        <w:tc>
          <w:tcPr>
            <w:tcW w:w="567" w:type="dxa"/>
            <w:vAlign w:val="center"/>
          </w:tcPr>
          <w:p w14:paraId="5F3E811F" w14:textId="77777777" w:rsidR="000F189E" w:rsidRDefault="000F189E" w:rsidP="00204068">
            <w:pPr>
              <w:pStyle w:val="03Text"/>
              <w:spacing w:beforeLines="60" w:before="144" w:afterLines="60" w:after="144" w:line="240" w:lineRule="auto"/>
              <w:jc w:val="center"/>
            </w:pPr>
            <w:r>
              <w:t>4</w:t>
            </w:r>
          </w:p>
        </w:tc>
        <w:tc>
          <w:tcPr>
            <w:tcW w:w="567" w:type="dxa"/>
            <w:vAlign w:val="center"/>
          </w:tcPr>
          <w:p w14:paraId="7BEC7A98" w14:textId="77777777" w:rsidR="000F189E" w:rsidRDefault="000F189E" w:rsidP="00204068">
            <w:pPr>
              <w:pStyle w:val="03Text"/>
              <w:spacing w:beforeLines="60" w:before="144" w:afterLines="60" w:after="144" w:line="240" w:lineRule="auto"/>
              <w:jc w:val="center"/>
            </w:pPr>
            <w:r>
              <w:t>3</w:t>
            </w:r>
          </w:p>
        </w:tc>
        <w:tc>
          <w:tcPr>
            <w:tcW w:w="567" w:type="dxa"/>
            <w:vAlign w:val="center"/>
          </w:tcPr>
          <w:p w14:paraId="3A280E7B" w14:textId="77777777" w:rsidR="000F189E" w:rsidRDefault="000F189E" w:rsidP="00204068">
            <w:pPr>
              <w:pStyle w:val="03Text"/>
              <w:spacing w:beforeLines="60" w:before="144" w:afterLines="60" w:after="144" w:line="240" w:lineRule="auto"/>
              <w:jc w:val="center"/>
            </w:pPr>
            <w:r>
              <w:t>8</w:t>
            </w:r>
          </w:p>
        </w:tc>
        <w:tc>
          <w:tcPr>
            <w:tcW w:w="1424" w:type="dxa"/>
            <w:vAlign w:val="center"/>
          </w:tcPr>
          <w:p w14:paraId="2DC068DD" w14:textId="77777777" w:rsidR="000F189E" w:rsidRDefault="000F189E" w:rsidP="00204068">
            <w:pPr>
              <w:pStyle w:val="03Text"/>
              <w:spacing w:beforeLines="60" w:before="144" w:afterLines="60" w:after="144" w:line="240" w:lineRule="auto"/>
            </w:pPr>
            <w:r>
              <w:t>verschlüsselt.</w:t>
            </w:r>
          </w:p>
        </w:tc>
      </w:tr>
      <w:tr w:rsidR="000F189E" w14:paraId="187EE3C2" w14:textId="77777777" w:rsidTr="00204068">
        <w:tc>
          <w:tcPr>
            <w:tcW w:w="2551" w:type="dxa"/>
            <w:vAlign w:val="center"/>
          </w:tcPr>
          <w:p w14:paraId="5D96C6FF" w14:textId="77777777" w:rsidR="000F189E" w:rsidRDefault="000F189E" w:rsidP="00204068">
            <w:pPr>
              <w:pStyle w:val="03Text"/>
              <w:spacing w:beforeLines="60" w:before="144" w:afterLines="60" w:after="144" w:line="240" w:lineRule="auto"/>
              <w:jc w:val="right"/>
            </w:pPr>
            <w:r>
              <w:t>2. Klartextblock wird mit</w:t>
            </w:r>
          </w:p>
        </w:tc>
        <w:tc>
          <w:tcPr>
            <w:tcW w:w="567" w:type="dxa"/>
            <w:vAlign w:val="center"/>
          </w:tcPr>
          <w:p w14:paraId="7C5D0032" w14:textId="77777777" w:rsidR="000F189E" w:rsidRDefault="000F189E" w:rsidP="00204068">
            <w:pPr>
              <w:pStyle w:val="03Text"/>
              <w:spacing w:beforeLines="60" w:before="144" w:afterLines="60" w:after="144" w:line="240" w:lineRule="auto"/>
              <w:jc w:val="center"/>
            </w:pPr>
            <w:r>
              <w:t>6</w:t>
            </w:r>
          </w:p>
        </w:tc>
        <w:tc>
          <w:tcPr>
            <w:tcW w:w="567" w:type="dxa"/>
            <w:vAlign w:val="center"/>
          </w:tcPr>
          <w:p w14:paraId="16DD7D05" w14:textId="77777777" w:rsidR="000F189E" w:rsidRDefault="000F189E" w:rsidP="00204068">
            <w:pPr>
              <w:pStyle w:val="03Text"/>
              <w:spacing w:beforeLines="60" w:before="144" w:afterLines="60" w:after="144" w:line="240" w:lineRule="auto"/>
              <w:jc w:val="center"/>
            </w:pPr>
            <w:r>
              <w:t>3</w:t>
            </w:r>
          </w:p>
        </w:tc>
        <w:tc>
          <w:tcPr>
            <w:tcW w:w="567" w:type="dxa"/>
            <w:vAlign w:val="center"/>
          </w:tcPr>
          <w:p w14:paraId="4A11F039" w14:textId="77777777" w:rsidR="000F189E" w:rsidRDefault="000F189E" w:rsidP="00204068">
            <w:pPr>
              <w:pStyle w:val="03Text"/>
              <w:spacing w:beforeLines="60" w:before="144" w:afterLines="60" w:after="144" w:line="240" w:lineRule="auto"/>
              <w:jc w:val="center"/>
            </w:pPr>
            <w:r>
              <w:t>5</w:t>
            </w:r>
          </w:p>
        </w:tc>
        <w:tc>
          <w:tcPr>
            <w:tcW w:w="567" w:type="dxa"/>
            <w:vAlign w:val="center"/>
          </w:tcPr>
          <w:p w14:paraId="2D399885" w14:textId="77777777" w:rsidR="000F189E" w:rsidRDefault="000F189E" w:rsidP="00204068">
            <w:pPr>
              <w:pStyle w:val="03Text"/>
              <w:spacing w:beforeLines="60" w:before="144" w:afterLines="60" w:after="144" w:line="240" w:lineRule="auto"/>
              <w:jc w:val="center"/>
            </w:pPr>
            <w:r>
              <w:t>7</w:t>
            </w:r>
          </w:p>
        </w:tc>
        <w:tc>
          <w:tcPr>
            <w:tcW w:w="567" w:type="dxa"/>
            <w:vAlign w:val="center"/>
          </w:tcPr>
          <w:p w14:paraId="159CE9AE" w14:textId="77777777" w:rsidR="000F189E" w:rsidRDefault="000F189E" w:rsidP="00204068">
            <w:pPr>
              <w:pStyle w:val="03Text"/>
              <w:spacing w:beforeLines="60" w:before="144" w:afterLines="60" w:after="144" w:line="240" w:lineRule="auto"/>
              <w:jc w:val="center"/>
            </w:pPr>
            <w:r>
              <w:t>1</w:t>
            </w:r>
          </w:p>
        </w:tc>
        <w:tc>
          <w:tcPr>
            <w:tcW w:w="567" w:type="dxa"/>
            <w:vAlign w:val="center"/>
          </w:tcPr>
          <w:p w14:paraId="3FBD7700" w14:textId="77777777" w:rsidR="000F189E" w:rsidRDefault="000F189E" w:rsidP="00204068">
            <w:pPr>
              <w:pStyle w:val="03Text"/>
              <w:spacing w:beforeLines="60" w:before="144" w:afterLines="60" w:after="144" w:line="240" w:lineRule="auto"/>
              <w:jc w:val="center"/>
            </w:pPr>
            <w:r>
              <w:t>2</w:t>
            </w:r>
          </w:p>
        </w:tc>
        <w:tc>
          <w:tcPr>
            <w:tcW w:w="567" w:type="dxa"/>
            <w:vAlign w:val="center"/>
          </w:tcPr>
          <w:p w14:paraId="628B1D14" w14:textId="77777777" w:rsidR="000F189E" w:rsidRDefault="000F189E" w:rsidP="00204068">
            <w:pPr>
              <w:pStyle w:val="03Text"/>
              <w:spacing w:beforeLines="60" w:before="144" w:afterLines="60" w:after="144" w:line="240" w:lineRule="auto"/>
              <w:jc w:val="center"/>
            </w:pPr>
            <w:r>
              <w:t>9</w:t>
            </w:r>
          </w:p>
        </w:tc>
        <w:tc>
          <w:tcPr>
            <w:tcW w:w="567" w:type="dxa"/>
            <w:vAlign w:val="center"/>
          </w:tcPr>
          <w:p w14:paraId="0DE77F8E" w14:textId="77777777" w:rsidR="000F189E" w:rsidRDefault="000F189E" w:rsidP="00204068">
            <w:pPr>
              <w:pStyle w:val="03Text"/>
              <w:spacing w:beforeLines="60" w:before="144" w:afterLines="60" w:after="144" w:line="240" w:lineRule="auto"/>
              <w:jc w:val="center"/>
            </w:pPr>
            <w:r>
              <w:t>4</w:t>
            </w:r>
          </w:p>
        </w:tc>
        <w:tc>
          <w:tcPr>
            <w:tcW w:w="567" w:type="dxa"/>
            <w:vAlign w:val="center"/>
          </w:tcPr>
          <w:p w14:paraId="051524A9" w14:textId="77777777" w:rsidR="000F189E" w:rsidRDefault="000F189E" w:rsidP="00204068">
            <w:pPr>
              <w:pStyle w:val="03Text"/>
              <w:spacing w:beforeLines="60" w:before="144" w:afterLines="60" w:after="144" w:line="240" w:lineRule="auto"/>
              <w:jc w:val="center"/>
            </w:pPr>
            <w:r>
              <w:t>3</w:t>
            </w:r>
          </w:p>
        </w:tc>
        <w:tc>
          <w:tcPr>
            <w:tcW w:w="567" w:type="dxa"/>
            <w:vAlign w:val="center"/>
          </w:tcPr>
          <w:p w14:paraId="172C121B" w14:textId="77777777" w:rsidR="000F189E" w:rsidRDefault="000F189E" w:rsidP="00204068">
            <w:pPr>
              <w:pStyle w:val="03Text"/>
              <w:spacing w:beforeLines="60" w:before="144" w:afterLines="60" w:after="144" w:line="240" w:lineRule="auto"/>
              <w:jc w:val="center"/>
            </w:pPr>
            <w:r>
              <w:t>8</w:t>
            </w:r>
          </w:p>
        </w:tc>
        <w:tc>
          <w:tcPr>
            <w:tcW w:w="1424" w:type="dxa"/>
          </w:tcPr>
          <w:p w14:paraId="10BF5DD1" w14:textId="77777777" w:rsidR="000F189E" w:rsidRDefault="000F189E" w:rsidP="00204068">
            <w:pPr>
              <w:pStyle w:val="03Text"/>
              <w:spacing w:beforeLines="60" w:before="144" w:afterLines="60" w:after="144" w:line="240" w:lineRule="auto"/>
            </w:pPr>
            <w:r>
              <w:t>verschlüsselt.</w:t>
            </w:r>
          </w:p>
        </w:tc>
      </w:tr>
      <w:tr w:rsidR="000F189E" w14:paraId="3DF7BCC9" w14:textId="77777777" w:rsidTr="00204068">
        <w:tc>
          <w:tcPr>
            <w:tcW w:w="2551" w:type="dxa"/>
            <w:vAlign w:val="center"/>
          </w:tcPr>
          <w:p w14:paraId="56F4523B" w14:textId="77777777" w:rsidR="000F189E" w:rsidRDefault="000F189E" w:rsidP="00204068">
            <w:pPr>
              <w:pStyle w:val="03Text"/>
              <w:spacing w:beforeLines="60" w:before="144" w:afterLines="60" w:after="144" w:line="240" w:lineRule="auto"/>
              <w:jc w:val="right"/>
            </w:pPr>
            <w:r>
              <w:t>3. Klartextblock wird mit</w:t>
            </w:r>
          </w:p>
        </w:tc>
        <w:tc>
          <w:tcPr>
            <w:tcW w:w="567" w:type="dxa"/>
            <w:vAlign w:val="center"/>
          </w:tcPr>
          <w:p w14:paraId="76038995" w14:textId="77777777" w:rsidR="000F189E" w:rsidRDefault="000F189E" w:rsidP="00204068">
            <w:pPr>
              <w:pStyle w:val="03Text"/>
              <w:spacing w:beforeLines="60" w:before="144" w:afterLines="60" w:after="144" w:line="240" w:lineRule="auto"/>
              <w:jc w:val="center"/>
            </w:pPr>
          </w:p>
        </w:tc>
        <w:tc>
          <w:tcPr>
            <w:tcW w:w="567" w:type="dxa"/>
            <w:vAlign w:val="center"/>
          </w:tcPr>
          <w:p w14:paraId="00C20568" w14:textId="77777777" w:rsidR="000F189E" w:rsidRDefault="000F189E" w:rsidP="00204068">
            <w:pPr>
              <w:pStyle w:val="03Text"/>
              <w:spacing w:beforeLines="60" w:before="144" w:afterLines="60" w:after="144" w:line="240" w:lineRule="auto"/>
              <w:jc w:val="center"/>
            </w:pPr>
          </w:p>
        </w:tc>
        <w:tc>
          <w:tcPr>
            <w:tcW w:w="567" w:type="dxa"/>
            <w:vAlign w:val="center"/>
          </w:tcPr>
          <w:p w14:paraId="2E560607" w14:textId="77777777" w:rsidR="000F189E" w:rsidRDefault="000F189E" w:rsidP="00204068">
            <w:pPr>
              <w:pStyle w:val="03Text"/>
              <w:spacing w:beforeLines="60" w:before="144" w:afterLines="60" w:after="144" w:line="240" w:lineRule="auto"/>
              <w:jc w:val="center"/>
            </w:pPr>
          </w:p>
        </w:tc>
        <w:tc>
          <w:tcPr>
            <w:tcW w:w="567" w:type="dxa"/>
            <w:vAlign w:val="center"/>
          </w:tcPr>
          <w:p w14:paraId="35320A92" w14:textId="77777777" w:rsidR="000F189E" w:rsidRDefault="000F189E" w:rsidP="00204068">
            <w:pPr>
              <w:pStyle w:val="03Text"/>
              <w:spacing w:beforeLines="60" w:before="144" w:afterLines="60" w:after="144" w:line="240" w:lineRule="auto"/>
              <w:jc w:val="center"/>
            </w:pPr>
          </w:p>
        </w:tc>
        <w:tc>
          <w:tcPr>
            <w:tcW w:w="567" w:type="dxa"/>
            <w:vAlign w:val="center"/>
          </w:tcPr>
          <w:p w14:paraId="5BCC41B7" w14:textId="77777777" w:rsidR="000F189E" w:rsidRDefault="000F189E" w:rsidP="00204068">
            <w:pPr>
              <w:pStyle w:val="03Text"/>
              <w:spacing w:beforeLines="60" w:before="144" w:afterLines="60" w:after="144" w:line="240" w:lineRule="auto"/>
              <w:jc w:val="center"/>
            </w:pPr>
          </w:p>
        </w:tc>
        <w:tc>
          <w:tcPr>
            <w:tcW w:w="567" w:type="dxa"/>
            <w:vAlign w:val="center"/>
          </w:tcPr>
          <w:p w14:paraId="4601F44A" w14:textId="77777777" w:rsidR="000F189E" w:rsidRDefault="000F189E" w:rsidP="00204068">
            <w:pPr>
              <w:pStyle w:val="03Text"/>
              <w:spacing w:beforeLines="60" w:before="144" w:afterLines="60" w:after="144" w:line="240" w:lineRule="auto"/>
              <w:jc w:val="center"/>
            </w:pPr>
          </w:p>
        </w:tc>
        <w:tc>
          <w:tcPr>
            <w:tcW w:w="567" w:type="dxa"/>
            <w:vAlign w:val="center"/>
          </w:tcPr>
          <w:p w14:paraId="5405A521" w14:textId="77777777" w:rsidR="000F189E" w:rsidRDefault="000F189E" w:rsidP="00204068">
            <w:pPr>
              <w:pStyle w:val="03Text"/>
              <w:spacing w:beforeLines="60" w:before="144" w:afterLines="60" w:after="144" w:line="240" w:lineRule="auto"/>
              <w:jc w:val="center"/>
            </w:pPr>
          </w:p>
        </w:tc>
        <w:tc>
          <w:tcPr>
            <w:tcW w:w="567" w:type="dxa"/>
            <w:vAlign w:val="center"/>
          </w:tcPr>
          <w:p w14:paraId="779CD28E" w14:textId="77777777" w:rsidR="000F189E" w:rsidRDefault="000F189E" w:rsidP="00204068">
            <w:pPr>
              <w:pStyle w:val="03Text"/>
              <w:spacing w:beforeLines="60" w:before="144" w:afterLines="60" w:after="144" w:line="240" w:lineRule="auto"/>
              <w:jc w:val="center"/>
            </w:pPr>
          </w:p>
        </w:tc>
        <w:tc>
          <w:tcPr>
            <w:tcW w:w="567" w:type="dxa"/>
            <w:vAlign w:val="center"/>
          </w:tcPr>
          <w:p w14:paraId="56467D2F" w14:textId="77777777" w:rsidR="000F189E" w:rsidRDefault="000F189E" w:rsidP="00204068">
            <w:pPr>
              <w:pStyle w:val="03Text"/>
              <w:spacing w:beforeLines="60" w:before="144" w:afterLines="60" w:after="144" w:line="240" w:lineRule="auto"/>
              <w:jc w:val="center"/>
            </w:pPr>
          </w:p>
        </w:tc>
        <w:tc>
          <w:tcPr>
            <w:tcW w:w="567" w:type="dxa"/>
            <w:vAlign w:val="center"/>
          </w:tcPr>
          <w:p w14:paraId="693D479E" w14:textId="77777777" w:rsidR="000F189E" w:rsidRDefault="000F189E" w:rsidP="00204068">
            <w:pPr>
              <w:pStyle w:val="03Text"/>
              <w:spacing w:beforeLines="60" w:before="144" w:afterLines="60" w:after="144" w:line="240" w:lineRule="auto"/>
              <w:jc w:val="center"/>
            </w:pPr>
          </w:p>
        </w:tc>
        <w:tc>
          <w:tcPr>
            <w:tcW w:w="1424" w:type="dxa"/>
          </w:tcPr>
          <w:p w14:paraId="6EF1668A" w14:textId="77777777" w:rsidR="000F189E" w:rsidRDefault="000F189E" w:rsidP="00204068">
            <w:pPr>
              <w:pStyle w:val="03Text"/>
              <w:spacing w:beforeLines="60" w:before="144" w:afterLines="60" w:after="144" w:line="240" w:lineRule="auto"/>
            </w:pPr>
            <w:r>
              <w:t>verschlüsselt.</w:t>
            </w:r>
          </w:p>
        </w:tc>
      </w:tr>
      <w:tr w:rsidR="000F189E" w14:paraId="77100A9A" w14:textId="77777777" w:rsidTr="00204068">
        <w:tc>
          <w:tcPr>
            <w:tcW w:w="2551" w:type="dxa"/>
            <w:vAlign w:val="center"/>
          </w:tcPr>
          <w:p w14:paraId="64124036" w14:textId="77777777" w:rsidR="000F189E" w:rsidRDefault="000F189E" w:rsidP="00204068">
            <w:pPr>
              <w:pStyle w:val="03Text"/>
              <w:spacing w:beforeLines="60" w:before="144" w:afterLines="60" w:after="144" w:line="240" w:lineRule="auto"/>
              <w:jc w:val="right"/>
            </w:pPr>
            <w:r>
              <w:t>4. Klartextblock wird mit</w:t>
            </w:r>
          </w:p>
        </w:tc>
        <w:tc>
          <w:tcPr>
            <w:tcW w:w="567" w:type="dxa"/>
            <w:vAlign w:val="center"/>
          </w:tcPr>
          <w:p w14:paraId="2B36459D" w14:textId="77777777" w:rsidR="000F189E" w:rsidRDefault="000F189E" w:rsidP="00204068">
            <w:pPr>
              <w:pStyle w:val="03Text"/>
              <w:spacing w:beforeLines="60" w:before="144" w:afterLines="60" w:after="144" w:line="240" w:lineRule="auto"/>
              <w:jc w:val="center"/>
            </w:pPr>
          </w:p>
        </w:tc>
        <w:tc>
          <w:tcPr>
            <w:tcW w:w="567" w:type="dxa"/>
            <w:vAlign w:val="center"/>
          </w:tcPr>
          <w:p w14:paraId="5C196463" w14:textId="77777777" w:rsidR="000F189E" w:rsidRDefault="000F189E" w:rsidP="00204068">
            <w:pPr>
              <w:pStyle w:val="03Text"/>
              <w:spacing w:beforeLines="60" w:before="144" w:afterLines="60" w:after="144" w:line="240" w:lineRule="auto"/>
              <w:jc w:val="center"/>
            </w:pPr>
          </w:p>
        </w:tc>
        <w:tc>
          <w:tcPr>
            <w:tcW w:w="567" w:type="dxa"/>
            <w:vAlign w:val="center"/>
          </w:tcPr>
          <w:p w14:paraId="552D0753" w14:textId="77777777" w:rsidR="000F189E" w:rsidRDefault="000F189E" w:rsidP="00204068">
            <w:pPr>
              <w:pStyle w:val="03Text"/>
              <w:spacing w:beforeLines="60" w:before="144" w:afterLines="60" w:after="144" w:line="240" w:lineRule="auto"/>
              <w:jc w:val="center"/>
            </w:pPr>
          </w:p>
        </w:tc>
        <w:tc>
          <w:tcPr>
            <w:tcW w:w="567" w:type="dxa"/>
            <w:vAlign w:val="center"/>
          </w:tcPr>
          <w:p w14:paraId="3B7EE16E" w14:textId="77777777" w:rsidR="000F189E" w:rsidRDefault="000F189E" w:rsidP="00204068">
            <w:pPr>
              <w:pStyle w:val="03Text"/>
              <w:spacing w:beforeLines="60" w:before="144" w:afterLines="60" w:after="144" w:line="240" w:lineRule="auto"/>
              <w:jc w:val="center"/>
            </w:pPr>
          </w:p>
        </w:tc>
        <w:tc>
          <w:tcPr>
            <w:tcW w:w="567" w:type="dxa"/>
            <w:vAlign w:val="center"/>
          </w:tcPr>
          <w:p w14:paraId="0D9B107B" w14:textId="77777777" w:rsidR="000F189E" w:rsidRDefault="000F189E" w:rsidP="00204068">
            <w:pPr>
              <w:pStyle w:val="03Text"/>
              <w:spacing w:beforeLines="60" w:before="144" w:afterLines="60" w:after="144" w:line="240" w:lineRule="auto"/>
              <w:jc w:val="center"/>
            </w:pPr>
          </w:p>
        </w:tc>
        <w:tc>
          <w:tcPr>
            <w:tcW w:w="567" w:type="dxa"/>
            <w:vAlign w:val="center"/>
          </w:tcPr>
          <w:p w14:paraId="10D3F828" w14:textId="77777777" w:rsidR="000F189E" w:rsidRDefault="000F189E" w:rsidP="00204068">
            <w:pPr>
              <w:pStyle w:val="03Text"/>
              <w:spacing w:beforeLines="60" w:before="144" w:afterLines="60" w:after="144" w:line="240" w:lineRule="auto"/>
              <w:jc w:val="center"/>
            </w:pPr>
          </w:p>
        </w:tc>
        <w:tc>
          <w:tcPr>
            <w:tcW w:w="567" w:type="dxa"/>
            <w:vAlign w:val="center"/>
          </w:tcPr>
          <w:p w14:paraId="2EE3D639" w14:textId="77777777" w:rsidR="000F189E" w:rsidRDefault="000F189E" w:rsidP="00204068">
            <w:pPr>
              <w:pStyle w:val="03Text"/>
              <w:spacing w:beforeLines="60" w:before="144" w:afterLines="60" w:after="144" w:line="240" w:lineRule="auto"/>
              <w:jc w:val="center"/>
            </w:pPr>
          </w:p>
        </w:tc>
        <w:tc>
          <w:tcPr>
            <w:tcW w:w="567" w:type="dxa"/>
            <w:vAlign w:val="center"/>
          </w:tcPr>
          <w:p w14:paraId="759E0B51" w14:textId="77777777" w:rsidR="000F189E" w:rsidRDefault="000F189E" w:rsidP="00204068">
            <w:pPr>
              <w:pStyle w:val="03Text"/>
              <w:spacing w:beforeLines="60" w:before="144" w:afterLines="60" w:after="144" w:line="240" w:lineRule="auto"/>
              <w:jc w:val="center"/>
            </w:pPr>
          </w:p>
        </w:tc>
        <w:tc>
          <w:tcPr>
            <w:tcW w:w="567" w:type="dxa"/>
            <w:vAlign w:val="center"/>
          </w:tcPr>
          <w:p w14:paraId="4B250E9F" w14:textId="77777777" w:rsidR="000F189E" w:rsidRDefault="000F189E" w:rsidP="00204068">
            <w:pPr>
              <w:pStyle w:val="03Text"/>
              <w:spacing w:beforeLines="60" w:before="144" w:afterLines="60" w:after="144" w:line="240" w:lineRule="auto"/>
              <w:jc w:val="center"/>
            </w:pPr>
          </w:p>
        </w:tc>
        <w:tc>
          <w:tcPr>
            <w:tcW w:w="567" w:type="dxa"/>
            <w:vAlign w:val="center"/>
          </w:tcPr>
          <w:p w14:paraId="67AECEB0" w14:textId="77777777" w:rsidR="000F189E" w:rsidRDefault="000F189E" w:rsidP="00204068">
            <w:pPr>
              <w:pStyle w:val="03Text"/>
              <w:spacing w:beforeLines="60" w:before="144" w:afterLines="60" w:after="144" w:line="240" w:lineRule="auto"/>
              <w:jc w:val="center"/>
            </w:pPr>
          </w:p>
        </w:tc>
        <w:tc>
          <w:tcPr>
            <w:tcW w:w="1424" w:type="dxa"/>
          </w:tcPr>
          <w:p w14:paraId="383C297A" w14:textId="77777777" w:rsidR="000F189E" w:rsidRDefault="000F189E" w:rsidP="00204068">
            <w:pPr>
              <w:pStyle w:val="03Text"/>
              <w:spacing w:beforeLines="60" w:before="144" w:afterLines="60" w:after="144" w:line="240" w:lineRule="auto"/>
            </w:pPr>
            <w:r>
              <w:t>verschlüsselt.</w:t>
            </w:r>
          </w:p>
        </w:tc>
      </w:tr>
      <w:tr w:rsidR="000F189E" w14:paraId="16F340C9" w14:textId="77777777" w:rsidTr="00204068">
        <w:tc>
          <w:tcPr>
            <w:tcW w:w="2551" w:type="dxa"/>
            <w:vAlign w:val="center"/>
          </w:tcPr>
          <w:p w14:paraId="3D73BB9E" w14:textId="77777777" w:rsidR="000F189E" w:rsidRDefault="000F189E" w:rsidP="00204068">
            <w:pPr>
              <w:pStyle w:val="03Text"/>
              <w:spacing w:beforeLines="60" w:before="144" w:afterLines="60" w:after="144" w:line="240" w:lineRule="auto"/>
              <w:jc w:val="right"/>
            </w:pPr>
            <w:r>
              <w:t>5. Klartextblock wird mit</w:t>
            </w:r>
          </w:p>
        </w:tc>
        <w:tc>
          <w:tcPr>
            <w:tcW w:w="567" w:type="dxa"/>
            <w:vAlign w:val="center"/>
          </w:tcPr>
          <w:p w14:paraId="1BF1780A" w14:textId="77777777" w:rsidR="000F189E" w:rsidRDefault="000F189E" w:rsidP="00204068">
            <w:pPr>
              <w:pStyle w:val="03Text"/>
              <w:spacing w:beforeLines="60" w:before="144" w:afterLines="60" w:after="144" w:line="240" w:lineRule="auto"/>
              <w:jc w:val="center"/>
            </w:pPr>
          </w:p>
        </w:tc>
        <w:tc>
          <w:tcPr>
            <w:tcW w:w="567" w:type="dxa"/>
            <w:vAlign w:val="center"/>
          </w:tcPr>
          <w:p w14:paraId="1996D0BB" w14:textId="77777777" w:rsidR="000F189E" w:rsidRDefault="000F189E" w:rsidP="00204068">
            <w:pPr>
              <w:pStyle w:val="03Text"/>
              <w:spacing w:beforeLines="60" w:before="144" w:afterLines="60" w:after="144" w:line="240" w:lineRule="auto"/>
              <w:jc w:val="center"/>
            </w:pPr>
          </w:p>
        </w:tc>
        <w:tc>
          <w:tcPr>
            <w:tcW w:w="567" w:type="dxa"/>
            <w:vAlign w:val="center"/>
          </w:tcPr>
          <w:p w14:paraId="49D25925" w14:textId="77777777" w:rsidR="000F189E" w:rsidRDefault="000F189E" w:rsidP="00204068">
            <w:pPr>
              <w:pStyle w:val="03Text"/>
              <w:spacing w:beforeLines="60" w:before="144" w:afterLines="60" w:after="144" w:line="240" w:lineRule="auto"/>
              <w:jc w:val="center"/>
            </w:pPr>
          </w:p>
        </w:tc>
        <w:tc>
          <w:tcPr>
            <w:tcW w:w="567" w:type="dxa"/>
            <w:vAlign w:val="center"/>
          </w:tcPr>
          <w:p w14:paraId="25B2B7A9" w14:textId="77777777" w:rsidR="000F189E" w:rsidRDefault="000F189E" w:rsidP="00204068">
            <w:pPr>
              <w:pStyle w:val="03Text"/>
              <w:spacing w:beforeLines="60" w:before="144" w:afterLines="60" w:after="144" w:line="240" w:lineRule="auto"/>
              <w:jc w:val="center"/>
            </w:pPr>
          </w:p>
        </w:tc>
        <w:tc>
          <w:tcPr>
            <w:tcW w:w="567" w:type="dxa"/>
            <w:vAlign w:val="center"/>
          </w:tcPr>
          <w:p w14:paraId="543C925B" w14:textId="77777777" w:rsidR="000F189E" w:rsidRDefault="000F189E" w:rsidP="00204068">
            <w:pPr>
              <w:pStyle w:val="03Text"/>
              <w:spacing w:beforeLines="60" w:before="144" w:afterLines="60" w:after="144" w:line="240" w:lineRule="auto"/>
              <w:jc w:val="center"/>
            </w:pPr>
          </w:p>
        </w:tc>
        <w:tc>
          <w:tcPr>
            <w:tcW w:w="567" w:type="dxa"/>
            <w:vAlign w:val="center"/>
          </w:tcPr>
          <w:p w14:paraId="32C77D3C" w14:textId="77777777" w:rsidR="000F189E" w:rsidRDefault="000F189E" w:rsidP="00204068">
            <w:pPr>
              <w:pStyle w:val="03Text"/>
              <w:spacing w:beforeLines="60" w:before="144" w:afterLines="60" w:after="144" w:line="240" w:lineRule="auto"/>
              <w:jc w:val="center"/>
            </w:pPr>
          </w:p>
        </w:tc>
        <w:tc>
          <w:tcPr>
            <w:tcW w:w="567" w:type="dxa"/>
            <w:vAlign w:val="center"/>
          </w:tcPr>
          <w:p w14:paraId="2A1C27E9" w14:textId="77777777" w:rsidR="000F189E" w:rsidRDefault="000F189E" w:rsidP="00204068">
            <w:pPr>
              <w:pStyle w:val="03Text"/>
              <w:spacing w:beforeLines="60" w:before="144" w:afterLines="60" w:after="144" w:line="240" w:lineRule="auto"/>
              <w:jc w:val="center"/>
            </w:pPr>
          </w:p>
        </w:tc>
        <w:tc>
          <w:tcPr>
            <w:tcW w:w="567" w:type="dxa"/>
            <w:vAlign w:val="center"/>
          </w:tcPr>
          <w:p w14:paraId="1533E991" w14:textId="77777777" w:rsidR="000F189E" w:rsidRDefault="000F189E" w:rsidP="00204068">
            <w:pPr>
              <w:pStyle w:val="03Text"/>
              <w:spacing w:beforeLines="60" w:before="144" w:afterLines="60" w:after="144" w:line="240" w:lineRule="auto"/>
              <w:jc w:val="center"/>
            </w:pPr>
          </w:p>
        </w:tc>
        <w:tc>
          <w:tcPr>
            <w:tcW w:w="567" w:type="dxa"/>
            <w:vAlign w:val="center"/>
          </w:tcPr>
          <w:p w14:paraId="039423F1" w14:textId="77777777" w:rsidR="000F189E" w:rsidRDefault="000F189E" w:rsidP="00204068">
            <w:pPr>
              <w:pStyle w:val="03Text"/>
              <w:spacing w:beforeLines="60" w:before="144" w:afterLines="60" w:after="144" w:line="240" w:lineRule="auto"/>
              <w:jc w:val="center"/>
            </w:pPr>
          </w:p>
        </w:tc>
        <w:tc>
          <w:tcPr>
            <w:tcW w:w="567" w:type="dxa"/>
            <w:vAlign w:val="center"/>
          </w:tcPr>
          <w:p w14:paraId="653373DE" w14:textId="77777777" w:rsidR="000F189E" w:rsidRDefault="000F189E" w:rsidP="00204068">
            <w:pPr>
              <w:pStyle w:val="03Text"/>
              <w:spacing w:beforeLines="60" w:before="144" w:afterLines="60" w:after="144" w:line="240" w:lineRule="auto"/>
              <w:jc w:val="center"/>
            </w:pPr>
          </w:p>
        </w:tc>
        <w:tc>
          <w:tcPr>
            <w:tcW w:w="1424" w:type="dxa"/>
          </w:tcPr>
          <w:p w14:paraId="01F10902" w14:textId="77777777" w:rsidR="000F189E" w:rsidRDefault="000F189E" w:rsidP="00204068">
            <w:pPr>
              <w:pStyle w:val="03Text"/>
              <w:spacing w:beforeLines="60" w:before="144" w:afterLines="60" w:after="144" w:line="240" w:lineRule="auto"/>
            </w:pPr>
            <w:r>
              <w:t>verschlüsselt.</w:t>
            </w:r>
          </w:p>
        </w:tc>
      </w:tr>
      <w:tr w:rsidR="000F189E" w14:paraId="4526E1D8" w14:textId="77777777" w:rsidTr="00204068">
        <w:tc>
          <w:tcPr>
            <w:tcW w:w="2551" w:type="dxa"/>
            <w:vAlign w:val="center"/>
          </w:tcPr>
          <w:p w14:paraId="0D091533" w14:textId="77777777" w:rsidR="000F189E" w:rsidRDefault="000F189E" w:rsidP="00204068">
            <w:pPr>
              <w:pStyle w:val="03Text"/>
              <w:spacing w:beforeLines="60" w:before="144" w:afterLines="60" w:after="144" w:line="240" w:lineRule="auto"/>
              <w:jc w:val="right"/>
            </w:pPr>
            <w:r>
              <w:t>6. Klartextblock wird mit</w:t>
            </w:r>
          </w:p>
        </w:tc>
        <w:tc>
          <w:tcPr>
            <w:tcW w:w="567" w:type="dxa"/>
            <w:vAlign w:val="center"/>
          </w:tcPr>
          <w:p w14:paraId="307EF628" w14:textId="77777777" w:rsidR="000F189E" w:rsidRDefault="000F189E" w:rsidP="00204068">
            <w:pPr>
              <w:pStyle w:val="03Text"/>
              <w:spacing w:beforeLines="60" w:before="144" w:afterLines="60" w:after="144" w:line="240" w:lineRule="auto"/>
              <w:jc w:val="center"/>
            </w:pPr>
          </w:p>
        </w:tc>
        <w:tc>
          <w:tcPr>
            <w:tcW w:w="567" w:type="dxa"/>
            <w:vAlign w:val="center"/>
          </w:tcPr>
          <w:p w14:paraId="11B631F4" w14:textId="77777777" w:rsidR="000F189E" w:rsidRDefault="000F189E" w:rsidP="00204068">
            <w:pPr>
              <w:pStyle w:val="03Text"/>
              <w:spacing w:beforeLines="60" w:before="144" w:afterLines="60" w:after="144" w:line="240" w:lineRule="auto"/>
              <w:jc w:val="center"/>
            </w:pPr>
          </w:p>
        </w:tc>
        <w:tc>
          <w:tcPr>
            <w:tcW w:w="567" w:type="dxa"/>
            <w:vAlign w:val="center"/>
          </w:tcPr>
          <w:p w14:paraId="15A713D1" w14:textId="77777777" w:rsidR="000F189E" w:rsidRDefault="000F189E" w:rsidP="00204068">
            <w:pPr>
              <w:pStyle w:val="03Text"/>
              <w:spacing w:beforeLines="60" w:before="144" w:afterLines="60" w:after="144" w:line="240" w:lineRule="auto"/>
              <w:jc w:val="center"/>
            </w:pPr>
          </w:p>
        </w:tc>
        <w:tc>
          <w:tcPr>
            <w:tcW w:w="567" w:type="dxa"/>
            <w:vAlign w:val="center"/>
          </w:tcPr>
          <w:p w14:paraId="45AFF8EA" w14:textId="77777777" w:rsidR="000F189E" w:rsidRDefault="000F189E" w:rsidP="00204068">
            <w:pPr>
              <w:pStyle w:val="03Text"/>
              <w:spacing w:beforeLines="60" w:before="144" w:afterLines="60" w:after="144" w:line="240" w:lineRule="auto"/>
              <w:jc w:val="center"/>
            </w:pPr>
          </w:p>
        </w:tc>
        <w:tc>
          <w:tcPr>
            <w:tcW w:w="567" w:type="dxa"/>
            <w:vAlign w:val="center"/>
          </w:tcPr>
          <w:p w14:paraId="0AED077F" w14:textId="77777777" w:rsidR="000F189E" w:rsidRDefault="000F189E" w:rsidP="00204068">
            <w:pPr>
              <w:pStyle w:val="03Text"/>
              <w:spacing w:beforeLines="60" w:before="144" w:afterLines="60" w:after="144" w:line="240" w:lineRule="auto"/>
              <w:jc w:val="center"/>
            </w:pPr>
          </w:p>
        </w:tc>
        <w:tc>
          <w:tcPr>
            <w:tcW w:w="567" w:type="dxa"/>
            <w:vAlign w:val="center"/>
          </w:tcPr>
          <w:p w14:paraId="4245487C" w14:textId="77777777" w:rsidR="000F189E" w:rsidRDefault="000F189E" w:rsidP="00204068">
            <w:pPr>
              <w:pStyle w:val="03Text"/>
              <w:spacing w:beforeLines="60" w:before="144" w:afterLines="60" w:after="144" w:line="240" w:lineRule="auto"/>
              <w:jc w:val="center"/>
            </w:pPr>
          </w:p>
        </w:tc>
        <w:tc>
          <w:tcPr>
            <w:tcW w:w="567" w:type="dxa"/>
            <w:vAlign w:val="center"/>
          </w:tcPr>
          <w:p w14:paraId="76FAA379" w14:textId="77777777" w:rsidR="000F189E" w:rsidRDefault="000F189E" w:rsidP="00204068">
            <w:pPr>
              <w:pStyle w:val="03Text"/>
              <w:spacing w:beforeLines="60" w:before="144" w:afterLines="60" w:after="144" w:line="240" w:lineRule="auto"/>
              <w:jc w:val="center"/>
            </w:pPr>
          </w:p>
        </w:tc>
        <w:tc>
          <w:tcPr>
            <w:tcW w:w="567" w:type="dxa"/>
            <w:vAlign w:val="center"/>
          </w:tcPr>
          <w:p w14:paraId="085E3E6A" w14:textId="77777777" w:rsidR="000F189E" w:rsidRDefault="000F189E" w:rsidP="00204068">
            <w:pPr>
              <w:pStyle w:val="03Text"/>
              <w:spacing w:beforeLines="60" w:before="144" w:afterLines="60" w:after="144" w:line="240" w:lineRule="auto"/>
              <w:jc w:val="center"/>
            </w:pPr>
          </w:p>
        </w:tc>
        <w:tc>
          <w:tcPr>
            <w:tcW w:w="567" w:type="dxa"/>
            <w:vAlign w:val="center"/>
          </w:tcPr>
          <w:p w14:paraId="228D19E3" w14:textId="77777777" w:rsidR="000F189E" w:rsidRDefault="000F189E" w:rsidP="00204068">
            <w:pPr>
              <w:pStyle w:val="03Text"/>
              <w:spacing w:beforeLines="60" w:before="144" w:afterLines="60" w:after="144" w:line="240" w:lineRule="auto"/>
              <w:jc w:val="center"/>
            </w:pPr>
          </w:p>
        </w:tc>
        <w:tc>
          <w:tcPr>
            <w:tcW w:w="567" w:type="dxa"/>
            <w:vAlign w:val="center"/>
          </w:tcPr>
          <w:p w14:paraId="1A26E7D8" w14:textId="77777777" w:rsidR="000F189E" w:rsidRDefault="000F189E" w:rsidP="00204068">
            <w:pPr>
              <w:pStyle w:val="03Text"/>
              <w:spacing w:beforeLines="60" w:before="144" w:afterLines="60" w:after="144" w:line="240" w:lineRule="auto"/>
              <w:jc w:val="center"/>
            </w:pPr>
          </w:p>
        </w:tc>
        <w:tc>
          <w:tcPr>
            <w:tcW w:w="1424" w:type="dxa"/>
          </w:tcPr>
          <w:p w14:paraId="6198FCCB" w14:textId="77777777" w:rsidR="000F189E" w:rsidRDefault="000F189E" w:rsidP="00204068">
            <w:pPr>
              <w:pStyle w:val="03Text"/>
              <w:spacing w:beforeLines="60" w:before="144" w:afterLines="60" w:after="144" w:line="240" w:lineRule="auto"/>
            </w:pPr>
            <w:r>
              <w:t>verschlüsselt.</w:t>
            </w:r>
          </w:p>
        </w:tc>
      </w:tr>
      <w:tr w:rsidR="000F189E" w14:paraId="606E7265" w14:textId="77777777" w:rsidTr="00204068">
        <w:tc>
          <w:tcPr>
            <w:tcW w:w="2551" w:type="dxa"/>
            <w:vAlign w:val="center"/>
          </w:tcPr>
          <w:p w14:paraId="7FB2FD19" w14:textId="77777777" w:rsidR="000F189E" w:rsidRDefault="000F189E" w:rsidP="00204068">
            <w:pPr>
              <w:pStyle w:val="03Text"/>
              <w:spacing w:beforeLines="60" w:before="144" w:afterLines="60" w:after="144" w:line="240" w:lineRule="auto"/>
              <w:jc w:val="right"/>
            </w:pPr>
            <w:r>
              <w:t>7. Klartextblock wird mit</w:t>
            </w:r>
          </w:p>
        </w:tc>
        <w:tc>
          <w:tcPr>
            <w:tcW w:w="567" w:type="dxa"/>
            <w:vAlign w:val="center"/>
          </w:tcPr>
          <w:p w14:paraId="10A49BED" w14:textId="77777777" w:rsidR="000F189E" w:rsidRDefault="000F189E" w:rsidP="00204068">
            <w:pPr>
              <w:pStyle w:val="03Text"/>
              <w:spacing w:beforeLines="60" w:before="144" w:afterLines="60" w:after="144" w:line="240" w:lineRule="auto"/>
              <w:jc w:val="center"/>
            </w:pPr>
          </w:p>
        </w:tc>
        <w:tc>
          <w:tcPr>
            <w:tcW w:w="567" w:type="dxa"/>
            <w:vAlign w:val="center"/>
          </w:tcPr>
          <w:p w14:paraId="15FE7FAF" w14:textId="77777777" w:rsidR="000F189E" w:rsidRDefault="000F189E" w:rsidP="00204068">
            <w:pPr>
              <w:pStyle w:val="03Text"/>
              <w:spacing w:beforeLines="60" w:before="144" w:afterLines="60" w:after="144" w:line="240" w:lineRule="auto"/>
              <w:jc w:val="center"/>
            </w:pPr>
          </w:p>
        </w:tc>
        <w:tc>
          <w:tcPr>
            <w:tcW w:w="567" w:type="dxa"/>
            <w:vAlign w:val="center"/>
          </w:tcPr>
          <w:p w14:paraId="5F7512F8" w14:textId="77777777" w:rsidR="000F189E" w:rsidRDefault="000F189E" w:rsidP="00204068">
            <w:pPr>
              <w:pStyle w:val="03Text"/>
              <w:spacing w:beforeLines="60" w:before="144" w:afterLines="60" w:after="144" w:line="240" w:lineRule="auto"/>
              <w:jc w:val="center"/>
            </w:pPr>
          </w:p>
        </w:tc>
        <w:tc>
          <w:tcPr>
            <w:tcW w:w="567" w:type="dxa"/>
            <w:vAlign w:val="center"/>
          </w:tcPr>
          <w:p w14:paraId="2965AF5A" w14:textId="77777777" w:rsidR="000F189E" w:rsidRDefault="000F189E" w:rsidP="00204068">
            <w:pPr>
              <w:pStyle w:val="03Text"/>
              <w:spacing w:beforeLines="60" w:before="144" w:afterLines="60" w:after="144" w:line="240" w:lineRule="auto"/>
              <w:jc w:val="center"/>
            </w:pPr>
          </w:p>
        </w:tc>
        <w:tc>
          <w:tcPr>
            <w:tcW w:w="567" w:type="dxa"/>
            <w:vAlign w:val="center"/>
          </w:tcPr>
          <w:p w14:paraId="3D04E1D1" w14:textId="77777777" w:rsidR="000F189E" w:rsidRDefault="000F189E" w:rsidP="00204068">
            <w:pPr>
              <w:pStyle w:val="03Text"/>
              <w:spacing w:beforeLines="60" w:before="144" w:afterLines="60" w:after="144" w:line="240" w:lineRule="auto"/>
              <w:jc w:val="center"/>
            </w:pPr>
          </w:p>
        </w:tc>
        <w:tc>
          <w:tcPr>
            <w:tcW w:w="567" w:type="dxa"/>
            <w:vAlign w:val="center"/>
          </w:tcPr>
          <w:p w14:paraId="7F57EBC2" w14:textId="77777777" w:rsidR="000F189E" w:rsidRDefault="000F189E" w:rsidP="00204068">
            <w:pPr>
              <w:pStyle w:val="03Text"/>
              <w:spacing w:beforeLines="60" w:before="144" w:afterLines="60" w:after="144" w:line="240" w:lineRule="auto"/>
              <w:jc w:val="center"/>
            </w:pPr>
          </w:p>
        </w:tc>
        <w:tc>
          <w:tcPr>
            <w:tcW w:w="567" w:type="dxa"/>
            <w:vAlign w:val="center"/>
          </w:tcPr>
          <w:p w14:paraId="6AFC73B3" w14:textId="77777777" w:rsidR="000F189E" w:rsidRDefault="000F189E" w:rsidP="00204068">
            <w:pPr>
              <w:pStyle w:val="03Text"/>
              <w:spacing w:beforeLines="60" w:before="144" w:afterLines="60" w:after="144" w:line="240" w:lineRule="auto"/>
              <w:jc w:val="center"/>
            </w:pPr>
          </w:p>
        </w:tc>
        <w:tc>
          <w:tcPr>
            <w:tcW w:w="567" w:type="dxa"/>
            <w:vAlign w:val="center"/>
          </w:tcPr>
          <w:p w14:paraId="71EF8E8A" w14:textId="77777777" w:rsidR="000F189E" w:rsidRDefault="000F189E" w:rsidP="00204068">
            <w:pPr>
              <w:pStyle w:val="03Text"/>
              <w:spacing w:beforeLines="60" w:before="144" w:afterLines="60" w:after="144" w:line="240" w:lineRule="auto"/>
              <w:jc w:val="center"/>
            </w:pPr>
          </w:p>
        </w:tc>
        <w:tc>
          <w:tcPr>
            <w:tcW w:w="567" w:type="dxa"/>
            <w:vAlign w:val="center"/>
          </w:tcPr>
          <w:p w14:paraId="0E3C2F5C" w14:textId="77777777" w:rsidR="000F189E" w:rsidRDefault="000F189E" w:rsidP="00204068">
            <w:pPr>
              <w:pStyle w:val="03Text"/>
              <w:spacing w:beforeLines="60" w:before="144" w:afterLines="60" w:after="144" w:line="240" w:lineRule="auto"/>
              <w:jc w:val="center"/>
            </w:pPr>
          </w:p>
        </w:tc>
        <w:tc>
          <w:tcPr>
            <w:tcW w:w="567" w:type="dxa"/>
            <w:vAlign w:val="center"/>
          </w:tcPr>
          <w:p w14:paraId="35F18D33" w14:textId="77777777" w:rsidR="000F189E" w:rsidRDefault="000F189E" w:rsidP="00204068">
            <w:pPr>
              <w:pStyle w:val="03Text"/>
              <w:spacing w:beforeLines="60" w:before="144" w:afterLines="60" w:after="144" w:line="240" w:lineRule="auto"/>
              <w:jc w:val="center"/>
            </w:pPr>
          </w:p>
        </w:tc>
        <w:tc>
          <w:tcPr>
            <w:tcW w:w="1424" w:type="dxa"/>
          </w:tcPr>
          <w:p w14:paraId="0EC2C0E3" w14:textId="77777777" w:rsidR="000F189E" w:rsidRDefault="000F189E" w:rsidP="00204068">
            <w:pPr>
              <w:pStyle w:val="03Text"/>
              <w:spacing w:beforeLines="60" w:before="144" w:afterLines="60" w:after="144" w:line="240" w:lineRule="auto"/>
            </w:pPr>
            <w:r>
              <w:t>verschlüsselt.</w:t>
            </w:r>
          </w:p>
        </w:tc>
      </w:tr>
      <w:tr w:rsidR="000F189E" w14:paraId="3DF9B590" w14:textId="77777777" w:rsidTr="00204068">
        <w:tc>
          <w:tcPr>
            <w:tcW w:w="2551" w:type="dxa"/>
            <w:vAlign w:val="center"/>
          </w:tcPr>
          <w:p w14:paraId="082773CC" w14:textId="77777777" w:rsidR="000F189E" w:rsidRDefault="000F189E" w:rsidP="00204068">
            <w:pPr>
              <w:pStyle w:val="03Text"/>
              <w:spacing w:beforeLines="60" w:before="144" w:afterLines="60" w:after="144" w:line="240" w:lineRule="auto"/>
              <w:jc w:val="right"/>
            </w:pPr>
            <w:r>
              <w:t>8. Klartextblock wird mit</w:t>
            </w:r>
          </w:p>
        </w:tc>
        <w:tc>
          <w:tcPr>
            <w:tcW w:w="567" w:type="dxa"/>
            <w:vAlign w:val="center"/>
          </w:tcPr>
          <w:p w14:paraId="6C920A2F" w14:textId="77777777" w:rsidR="000F189E" w:rsidRDefault="000F189E" w:rsidP="00204068">
            <w:pPr>
              <w:pStyle w:val="03Text"/>
              <w:spacing w:beforeLines="60" w:before="144" w:afterLines="60" w:after="144" w:line="240" w:lineRule="auto"/>
              <w:jc w:val="center"/>
            </w:pPr>
          </w:p>
        </w:tc>
        <w:tc>
          <w:tcPr>
            <w:tcW w:w="567" w:type="dxa"/>
            <w:vAlign w:val="center"/>
          </w:tcPr>
          <w:p w14:paraId="399DAC4E" w14:textId="77777777" w:rsidR="000F189E" w:rsidRDefault="000F189E" w:rsidP="00204068">
            <w:pPr>
              <w:pStyle w:val="03Text"/>
              <w:spacing w:beforeLines="60" w:before="144" w:afterLines="60" w:after="144" w:line="240" w:lineRule="auto"/>
              <w:jc w:val="center"/>
            </w:pPr>
          </w:p>
        </w:tc>
        <w:tc>
          <w:tcPr>
            <w:tcW w:w="567" w:type="dxa"/>
            <w:vAlign w:val="center"/>
          </w:tcPr>
          <w:p w14:paraId="70E7F04B" w14:textId="77777777" w:rsidR="000F189E" w:rsidRDefault="000F189E" w:rsidP="00204068">
            <w:pPr>
              <w:pStyle w:val="03Text"/>
              <w:spacing w:beforeLines="60" w:before="144" w:afterLines="60" w:after="144" w:line="240" w:lineRule="auto"/>
              <w:jc w:val="center"/>
            </w:pPr>
          </w:p>
        </w:tc>
        <w:tc>
          <w:tcPr>
            <w:tcW w:w="567" w:type="dxa"/>
            <w:vAlign w:val="center"/>
          </w:tcPr>
          <w:p w14:paraId="0CFA63C9" w14:textId="77777777" w:rsidR="000F189E" w:rsidRDefault="000F189E" w:rsidP="00204068">
            <w:pPr>
              <w:pStyle w:val="03Text"/>
              <w:spacing w:beforeLines="60" w:before="144" w:afterLines="60" w:after="144" w:line="240" w:lineRule="auto"/>
              <w:jc w:val="center"/>
            </w:pPr>
          </w:p>
        </w:tc>
        <w:tc>
          <w:tcPr>
            <w:tcW w:w="567" w:type="dxa"/>
            <w:vAlign w:val="center"/>
          </w:tcPr>
          <w:p w14:paraId="7CD2D747" w14:textId="77777777" w:rsidR="000F189E" w:rsidRDefault="000F189E" w:rsidP="00204068">
            <w:pPr>
              <w:pStyle w:val="03Text"/>
              <w:spacing w:beforeLines="60" w:before="144" w:afterLines="60" w:after="144" w:line="240" w:lineRule="auto"/>
              <w:jc w:val="center"/>
            </w:pPr>
          </w:p>
        </w:tc>
        <w:tc>
          <w:tcPr>
            <w:tcW w:w="567" w:type="dxa"/>
            <w:vAlign w:val="center"/>
          </w:tcPr>
          <w:p w14:paraId="3F99C703" w14:textId="77777777" w:rsidR="000F189E" w:rsidRDefault="000F189E" w:rsidP="00204068">
            <w:pPr>
              <w:pStyle w:val="03Text"/>
              <w:spacing w:beforeLines="60" w:before="144" w:afterLines="60" w:after="144" w:line="240" w:lineRule="auto"/>
              <w:jc w:val="center"/>
            </w:pPr>
          </w:p>
        </w:tc>
        <w:tc>
          <w:tcPr>
            <w:tcW w:w="567" w:type="dxa"/>
            <w:vAlign w:val="center"/>
          </w:tcPr>
          <w:p w14:paraId="0974A0A0" w14:textId="77777777" w:rsidR="000F189E" w:rsidRDefault="000F189E" w:rsidP="00204068">
            <w:pPr>
              <w:pStyle w:val="03Text"/>
              <w:spacing w:beforeLines="60" w:before="144" w:afterLines="60" w:after="144" w:line="240" w:lineRule="auto"/>
              <w:jc w:val="center"/>
            </w:pPr>
          </w:p>
        </w:tc>
        <w:tc>
          <w:tcPr>
            <w:tcW w:w="567" w:type="dxa"/>
            <w:vAlign w:val="center"/>
          </w:tcPr>
          <w:p w14:paraId="5A42C821" w14:textId="77777777" w:rsidR="000F189E" w:rsidRDefault="000F189E" w:rsidP="00204068">
            <w:pPr>
              <w:pStyle w:val="03Text"/>
              <w:spacing w:beforeLines="60" w:before="144" w:afterLines="60" w:after="144" w:line="240" w:lineRule="auto"/>
              <w:jc w:val="center"/>
            </w:pPr>
          </w:p>
        </w:tc>
        <w:tc>
          <w:tcPr>
            <w:tcW w:w="567" w:type="dxa"/>
            <w:vAlign w:val="center"/>
          </w:tcPr>
          <w:p w14:paraId="4F04880F" w14:textId="77777777" w:rsidR="000F189E" w:rsidRDefault="000F189E" w:rsidP="00204068">
            <w:pPr>
              <w:pStyle w:val="03Text"/>
              <w:spacing w:beforeLines="60" w:before="144" w:afterLines="60" w:after="144" w:line="240" w:lineRule="auto"/>
              <w:jc w:val="center"/>
            </w:pPr>
          </w:p>
        </w:tc>
        <w:tc>
          <w:tcPr>
            <w:tcW w:w="567" w:type="dxa"/>
            <w:vAlign w:val="center"/>
          </w:tcPr>
          <w:p w14:paraId="7BE47AC4" w14:textId="77777777" w:rsidR="000F189E" w:rsidRDefault="000F189E" w:rsidP="00204068">
            <w:pPr>
              <w:pStyle w:val="03Text"/>
              <w:spacing w:beforeLines="60" w:before="144" w:afterLines="60" w:after="144" w:line="240" w:lineRule="auto"/>
              <w:jc w:val="center"/>
            </w:pPr>
          </w:p>
        </w:tc>
        <w:tc>
          <w:tcPr>
            <w:tcW w:w="1424" w:type="dxa"/>
          </w:tcPr>
          <w:p w14:paraId="0746B0CF" w14:textId="77777777" w:rsidR="000F189E" w:rsidRDefault="000F189E" w:rsidP="00204068">
            <w:pPr>
              <w:pStyle w:val="03Text"/>
              <w:spacing w:beforeLines="60" w:before="144" w:afterLines="60" w:after="144" w:line="240" w:lineRule="auto"/>
            </w:pPr>
            <w:r>
              <w:t>verschlüsselt.</w:t>
            </w:r>
          </w:p>
        </w:tc>
      </w:tr>
      <w:tr w:rsidR="000F189E" w14:paraId="5B360E3F" w14:textId="77777777" w:rsidTr="00204068">
        <w:tc>
          <w:tcPr>
            <w:tcW w:w="2551" w:type="dxa"/>
            <w:vAlign w:val="center"/>
          </w:tcPr>
          <w:p w14:paraId="2FB73047"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21C3DAE7"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71B191DA"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44355267"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4CA71D26"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42160B94"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62C6FF43"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073B86A8"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11A9A24B"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33C3C0C2" w14:textId="77777777" w:rsidR="000F189E" w:rsidRDefault="000F189E" w:rsidP="00204068">
            <w:pPr>
              <w:pStyle w:val="03Text"/>
              <w:spacing w:beforeLines="60" w:before="144" w:afterLines="60" w:after="144" w:line="240" w:lineRule="auto"/>
              <w:jc w:val="center"/>
            </w:pPr>
            <w:r>
              <w:t>…</w:t>
            </w:r>
          </w:p>
        </w:tc>
        <w:tc>
          <w:tcPr>
            <w:tcW w:w="567" w:type="dxa"/>
            <w:vAlign w:val="center"/>
          </w:tcPr>
          <w:p w14:paraId="77C69E13" w14:textId="77777777" w:rsidR="000F189E" w:rsidRDefault="000F189E" w:rsidP="00204068">
            <w:pPr>
              <w:pStyle w:val="03Text"/>
              <w:spacing w:beforeLines="60" w:before="144" w:afterLines="60" w:after="144" w:line="240" w:lineRule="auto"/>
              <w:jc w:val="center"/>
            </w:pPr>
            <w:r>
              <w:t>…</w:t>
            </w:r>
          </w:p>
        </w:tc>
        <w:tc>
          <w:tcPr>
            <w:tcW w:w="1424" w:type="dxa"/>
            <w:vAlign w:val="center"/>
          </w:tcPr>
          <w:p w14:paraId="19AB49AC" w14:textId="77777777" w:rsidR="000F189E" w:rsidRDefault="000F189E" w:rsidP="00204068">
            <w:pPr>
              <w:pStyle w:val="03Text"/>
              <w:spacing w:beforeLines="60" w:before="144" w:afterLines="60" w:after="144" w:line="240" w:lineRule="auto"/>
              <w:jc w:val="center"/>
            </w:pPr>
            <w:r>
              <w:t>…</w:t>
            </w:r>
          </w:p>
        </w:tc>
      </w:tr>
    </w:tbl>
    <w:p w14:paraId="43CD5AA8" w14:textId="5743C510" w:rsidR="000F189E" w:rsidRDefault="000F189E" w:rsidP="000F189E">
      <w:pPr>
        <w:pStyle w:val="06Abbildung"/>
        <w:spacing w:before="120"/>
      </w:pPr>
      <w:r>
        <w:t xml:space="preserve">Abbildung 2: Schlüsselbildung für das Verfahren </w:t>
      </w:r>
      <w:proofErr w:type="spellStart"/>
      <w:r>
        <w:t>KolonnePremium</w:t>
      </w:r>
      <w:bookmarkEnd w:id="0"/>
      <w:proofErr w:type="spellEnd"/>
    </w:p>
    <w:p w14:paraId="0434DAE6" w14:textId="3D9EA696" w:rsidR="00E2540D" w:rsidRDefault="00DF29E0" w:rsidP="00F866D9">
      <w:pPr>
        <w:pStyle w:val="04Teilaufgabe"/>
        <w:tabs>
          <w:tab w:val="right" w:pos="9921"/>
        </w:tabs>
      </w:pPr>
      <w:r>
        <w:t xml:space="preserve">Ergänzen Sie in Abbildung </w:t>
      </w:r>
      <w:r w:rsidR="000F189E">
        <w:t>2</w:t>
      </w:r>
      <w:r>
        <w:t xml:space="preserve"> die </w:t>
      </w:r>
      <w:r w:rsidR="00950FEB">
        <w:t>nächsten 6</w:t>
      </w:r>
      <w:r>
        <w:t xml:space="preserve"> Schlüssel.</w:t>
      </w:r>
      <w:r w:rsidR="00596C62">
        <w:tab/>
      </w:r>
      <w:r w:rsidR="008C5250">
        <w:t>[</w:t>
      </w:r>
      <w:r>
        <w:t>2</w:t>
      </w:r>
      <w:r w:rsidR="008C5250">
        <w:t xml:space="preserve"> BE]</w:t>
      </w:r>
    </w:p>
    <w:p w14:paraId="62CAE7CF" w14:textId="34C38B67" w:rsidR="00F5035A" w:rsidRPr="008C5250" w:rsidRDefault="00904C09" w:rsidP="00E2540D">
      <w:pPr>
        <w:pStyle w:val="04Teilaufgabe"/>
        <w:tabs>
          <w:tab w:val="right" w:pos="9921"/>
        </w:tabs>
      </w:pPr>
      <w:r>
        <w:t xml:space="preserve">Begründen Sie, dass sich die Sicherheit des Verfahrens </w:t>
      </w:r>
      <w:proofErr w:type="spellStart"/>
      <w:r>
        <w:rPr>
          <w:i/>
        </w:rPr>
        <w:t>KolonnePremium</w:t>
      </w:r>
      <w:proofErr w:type="spellEnd"/>
      <w:r>
        <w:t xml:space="preserve"> gegenüber dem Verfahren </w:t>
      </w:r>
      <w:r>
        <w:rPr>
          <w:i/>
        </w:rPr>
        <w:t>Kolonne</w:t>
      </w:r>
      <w:r>
        <w:t xml:space="preserve"> bei einer guten Wahl des ersten Schlüssels erhöht, dies bei einer ungünstigen Wahl des ersten Schlüssels aber nicht zutrifft.</w:t>
      </w:r>
      <w:r w:rsidR="00E2540D">
        <w:tab/>
        <w:t>[4 BE]</w:t>
      </w:r>
    </w:p>
    <w:p w14:paraId="0EC3A1EA" w14:textId="77777777" w:rsidR="000F189E" w:rsidRDefault="000F189E">
      <w:pPr>
        <w:rPr>
          <w:b/>
          <w:bCs/>
          <w:kern w:val="32"/>
          <w:sz w:val="28"/>
          <w:szCs w:val="26"/>
        </w:rPr>
      </w:pPr>
      <w:r>
        <w:br w:type="page"/>
      </w:r>
    </w:p>
    <w:p w14:paraId="68799F7B" w14:textId="744B7B3C" w:rsidR="00445532" w:rsidRDefault="001C4825" w:rsidP="00D61019">
      <w:pPr>
        <w:pStyle w:val="01Aufgabe"/>
        <w:spacing w:before="240"/>
      </w:pPr>
      <w:r>
        <w:lastRenderedPageBreak/>
        <w:t>Material</w:t>
      </w:r>
    </w:p>
    <w:p w14:paraId="09063A4D" w14:textId="77777777" w:rsidR="00861576" w:rsidRDefault="00861576" w:rsidP="00FF4BBD">
      <w:pPr>
        <w:pStyle w:val="02klberschrift"/>
        <w:spacing w:before="120" w:after="0"/>
      </w:pPr>
    </w:p>
    <w:p w14:paraId="615509E6" w14:textId="2E658E06" w:rsidR="001C4825" w:rsidRDefault="001C4825" w:rsidP="00FF4BBD">
      <w:pPr>
        <w:pStyle w:val="02klberschrift"/>
        <w:spacing w:before="120" w:after="0"/>
      </w:pPr>
      <w:r w:rsidRPr="005A2E27">
        <w:t>zu Aufgabenteil</w:t>
      </w:r>
      <w:r w:rsidR="000F40B3">
        <w:t>en</w:t>
      </w:r>
      <w:r w:rsidRPr="005A2E27">
        <w:t xml:space="preserve"> a)</w:t>
      </w:r>
      <w:r w:rsidR="000F40B3">
        <w:t xml:space="preserve"> – b)</w:t>
      </w:r>
    </w:p>
    <w:p w14:paraId="2C5FEADE" w14:textId="1B2AD461" w:rsidR="00AF0FF7" w:rsidRPr="00D93512" w:rsidRDefault="00AF0FF7" w:rsidP="00570063">
      <w:pPr>
        <w:pStyle w:val="03Text"/>
        <w:spacing w:after="120"/>
        <w:rPr>
          <w:rStyle w:val="07Code"/>
          <w:spacing w:val="-2"/>
          <w:lang w:val="en-US"/>
        </w:rPr>
      </w:pPr>
      <w:proofErr w:type="gramStart"/>
      <w:r w:rsidRPr="00D93512">
        <w:rPr>
          <w:rStyle w:val="07Code"/>
          <w:spacing w:val="-2"/>
          <w:lang w:val="en-US"/>
        </w:rPr>
        <w:t>A  B</w:t>
      </w:r>
      <w:proofErr w:type="gramEnd"/>
      <w:r w:rsidRPr="00D93512">
        <w:rPr>
          <w:rStyle w:val="07Code"/>
          <w:spacing w:val="-2"/>
          <w:lang w:val="en-US"/>
        </w:rPr>
        <w:t xml:space="preserve">  C  D  E  F  G  H  I  J  K  L  M  N  O </w:t>
      </w:r>
      <w:r w:rsidR="00570063" w:rsidRPr="00D93512">
        <w:rPr>
          <w:rStyle w:val="07Code"/>
          <w:spacing w:val="-2"/>
          <w:lang w:val="en-US"/>
        </w:rPr>
        <w:t xml:space="preserve"> </w:t>
      </w:r>
      <w:r w:rsidRPr="00D93512">
        <w:rPr>
          <w:rStyle w:val="07Code"/>
          <w:spacing w:val="-2"/>
          <w:lang w:val="en-US"/>
        </w:rPr>
        <w:t>P  Q  R  S  T  U  V  W  X  Y  Z</w:t>
      </w:r>
    </w:p>
    <w:p w14:paraId="71E7B429" w14:textId="37A4ECDC" w:rsidR="000F40B3" w:rsidRDefault="000F40B3" w:rsidP="000F40B3">
      <w:pPr>
        <w:pStyle w:val="06Abbildung"/>
        <w:rPr>
          <w:rStyle w:val="07Code"/>
          <w:rFonts w:ascii="Calibri" w:hAnsi="Calibri" w:cs="Times New Roman"/>
          <w:bCs w:val="0"/>
          <w:szCs w:val="22"/>
        </w:rPr>
      </w:pPr>
      <w:r w:rsidRPr="000F40B3">
        <w:rPr>
          <w:rStyle w:val="07Code"/>
          <w:rFonts w:ascii="Calibri" w:hAnsi="Calibri" w:cs="Times New Roman"/>
          <w:bCs w:val="0"/>
          <w:szCs w:val="22"/>
        </w:rPr>
        <w:t xml:space="preserve">Abbildung </w:t>
      </w:r>
      <w:r w:rsidR="000F189E">
        <w:rPr>
          <w:rStyle w:val="07Code"/>
          <w:rFonts w:ascii="Calibri" w:hAnsi="Calibri" w:cs="Times New Roman"/>
          <w:bCs w:val="0"/>
          <w:szCs w:val="22"/>
        </w:rPr>
        <w:t>3</w:t>
      </w:r>
      <w:r w:rsidRPr="000F40B3">
        <w:rPr>
          <w:rStyle w:val="07Code"/>
          <w:rFonts w:ascii="Calibri" w:hAnsi="Calibri" w:cs="Times New Roman"/>
          <w:bCs w:val="0"/>
          <w:szCs w:val="22"/>
        </w:rPr>
        <w:t xml:space="preserve">: Hilfsmittel zur Durchführung </w:t>
      </w:r>
      <w:r w:rsidR="00570063">
        <w:rPr>
          <w:rStyle w:val="07Code"/>
          <w:rFonts w:ascii="Calibri" w:hAnsi="Calibri" w:cs="Times New Roman"/>
          <w:bCs w:val="0"/>
          <w:szCs w:val="22"/>
        </w:rPr>
        <w:t>von</w:t>
      </w:r>
      <w:r w:rsidRPr="000F40B3">
        <w:rPr>
          <w:rStyle w:val="07Code"/>
          <w:rFonts w:ascii="Calibri" w:hAnsi="Calibri" w:cs="Times New Roman"/>
          <w:bCs w:val="0"/>
          <w:szCs w:val="22"/>
        </w:rPr>
        <w:t xml:space="preserve"> </w:t>
      </w:r>
      <w:r w:rsidR="00346D24">
        <w:rPr>
          <w:rStyle w:val="07Code"/>
          <w:rFonts w:ascii="Calibri" w:hAnsi="Calibri" w:cs="Times New Roman"/>
          <w:bCs w:val="0"/>
          <w:szCs w:val="22"/>
        </w:rPr>
        <w:t>Caesar</w:t>
      </w:r>
      <w:r w:rsidRPr="000F40B3">
        <w:rPr>
          <w:rStyle w:val="07Code"/>
          <w:rFonts w:ascii="Calibri" w:hAnsi="Calibri" w:cs="Times New Roman"/>
          <w:bCs w:val="0"/>
          <w:szCs w:val="22"/>
        </w:rPr>
        <w:t>-Verschlüsselung</w:t>
      </w:r>
      <w:r w:rsidR="00570063">
        <w:rPr>
          <w:rStyle w:val="07Code"/>
          <w:rFonts w:ascii="Calibri" w:hAnsi="Calibri" w:cs="Times New Roman"/>
          <w:bCs w:val="0"/>
          <w:szCs w:val="22"/>
        </w:rPr>
        <w:t>en</w:t>
      </w:r>
    </w:p>
    <w:p w14:paraId="7A554F86" w14:textId="77777777" w:rsidR="00861576" w:rsidRDefault="00861576" w:rsidP="000F40B3">
      <w:pPr>
        <w:pStyle w:val="02klberschrift"/>
        <w:rPr>
          <w:rStyle w:val="07Code"/>
          <w:rFonts w:ascii="Calibri" w:hAnsi="Calibri" w:cs="Times New Roman"/>
          <w:bCs/>
          <w:szCs w:val="22"/>
        </w:rPr>
      </w:pPr>
    </w:p>
    <w:p w14:paraId="260DE195" w14:textId="4E71AF0C" w:rsidR="000F40B3" w:rsidRDefault="000F40B3" w:rsidP="000F40B3">
      <w:pPr>
        <w:pStyle w:val="02klberschrift"/>
        <w:rPr>
          <w:rStyle w:val="07Code"/>
          <w:rFonts w:ascii="Calibri" w:hAnsi="Calibri" w:cs="Times New Roman"/>
          <w:bCs/>
          <w:szCs w:val="22"/>
        </w:rPr>
      </w:pPr>
      <w:r>
        <w:rPr>
          <w:rStyle w:val="07Code"/>
          <w:rFonts w:ascii="Calibri" w:hAnsi="Calibri" w:cs="Times New Roman"/>
          <w:bCs/>
          <w:szCs w:val="22"/>
        </w:rPr>
        <w:t>zu Aufgabenteil a)</w:t>
      </w:r>
    </w:p>
    <w:p w14:paraId="47EBA4C0" w14:textId="77777777" w:rsidR="00974E2C" w:rsidRPr="00974E2C" w:rsidRDefault="00974E2C" w:rsidP="00974E2C">
      <w:pPr>
        <w:pStyle w:val="02klberschrift"/>
        <w:spacing w:line="240" w:lineRule="auto"/>
        <w:rPr>
          <w:rStyle w:val="07Code"/>
          <w:rFonts w:ascii="Calibri" w:hAnsi="Calibri" w:cs="Times New Roman"/>
          <w:bCs/>
          <w:sz w:val="12"/>
          <w:szCs w:val="12"/>
        </w:rPr>
      </w:pPr>
    </w:p>
    <w:bookmarkStart w:id="1" w:name="_Hlk148373613"/>
    <w:p w14:paraId="505E248A" w14:textId="19617E6F" w:rsidR="00094958" w:rsidRDefault="00094958" w:rsidP="00094958">
      <w:pPr>
        <w:pStyle w:val="03Text"/>
        <w:spacing w:before="1680"/>
        <w:jc w:val="center"/>
      </w:pPr>
      <w:r>
        <w:rPr>
          <w:noProof/>
        </w:rPr>
        <mc:AlternateContent>
          <mc:Choice Requires="wps">
            <w:drawing>
              <wp:anchor distT="0" distB="0" distL="114300" distR="114300" simplePos="0" relativeHeight="251676672" behindDoc="0" locked="0" layoutInCell="1" allowOverlap="1" wp14:anchorId="6DDFB4CF" wp14:editId="0913AE14">
                <wp:simplePos x="0" y="0"/>
                <wp:positionH relativeFrom="column">
                  <wp:posOffset>443280</wp:posOffset>
                </wp:positionH>
                <wp:positionV relativeFrom="paragraph">
                  <wp:posOffset>-201282</wp:posOffset>
                </wp:positionV>
                <wp:extent cx="1378585" cy="1378585"/>
                <wp:effectExtent l="0" t="0" r="0" b="0"/>
                <wp:wrapNone/>
                <wp:docPr id="32" name="Gebogener Pfeil 32"/>
                <wp:cNvGraphicFramePr/>
                <a:graphic xmlns:a="http://schemas.openxmlformats.org/drawingml/2006/main">
                  <a:graphicData uri="http://schemas.microsoft.com/office/word/2010/wordprocessingShape">
                    <wps:wsp>
                      <wps:cNvSpPr/>
                      <wps:spPr>
                        <a:xfrm flipH="1">
                          <a:off x="0" y="0"/>
                          <a:ext cx="1378585" cy="1378585"/>
                        </a:xfrm>
                        <a:prstGeom prst="circularArrow">
                          <a:avLst>
                            <a:gd name="adj1" fmla="val 0"/>
                            <a:gd name="adj2" fmla="val 801189"/>
                            <a:gd name="adj3" fmla="val 20760023"/>
                            <a:gd name="adj4" fmla="val 2550243"/>
                            <a:gd name="adj5" fmla="val 5342"/>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FFA75F" id="Gebogener Pfeil 32" o:spid="_x0000_s1026" style="position:absolute;margin-left:34.9pt;margin-top:-15.85pt;width:108.55pt;height:108.55pt;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78585,1378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" path="m1143167,1105251c952540,1313254,644919,1365057,396683,1230959,148446,1096860,23133,811184,92594,537727,162055,264269,408509,73025,690650,73647v282141,622,527750,192950,596005,466712l1360294,539527r-55392,142819l1213015,541189r73640,-831c1218401,266597,972792,74268,690650,73646,408509,73024,162054,264268,92594,537726v-69461,273458,55852,559134,304089,693232c644920,1365057,952540,1313254,1143167,1105250r,1xe" fillcolor="black [3213]" strokecolor="black [3213]" strokeweight="2pt">
                <v:path arrowok="t" o:connecttype="custom" o:connectlocs="1143167,1105251;396683,1230959;92594,537727;690650,73647;1286655,540359;1360294,539527;1304902,682346;1213015,541189;1286655,540358;690650,73646;92594,537726;396683,1230958;1143167,1105250;1143167,1105251" o:connectangles="0,0,0,0,0,0,0,0,0,0,0,0,0,0"/>
              </v:shape>
            </w:pict>
          </mc:Fallback>
        </mc:AlternateContent>
      </w:r>
      <w:r>
        <w:rPr>
          <w:noProof/>
        </w:rPr>
        <mc:AlternateContent>
          <mc:Choice Requires="wps">
            <w:drawing>
              <wp:inline distT="0" distB="0" distL="0" distR="0" wp14:anchorId="3869884F" wp14:editId="4C3C30DB">
                <wp:extent cx="1099524" cy="1127573"/>
                <wp:effectExtent l="0" t="0" r="5715" b="0"/>
                <wp:docPr id="4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524" cy="1127573"/>
                        </a:xfrm>
                        <a:prstGeom prst="rect">
                          <a:avLst/>
                        </a:prstGeom>
                        <a:noFill/>
                        <a:ln w="9525">
                          <a:noFill/>
                          <a:miter lim="800000"/>
                          <a:headEnd/>
                          <a:tailEnd/>
                        </a:ln>
                      </wps:spPr>
                      <wps:txbx>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01DC4274" w14:textId="77777777" w:rsidTr="008A03A9">
                              <w:trPr>
                                <w:trHeight w:val="567"/>
                              </w:trPr>
                              <w:tc>
                                <w:tcPr>
                                  <w:tcW w:w="567" w:type="dxa"/>
                                  <w:vAlign w:val="center"/>
                                </w:tcPr>
                                <w:p w14:paraId="2A7E31DB"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464B62D1"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551AD7F9" w14:textId="77777777" w:rsidR="008A03A9" w:rsidRPr="00385B47" w:rsidRDefault="008A03A9" w:rsidP="008A03A9">
                                  <w:pPr>
                                    <w:pStyle w:val="03Text"/>
                                    <w:spacing w:before="0" w:line="200" w:lineRule="exact"/>
                                    <w:jc w:val="center"/>
                                    <w:rPr>
                                      <w:rFonts w:ascii="Courier New" w:hAnsi="Courier New" w:cs="Courier New"/>
                                    </w:rPr>
                                  </w:pPr>
                                </w:p>
                              </w:tc>
                            </w:tr>
                            <w:tr w:rsidR="008A03A9" w14:paraId="3C1CF605" w14:textId="77777777" w:rsidTr="008A03A9">
                              <w:trPr>
                                <w:trHeight w:val="567"/>
                              </w:trPr>
                              <w:tc>
                                <w:tcPr>
                                  <w:tcW w:w="567" w:type="dxa"/>
                                  <w:vAlign w:val="center"/>
                                </w:tcPr>
                                <w:p w14:paraId="79EE0B31"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3C3059B4"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25EE2562" w14:textId="77777777" w:rsidR="008A03A9" w:rsidRPr="00385B47" w:rsidRDefault="008A03A9" w:rsidP="008A03A9">
                                  <w:pPr>
                                    <w:pStyle w:val="03Text"/>
                                    <w:spacing w:before="0" w:line="200" w:lineRule="exact"/>
                                    <w:jc w:val="center"/>
                                    <w:rPr>
                                      <w:rFonts w:ascii="Courier New" w:hAnsi="Courier New" w:cs="Courier New"/>
                                    </w:rPr>
                                  </w:pPr>
                                </w:p>
                              </w:tc>
                            </w:tr>
                            <w:tr w:rsidR="008A03A9" w14:paraId="744E992E" w14:textId="77777777" w:rsidTr="008A03A9">
                              <w:trPr>
                                <w:trHeight w:val="567"/>
                              </w:trPr>
                              <w:tc>
                                <w:tcPr>
                                  <w:tcW w:w="567" w:type="dxa"/>
                                  <w:vAlign w:val="center"/>
                                </w:tcPr>
                                <w:p w14:paraId="3E16FA5A"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128F350D"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1AF2EBD9" w14:textId="77777777" w:rsidR="008A03A9" w:rsidRPr="00385B47" w:rsidRDefault="008A03A9" w:rsidP="008A03A9">
                                  <w:pPr>
                                    <w:pStyle w:val="03Text"/>
                                    <w:spacing w:before="0" w:line="200" w:lineRule="exact"/>
                                    <w:jc w:val="center"/>
                                    <w:rPr>
                                      <w:rFonts w:ascii="Courier New" w:hAnsi="Courier New" w:cs="Courier New"/>
                                    </w:rPr>
                                  </w:pPr>
                                </w:p>
                              </w:tc>
                            </w:tr>
                          </w:tbl>
                          <w:p w14:paraId="06576024" w14:textId="77777777" w:rsidR="008A03A9" w:rsidRPr="00A42AA5" w:rsidRDefault="008A03A9" w:rsidP="00094958">
                            <w:pPr>
                              <w:rPr>
                                <w:color w:val="FFFFFF" w:themeColor="background1"/>
                                <w14:textFill>
                                  <w14:noFill/>
                                </w14:textFill>
                              </w:rPr>
                            </w:pPr>
                          </w:p>
                        </w:txbxContent>
                      </wps:txbx>
                      <wps:bodyPr rot="0" vert="horz" wrap="square" lIns="0" tIns="0" rIns="0" bIns="0" anchor="ctr" anchorCtr="0">
                        <a:noAutofit/>
                      </wps:bodyPr>
                    </wps:wsp>
                  </a:graphicData>
                </a:graphic>
              </wp:inline>
            </w:drawing>
          </mc:Choice>
          <mc:Fallback>
            <w:pict>
              <v:shape w14:anchorId="3869884F" id="_x0000_s1030" type="#_x0000_t202" style="width:86.6pt;height:88.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" filled="f" stroked="f">
                <v:textbox inset="0,0,0,0">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01DC4274" w14:textId="77777777" w:rsidTr="008A03A9">
                        <w:trPr>
                          <w:trHeight w:val="567"/>
                        </w:trPr>
                        <w:tc>
                          <w:tcPr>
                            <w:tcW w:w="567" w:type="dxa"/>
                            <w:vAlign w:val="center"/>
                          </w:tcPr>
                          <w:p w14:paraId="2A7E31DB"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464B62D1"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551AD7F9" w14:textId="77777777" w:rsidR="008A03A9" w:rsidRPr="00385B47" w:rsidRDefault="008A03A9" w:rsidP="008A03A9">
                            <w:pPr>
                              <w:pStyle w:val="03Text"/>
                              <w:spacing w:before="0" w:line="200" w:lineRule="exact"/>
                              <w:jc w:val="center"/>
                              <w:rPr>
                                <w:rFonts w:ascii="Courier New" w:hAnsi="Courier New" w:cs="Courier New"/>
                              </w:rPr>
                            </w:pPr>
                          </w:p>
                        </w:tc>
                      </w:tr>
                      <w:tr w:rsidR="008A03A9" w14:paraId="3C1CF605" w14:textId="77777777" w:rsidTr="008A03A9">
                        <w:trPr>
                          <w:trHeight w:val="567"/>
                        </w:trPr>
                        <w:tc>
                          <w:tcPr>
                            <w:tcW w:w="567" w:type="dxa"/>
                            <w:vAlign w:val="center"/>
                          </w:tcPr>
                          <w:p w14:paraId="79EE0B31"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3C3059B4"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25EE2562" w14:textId="77777777" w:rsidR="008A03A9" w:rsidRPr="00385B47" w:rsidRDefault="008A03A9" w:rsidP="008A03A9">
                            <w:pPr>
                              <w:pStyle w:val="03Text"/>
                              <w:spacing w:before="0" w:line="200" w:lineRule="exact"/>
                              <w:jc w:val="center"/>
                              <w:rPr>
                                <w:rFonts w:ascii="Courier New" w:hAnsi="Courier New" w:cs="Courier New"/>
                              </w:rPr>
                            </w:pPr>
                          </w:p>
                        </w:tc>
                      </w:tr>
                      <w:tr w:rsidR="008A03A9" w14:paraId="744E992E" w14:textId="77777777" w:rsidTr="008A03A9">
                        <w:trPr>
                          <w:trHeight w:val="567"/>
                        </w:trPr>
                        <w:tc>
                          <w:tcPr>
                            <w:tcW w:w="567" w:type="dxa"/>
                            <w:vAlign w:val="center"/>
                          </w:tcPr>
                          <w:p w14:paraId="3E16FA5A"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128F350D"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1AF2EBD9" w14:textId="77777777" w:rsidR="008A03A9" w:rsidRPr="00385B47" w:rsidRDefault="008A03A9" w:rsidP="008A03A9">
                            <w:pPr>
                              <w:pStyle w:val="03Text"/>
                              <w:spacing w:before="0" w:line="200" w:lineRule="exact"/>
                              <w:jc w:val="center"/>
                              <w:rPr>
                                <w:rFonts w:ascii="Courier New" w:hAnsi="Courier New" w:cs="Courier New"/>
                              </w:rPr>
                            </w:pPr>
                          </w:p>
                        </w:tc>
                      </w:tr>
                    </w:tbl>
                    <w:p w14:paraId="06576024" w14:textId="77777777" w:rsidR="008A03A9" w:rsidRPr="00A42AA5" w:rsidRDefault="008A03A9" w:rsidP="00094958">
                      <w:pPr>
                        <w:rPr>
                          <w:color w:val="FFFFFF" w:themeColor="background1"/>
                          <w14:textFill>
                            <w14:noFill/>
                          </w14:textFill>
                        </w:rPr>
                      </w:pPr>
                    </w:p>
                  </w:txbxContent>
                </v:textbox>
                <w10:anchorlock/>
              </v:shape>
            </w:pict>
          </mc:Fallback>
        </mc:AlternateContent>
      </w:r>
      <w:r>
        <w:t xml:space="preserve">      </w:t>
      </w:r>
      <w:r w:rsidRPr="006D785E">
        <w:rPr>
          <w:noProof/>
          <w:position w:val="66"/>
        </w:rPr>
        <mc:AlternateContent>
          <mc:Choice Requires="wps">
            <w:drawing>
              <wp:inline distT="0" distB="0" distL="0" distR="0" wp14:anchorId="46C876F9" wp14:editId="13890394">
                <wp:extent cx="674798" cy="166255"/>
                <wp:effectExtent l="38100" t="19050" r="0" b="43815"/>
                <wp:docPr id="41" name="Pfeil: nach rechts 23"/>
                <wp:cNvGraphicFramePr/>
                <a:graphic xmlns:a="http://schemas.openxmlformats.org/drawingml/2006/main">
                  <a:graphicData uri="http://schemas.microsoft.com/office/word/2010/wordprocessingShape">
                    <wps:wsp>
                      <wps:cNvSpPr/>
                      <wps:spPr>
                        <a:xfrm>
                          <a:off x="0" y="0"/>
                          <a:ext cx="674798" cy="166255"/>
                        </a:xfrm>
                        <a:prstGeom prst="rightArrow">
                          <a:avLst>
                            <a:gd name="adj1" fmla="val 0"/>
                            <a:gd name="adj2" fmla="val 50000"/>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6341FDBE" id="Pfeil: nach rechts 23" o:spid="_x0000_s1026" type="#_x0000_t13" style="width:53.15pt;height:13.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" adj="18939,10800" fillcolor="black [3213]" strokecolor="black [3213]" strokeweight="2pt">
                <w10:anchorlock/>
              </v:shape>
            </w:pict>
          </mc:Fallback>
        </mc:AlternateContent>
      </w:r>
      <w:r>
        <w:t xml:space="preserve">  </w:t>
      </w:r>
      <w:r>
        <w:rPr>
          <w:noProof/>
        </w:rPr>
        <mc:AlternateContent>
          <mc:Choice Requires="wps">
            <w:drawing>
              <wp:inline distT="0" distB="0" distL="0" distR="0" wp14:anchorId="0A5B056F" wp14:editId="60EC1D6F">
                <wp:extent cx="1099524" cy="1127573"/>
                <wp:effectExtent l="0" t="0" r="5715" b="0"/>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524" cy="1127573"/>
                        </a:xfrm>
                        <a:prstGeom prst="rect">
                          <a:avLst/>
                        </a:prstGeom>
                        <a:noFill/>
                        <a:ln w="9525">
                          <a:noFill/>
                          <a:miter lim="800000"/>
                          <a:headEnd/>
                          <a:tailEnd/>
                        </a:ln>
                      </wps:spPr>
                      <wps:txbx>
                        <w:txbxContent>
                          <w:tbl>
                            <w:tblPr>
                              <w:tblStyle w:val="Tabellenraster"/>
                              <w:tblW w:w="0" w:type="auto"/>
                              <w:tblInd w:w="-5" w:type="dxa"/>
                              <w:tblCellMar>
                                <w:left w:w="28" w:type="dxa"/>
                                <w:right w:w="28" w:type="dxa"/>
                              </w:tblCellMar>
                              <w:tblLook w:val="04A0" w:firstRow="1" w:lastRow="0" w:firstColumn="1" w:lastColumn="0" w:noHBand="0" w:noVBand="1"/>
                            </w:tblPr>
                            <w:tblGrid>
                              <w:gridCol w:w="567"/>
                              <w:gridCol w:w="567"/>
                              <w:gridCol w:w="567"/>
                            </w:tblGrid>
                            <w:tr w:rsidR="008A03A9" w14:paraId="3D36E601" w14:textId="77777777" w:rsidTr="008A03A9">
                              <w:trPr>
                                <w:trHeight w:val="567"/>
                              </w:trPr>
                              <w:tc>
                                <w:tcPr>
                                  <w:tcW w:w="567" w:type="dxa"/>
                                  <w:vAlign w:val="center"/>
                                </w:tcPr>
                                <w:p w14:paraId="6110043E"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3E7F9D15"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40BA114F" w14:textId="77777777" w:rsidR="008A03A9" w:rsidRPr="00451A48" w:rsidRDefault="008A03A9" w:rsidP="008A03A9">
                                  <w:pPr>
                                    <w:pStyle w:val="03Text"/>
                                    <w:spacing w:before="0" w:line="200" w:lineRule="exact"/>
                                    <w:jc w:val="right"/>
                                    <w:rPr>
                                      <w:rFonts w:ascii="Courier New" w:hAnsi="Courier New" w:cs="Courier New"/>
                                    </w:rPr>
                                  </w:pPr>
                                </w:p>
                              </w:tc>
                            </w:tr>
                            <w:tr w:rsidR="008A03A9" w14:paraId="008682CE" w14:textId="77777777" w:rsidTr="008A03A9">
                              <w:trPr>
                                <w:trHeight w:val="567"/>
                              </w:trPr>
                              <w:tc>
                                <w:tcPr>
                                  <w:tcW w:w="567" w:type="dxa"/>
                                  <w:vAlign w:val="center"/>
                                </w:tcPr>
                                <w:p w14:paraId="7E229A30"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10821DE0"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6AC0C65B" w14:textId="77777777" w:rsidR="008A03A9" w:rsidRPr="00451A48" w:rsidRDefault="008A03A9" w:rsidP="008A03A9">
                                  <w:pPr>
                                    <w:pStyle w:val="03Text"/>
                                    <w:spacing w:before="0" w:line="200" w:lineRule="exact"/>
                                    <w:jc w:val="right"/>
                                    <w:rPr>
                                      <w:rFonts w:ascii="Courier New" w:hAnsi="Courier New" w:cs="Courier New"/>
                                    </w:rPr>
                                  </w:pPr>
                                </w:p>
                              </w:tc>
                            </w:tr>
                            <w:tr w:rsidR="008A03A9" w14:paraId="46F84965" w14:textId="77777777" w:rsidTr="008A03A9">
                              <w:trPr>
                                <w:trHeight w:val="567"/>
                              </w:trPr>
                              <w:tc>
                                <w:tcPr>
                                  <w:tcW w:w="567" w:type="dxa"/>
                                  <w:vAlign w:val="center"/>
                                </w:tcPr>
                                <w:p w14:paraId="4354C1F9"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25A23C96"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5BFAFE3D" w14:textId="77777777" w:rsidR="008A03A9" w:rsidRPr="00451A48" w:rsidRDefault="008A03A9" w:rsidP="008A03A9">
                                  <w:pPr>
                                    <w:pStyle w:val="03Text"/>
                                    <w:spacing w:before="0" w:line="200" w:lineRule="exact"/>
                                    <w:jc w:val="right"/>
                                    <w:rPr>
                                      <w:rFonts w:ascii="Courier New" w:hAnsi="Courier New" w:cs="Courier New"/>
                                    </w:rPr>
                                  </w:pPr>
                                </w:p>
                              </w:tc>
                            </w:tr>
                          </w:tbl>
                          <w:p w14:paraId="3E247C5C" w14:textId="77777777" w:rsidR="008A03A9" w:rsidRPr="00A42AA5" w:rsidRDefault="008A03A9" w:rsidP="00094958">
                            <w:pPr>
                              <w:rPr>
                                <w:color w:val="FFFFFF" w:themeColor="background1"/>
                                <w14:textFill>
                                  <w14:noFill/>
                                </w14:textFill>
                              </w:rPr>
                            </w:pPr>
                          </w:p>
                        </w:txbxContent>
                      </wps:txbx>
                      <wps:bodyPr rot="0" vert="horz" wrap="square" lIns="0" tIns="0" rIns="0" bIns="0" anchor="ctr" anchorCtr="0">
                        <a:noAutofit/>
                      </wps:bodyPr>
                    </wps:wsp>
                  </a:graphicData>
                </a:graphic>
              </wp:inline>
            </w:drawing>
          </mc:Choice>
          <mc:Fallback>
            <w:pict>
              <v:shape w14:anchorId="0A5B056F" id="_x0000_s1031" type="#_x0000_t202" style="width:86.6pt;height:88.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" filled="f" stroked="f">
                <v:textbox inset="0,0,0,0">
                  <w:txbxContent>
                    <w:tbl>
                      <w:tblPr>
                        <w:tblStyle w:val="Tabellenraster"/>
                        <w:tblW w:w="0" w:type="auto"/>
                        <w:tblInd w:w="-5" w:type="dxa"/>
                        <w:tblCellMar>
                          <w:left w:w="28" w:type="dxa"/>
                          <w:right w:w="28" w:type="dxa"/>
                        </w:tblCellMar>
                        <w:tblLook w:val="04A0" w:firstRow="1" w:lastRow="0" w:firstColumn="1" w:lastColumn="0" w:noHBand="0" w:noVBand="1"/>
                      </w:tblPr>
                      <w:tblGrid>
                        <w:gridCol w:w="567"/>
                        <w:gridCol w:w="567"/>
                        <w:gridCol w:w="567"/>
                      </w:tblGrid>
                      <w:tr w:rsidR="008A03A9" w14:paraId="3D36E601" w14:textId="77777777" w:rsidTr="008A03A9">
                        <w:trPr>
                          <w:trHeight w:val="567"/>
                        </w:trPr>
                        <w:tc>
                          <w:tcPr>
                            <w:tcW w:w="567" w:type="dxa"/>
                            <w:vAlign w:val="center"/>
                          </w:tcPr>
                          <w:p w14:paraId="6110043E"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3E7F9D15"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40BA114F" w14:textId="77777777" w:rsidR="008A03A9" w:rsidRPr="00451A48" w:rsidRDefault="008A03A9" w:rsidP="008A03A9">
                            <w:pPr>
                              <w:pStyle w:val="03Text"/>
                              <w:spacing w:before="0" w:line="200" w:lineRule="exact"/>
                              <w:jc w:val="right"/>
                              <w:rPr>
                                <w:rFonts w:ascii="Courier New" w:hAnsi="Courier New" w:cs="Courier New"/>
                              </w:rPr>
                            </w:pPr>
                          </w:p>
                        </w:tc>
                      </w:tr>
                      <w:tr w:rsidR="008A03A9" w14:paraId="008682CE" w14:textId="77777777" w:rsidTr="008A03A9">
                        <w:trPr>
                          <w:trHeight w:val="567"/>
                        </w:trPr>
                        <w:tc>
                          <w:tcPr>
                            <w:tcW w:w="567" w:type="dxa"/>
                            <w:vAlign w:val="center"/>
                          </w:tcPr>
                          <w:p w14:paraId="7E229A30"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10821DE0"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6AC0C65B" w14:textId="77777777" w:rsidR="008A03A9" w:rsidRPr="00451A48" w:rsidRDefault="008A03A9" w:rsidP="008A03A9">
                            <w:pPr>
                              <w:pStyle w:val="03Text"/>
                              <w:spacing w:before="0" w:line="200" w:lineRule="exact"/>
                              <w:jc w:val="right"/>
                              <w:rPr>
                                <w:rFonts w:ascii="Courier New" w:hAnsi="Courier New" w:cs="Courier New"/>
                              </w:rPr>
                            </w:pPr>
                          </w:p>
                        </w:tc>
                      </w:tr>
                      <w:tr w:rsidR="008A03A9" w14:paraId="46F84965" w14:textId="77777777" w:rsidTr="008A03A9">
                        <w:trPr>
                          <w:trHeight w:val="567"/>
                        </w:trPr>
                        <w:tc>
                          <w:tcPr>
                            <w:tcW w:w="567" w:type="dxa"/>
                            <w:vAlign w:val="center"/>
                          </w:tcPr>
                          <w:p w14:paraId="4354C1F9"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25A23C96"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5BFAFE3D" w14:textId="77777777" w:rsidR="008A03A9" w:rsidRPr="00451A48" w:rsidRDefault="008A03A9" w:rsidP="008A03A9">
                            <w:pPr>
                              <w:pStyle w:val="03Text"/>
                              <w:spacing w:before="0" w:line="200" w:lineRule="exact"/>
                              <w:jc w:val="right"/>
                              <w:rPr>
                                <w:rFonts w:ascii="Courier New" w:hAnsi="Courier New" w:cs="Courier New"/>
                              </w:rPr>
                            </w:pPr>
                          </w:p>
                        </w:tc>
                      </w:tr>
                    </w:tbl>
                    <w:p w14:paraId="3E247C5C" w14:textId="77777777" w:rsidR="008A03A9" w:rsidRPr="00A42AA5" w:rsidRDefault="008A03A9" w:rsidP="00094958">
                      <w:pPr>
                        <w:rPr>
                          <w:color w:val="FFFFFF" w:themeColor="background1"/>
                          <w14:textFill>
                            <w14:noFill/>
                          </w14:textFill>
                        </w:rPr>
                      </w:pPr>
                    </w:p>
                  </w:txbxContent>
                </v:textbox>
                <w10:anchorlock/>
              </v:shape>
            </w:pict>
          </mc:Fallback>
        </mc:AlternateContent>
      </w:r>
      <w:r w:rsidRPr="006D785E">
        <w:rPr>
          <w:position w:val="66"/>
        </w:rPr>
        <w:t xml:space="preserve">  </w:t>
      </w:r>
      <w:r w:rsidRPr="006D785E">
        <w:rPr>
          <w:noProof/>
          <w:position w:val="66"/>
        </w:rPr>
        <mc:AlternateContent>
          <mc:Choice Requires="wps">
            <w:drawing>
              <wp:inline distT="0" distB="0" distL="0" distR="0" wp14:anchorId="5D32084F" wp14:editId="6375A87F">
                <wp:extent cx="674798" cy="166255"/>
                <wp:effectExtent l="38100" t="19050" r="0" b="43815"/>
                <wp:docPr id="21" name="Pfeil: nach rechts 23"/>
                <wp:cNvGraphicFramePr/>
                <a:graphic xmlns:a="http://schemas.openxmlformats.org/drawingml/2006/main">
                  <a:graphicData uri="http://schemas.microsoft.com/office/word/2010/wordprocessingShape">
                    <wps:wsp>
                      <wps:cNvSpPr/>
                      <wps:spPr>
                        <a:xfrm>
                          <a:off x="0" y="0"/>
                          <a:ext cx="674798" cy="166255"/>
                        </a:xfrm>
                        <a:prstGeom prst="rightArrow">
                          <a:avLst>
                            <a:gd name="adj1" fmla="val 0"/>
                            <a:gd name="adj2" fmla="val 50000"/>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1FA01DA1" id="Pfeil: nach rechts 23" o:spid="_x0000_s1026" type="#_x0000_t13" style="width:53.15pt;height:13.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" adj="18939,10800" fillcolor="black [3213]" strokecolor="black [3213]" strokeweight="2pt">
                <w10:anchorlock/>
              </v:shape>
            </w:pict>
          </mc:Fallback>
        </mc:AlternateContent>
      </w:r>
      <w:r w:rsidRPr="006D785E">
        <w:rPr>
          <w:position w:val="66"/>
        </w:rPr>
        <w:t xml:space="preserve">  </w:t>
      </w:r>
      <w:r>
        <w:rPr>
          <w:noProof/>
        </w:rPr>
        <mc:AlternateContent>
          <mc:Choice Requires="wps">
            <w:drawing>
              <wp:inline distT="0" distB="0" distL="0" distR="0" wp14:anchorId="33CDFC42" wp14:editId="00534DF1">
                <wp:extent cx="1099524" cy="1127573"/>
                <wp:effectExtent l="0" t="0" r="5715" b="0"/>
                <wp:docPr id="4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524" cy="1127573"/>
                        </a:xfrm>
                        <a:prstGeom prst="rect">
                          <a:avLst/>
                        </a:prstGeom>
                        <a:noFill/>
                        <a:ln w="9525">
                          <a:noFill/>
                          <a:miter lim="800000"/>
                          <a:headEnd/>
                          <a:tailEnd/>
                        </a:ln>
                      </wps:spPr>
                      <wps:txbx>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77E5BA44" w14:textId="77777777" w:rsidTr="008A03A9">
                              <w:trPr>
                                <w:trHeight w:val="567"/>
                              </w:trPr>
                              <w:tc>
                                <w:tcPr>
                                  <w:tcW w:w="567" w:type="dxa"/>
                                  <w:vAlign w:val="center"/>
                                </w:tcPr>
                                <w:p w14:paraId="18C3B901" w14:textId="77777777" w:rsidR="008A03A9" w:rsidRPr="00451A48" w:rsidRDefault="008A03A9" w:rsidP="008A03A9">
                                  <w:pPr>
                                    <w:pStyle w:val="03Text"/>
                                    <w:jc w:val="center"/>
                                    <w:rPr>
                                      <w:rFonts w:ascii="Courier New" w:hAnsi="Courier New" w:cs="Courier New"/>
                                    </w:rPr>
                                  </w:pPr>
                                </w:p>
                              </w:tc>
                              <w:tc>
                                <w:tcPr>
                                  <w:tcW w:w="567" w:type="dxa"/>
                                  <w:vAlign w:val="center"/>
                                </w:tcPr>
                                <w:p w14:paraId="279D1E33" w14:textId="77777777" w:rsidR="008A03A9" w:rsidRPr="00451A48" w:rsidRDefault="008A03A9" w:rsidP="008A03A9">
                                  <w:pPr>
                                    <w:pStyle w:val="03Text"/>
                                    <w:jc w:val="center"/>
                                    <w:rPr>
                                      <w:rFonts w:ascii="Courier New" w:hAnsi="Courier New" w:cs="Courier New"/>
                                    </w:rPr>
                                  </w:pPr>
                                </w:p>
                              </w:tc>
                              <w:tc>
                                <w:tcPr>
                                  <w:tcW w:w="567" w:type="dxa"/>
                                  <w:vAlign w:val="center"/>
                                </w:tcPr>
                                <w:p w14:paraId="519C6544" w14:textId="77777777" w:rsidR="008A03A9" w:rsidRPr="00451A48" w:rsidRDefault="008A03A9" w:rsidP="008A03A9">
                                  <w:pPr>
                                    <w:pStyle w:val="03Text"/>
                                    <w:jc w:val="center"/>
                                    <w:rPr>
                                      <w:rFonts w:ascii="Courier New" w:hAnsi="Courier New" w:cs="Courier New"/>
                                    </w:rPr>
                                  </w:pPr>
                                </w:p>
                              </w:tc>
                            </w:tr>
                            <w:tr w:rsidR="008A03A9" w14:paraId="2DCF74CC" w14:textId="77777777" w:rsidTr="008A03A9">
                              <w:trPr>
                                <w:trHeight w:val="567"/>
                              </w:trPr>
                              <w:tc>
                                <w:tcPr>
                                  <w:tcW w:w="567" w:type="dxa"/>
                                  <w:vAlign w:val="center"/>
                                </w:tcPr>
                                <w:p w14:paraId="4327B75E" w14:textId="77777777" w:rsidR="008A03A9" w:rsidRPr="00451A48" w:rsidRDefault="008A03A9" w:rsidP="008A03A9">
                                  <w:pPr>
                                    <w:pStyle w:val="03Text"/>
                                    <w:jc w:val="center"/>
                                    <w:rPr>
                                      <w:rFonts w:ascii="Courier New" w:hAnsi="Courier New" w:cs="Courier New"/>
                                    </w:rPr>
                                  </w:pPr>
                                </w:p>
                              </w:tc>
                              <w:tc>
                                <w:tcPr>
                                  <w:tcW w:w="567" w:type="dxa"/>
                                  <w:vAlign w:val="center"/>
                                </w:tcPr>
                                <w:p w14:paraId="65B263F1" w14:textId="77777777" w:rsidR="008A03A9" w:rsidRPr="00451A48" w:rsidRDefault="008A03A9" w:rsidP="008A03A9">
                                  <w:pPr>
                                    <w:pStyle w:val="03Text"/>
                                    <w:jc w:val="center"/>
                                    <w:rPr>
                                      <w:rFonts w:ascii="Courier New" w:hAnsi="Courier New" w:cs="Courier New"/>
                                    </w:rPr>
                                  </w:pPr>
                                </w:p>
                              </w:tc>
                              <w:tc>
                                <w:tcPr>
                                  <w:tcW w:w="567" w:type="dxa"/>
                                  <w:vAlign w:val="center"/>
                                </w:tcPr>
                                <w:p w14:paraId="07B109BE" w14:textId="77777777" w:rsidR="008A03A9" w:rsidRPr="00451A48" w:rsidRDefault="008A03A9" w:rsidP="008A03A9">
                                  <w:pPr>
                                    <w:pStyle w:val="03Text"/>
                                    <w:jc w:val="center"/>
                                    <w:rPr>
                                      <w:rFonts w:ascii="Courier New" w:hAnsi="Courier New" w:cs="Courier New"/>
                                    </w:rPr>
                                  </w:pPr>
                                </w:p>
                              </w:tc>
                            </w:tr>
                            <w:tr w:rsidR="008A03A9" w14:paraId="10FF7C70" w14:textId="77777777" w:rsidTr="008A03A9">
                              <w:trPr>
                                <w:trHeight w:val="567"/>
                              </w:trPr>
                              <w:tc>
                                <w:tcPr>
                                  <w:tcW w:w="567" w:type="dxa"/>
                                  <w:vAlign w:val="center"/>
                                </w:tcPr>
                                <w:p w14:paraId="0AC0877C" w14:textId="77777777" w:rsidR="008A03A9" w:rsidRPr="00451A48" w:rsidRDefault="008A03A9" w:rsidP="008A03A9">
                                  <w:pPr>
                                    <w:pStyle w:val="03Text"/>
                                    <w:jc w:val="center"/>
                                    <w:rPr>
                                      <w:rFonts w:ascii="Courier New" w:hAnsi="Courier New" w:cs="Courier New"/>
                                    </w:rPr>
                                  </w:pPr>
                                </w:p>
                              </w:tc>
                              <w:tc>
                                <w:tcPr>
                                  <w:tcW w:w="567" w:type="dxa"/>
                                  <w:vAlign w:val="center"/>
                                </w:tcPr>
                                <w:p w14:paraId="171A5D91" w14:textId="77777777" w:rsidR="008A03A9" w:rsidRPr="00451A48" w:rsidRDefault="008A03A9" w:rsidP="008A03A9">
                                  <w:pPr>
                                    <w:pStyle w:val="03Text"/>
                                    <w:jc w:val="center"/>
                                    <w:rPr>
                                      <w:rFonts w:ascii="Courier New" w:hAnsi="Courier New" w:cs="Courier New"/>
                                    </w:rPr>
                                  </w:pPr>
                                </w:p>
                              </w:tc>
                              <w:tc>
                                <w:tcPr>
                                  <w:tcW w:w="567" w:type="dxa"/>
                                  <w:vAlign w:val="center"/>
                                </w:tcPr>
                                <w:p w14:paraId="69843C05" w14:textId="77777777" w:rsidR="008A03A9" w:rsidRPr="00451A48" w:rsidRDefault="008A03A9" w:rsidP="008A03A9">
                                  <w:pPr>
                                    <w:pStyle w:val="03Text"/>
                                    <w:jc w:val="center"/>
                                    <w:rPr>
                                      <w:rFonts w:ascii="Courier New" w:hAnsi="Courier New" w:cs="Courier New"/>
                                    </w:rPr>
                                  </w:pPr>
                                </w:p>
                              </w:tc>
                            </w:tr>
                          </w:tbl>
                          <w:p w14:paraId="34558864" w14:textId="77777777" w:rsidR="008A03A9" w:rsidRPr="00A42AA5" w:rsidRDefault="008A03A9" w:rsidP="00094958">
                            <w:pPr>
                              <w:rPr>
                                <w:color w:val="FFFFFF" w:themeColor="background1"/>
                                <w14:textFill>
                                  <w14:noFill/>
                                </w14:textFill>
                              </w:rPr>
                            </w:pPr>
                          </w:p>
                        </w:txbxContent>
                      </wps:txbx>
                      <wps:bodyPr rot="0" vert="horz" wrap="square" lIns="0" tIns="0" rIns="0" bIns="0" anchor="ctr" anchorCtr="0">
                        <a:noAutofit/>
                      </wps:bodyPr>
                    </wps:wsp>
                  </a:graphicData>
                </a:graphic>
              </wp:inline>
            </w:drawing>
          </mc:Choice>
          <mc:Fallback>
            <w:pict>
              <v:shape w14:anchorId="33CDFC42" id="_x0000_s1032" type="#_x0000_t202" style="width:86.6pt;height:88.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" filled="f" stroked="f">
                <v:textbox inset="0,0,0,0">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77E5BA44" w14:textId="77777777" w:rsidTr="008A03A9">
                        <w:trPr>
                          <w:trHeight w:val="567"/>
                        </w:trPr>
                        <w:tc>
                          <w:tcPr>
                            <w:tcW w:w="567" w:type="dxa"/>
                            <w:vAlign w:val="center"/>
                          </w:tcPr>
                          <w:p w14:paraId="18C3B901" w14:textId="77777777" w:rsidR="008A03A9" w:rsidRPr="00451A48" w:rsidRDefault="008A03A9" w:rsidP="008A03A9">
                            <w:pPr>
                              <w:pStyle w:val="03Text"/>
                              <w:jc w:val="center"/>
                              <w:rPr>
                                <w:rFonts w:ascii="Courier New" w:hAnsi="Courier New" w:cs="Courier New"/>
                              </w:rPr>
                            </w:pPr>
                          </w:p>
                        </w:tc>
                        <w:tc>
                          <w:tcPr>
                            <w:tcW w:w="567" w:type="dxa"/>
                            <w:vAlign w:val="center"/>
                          </w:tcPr>
                          <w:p w14:paraId="279D1E33" w14:textId="77777777" w:rsidR="008A03A9" w:rsidRPr="00451A48" w:rsidRDefault="008A03A9" w:rsidP="008A03A9">
                            <w:pPr>
                              <w:pStyle w:val="03Text"/>
                              <w:jc w:val="center"/>
                              <w:rPr>
                                <w:rFonts w:ascii="Courier New" w:hAnsi="Courier New" w:cs="Courier New"/>
                              </w:rPr>
                            </w:pPr>
                          </w:p>
                        </w:tc>
                        <w:tc>
                          <w:tcPr>
                            <w:tcW w:w="567" w:type="dxa"/>
                            <w:vAlign w:val="center"/>
                          </w:tcPr>
                          <w:p w14:paraId="519C6544" w14:textId="77777777" w:rsidR="008A03A9" w:rsidRPr="00451A48" w:rsidRDefault="008A03A9" w:rsidP="008A03A9">
                            <w:pPr>
                              <w:pStyle w:val="03Text"/>
                              <w:jc w:val="center"/>
                              <w:rPr>
                                <w:rFonts w:ascii="Courier New" w:hAnsi="Courier New" w:cs="Courier New"/>
                              </w:rPr>
                            </w:pPr>
                          </w:p>
                        </w:tc>
                      </w:tr>
                      <w:tr w:rsidR="008A03A9" w14:paraId="2DCF74CC" w14:textId="77777777" w:rsidTr="008A03A9">
                        <w:trPr>
                          <w:trHeight w:val="567"/>
                        </w:trPr>
                        <w:tc>
                          <w:tcPr>
                            <w:tcW w:w="567" w:type="dxa"/>
                            <w:vAlign w:val="center"/>
                          </w:tcPr>
                          <w:p w14:paraId="4327B75E" w14:textId="77777777" w:rsidR="008A03A9" w:rsidRPr="00451A48" w:rsidRDefault="008A03A9" w:rsidP="008A03A9">
                            <w:pPr>
                              <w:pStyle w:val="03Text"/>
                              <w:jc w:val="center"/>
                              <w:rPr>
                                <w:rFonts w:ascii="Courier New" w:hAnsi="Courier New" w:cs="Courier New"/>
                              </w:rPr>
                            </w:pPr>
                          </w:p>
                        </w:tc>
                        <w:tc>
                          <w:tcPr>
                            <w:tcW w:w="567" w:type="dxa"/>
                            <w:vAlign w:val="center"/>
                          </w:tcPr>
                          <w:p w14:paraId="65B263F1" w14:textId="77777777" w:rsidR="008A03A9" w:rsidRPr="00451A48" w:rsidRDefault="008A03A9" w:rsidP="008A03A9">
                            <w:pPr>
                              <w:pStyle w:val="03Text"/>
                              <w:jc w:val="center"/>
                              <w:rPr>
                                <w:rFonts w:ascii="Courier New" w:hAnsi="Courier New" w:cs="Courier New"/>
                              </w:rPr>
                            </w:pPr>
                          </w:p>
                        </w:tc>
                        <w:tc>
                          <w:tcPr>
                            <w:tcW w:w="567" w:type="dxa"/>
                            <w:vAlign w:val="center"/>
                          </w:tcPr>
                          <w:p w14:paraId="07B109BE" w14:textId="77777777" w:rsidR="008A03A9" w:rsidRPr="00451A48" w:rsidRDefault="008A03A9" w:rsidP="008A03A9">
                            <w:pPr>
                              <w:pStyle w:val="03Text"/>
                              <w:jc w:val="center"/>
                              <w:rPr>
                                <w:rFonts w:ascii="Courier New" w:hAnsi="Courier New" w:cs="Courier New"/>
                              </w:rPr>
                            </w:pPr>
                          </w:p>
                        </w:tc>
                      </w:tr>
                      <w:tr w:rsidR="008A03A9" w14:paraId="10FF7C70" w14:textId="77777777" w:rsidTr="008A03A9">
                        <w:trPr>
                          <w:trHeight w:val="567"/>
                        </w:trPr>
                        <w:tc>
                          <w:tcPr>
                            <w:tcW w:w="567" w:type="dxa"/>
                            <w:vAlign w:val="center"/>
                          </w:tcPr>
                          <w:p w14:paraId="0AC0877C" w14:textId="77777777" w:rsidR="008A03A9" w:rsidRPr="00451A48" w:rsidRDefault="008A03A9" w:rsidP="008A03A9">
                            <w:pPr>
                              <w:pStyle w:val="03Text"/>
                              <w:jc w:val="center"/>
                              <w:rPr>
                                <w:rFonts w:ascii="Courier New" w:hAnsi="Courier New" w:cs="Courier New"/>
                              </w:rPr>
                            </w:pPr>
                          </w:p>
                        </w:tc>
                        <w:tc>
                          <w:tcPr>
                            <w:tcW w:w="567" w:type="dxa"/>
                            <w:vAlign w:val="center"/>
                          </w:tcPr>
                          <w:p w14:paraId="171A5D91" w14:textId="77777777" w:rsidR="008A03A9" w:rsidRPr="00451A48" w:rsidRDefault="008A03A9" w:rsidP="008A03A9">
                            <w:pPr>
                              <w:pStyle w:val="03Text"/>
                              <w:jc w:val="center"/>
                              <w:rPr>
                                <w:rFonts w:ascii="Courier New" w:hAnsi="Courier New" w:cs="Courier New"/>
                              </w:rPr>
                            </w:pPr>
                          </w:p>
                        </w:tc>
                        <w:tc>
                          <w:tcPr>
                            <w:tcW w:w="567" w:type="dxa"/>
                            <w:vAlign w:val="center"/>
                          </w:tcPr>
                          <w:p w14:paraId="69843C05" w14:textId="77777777" w:rsidR="008A03A9" w:rsidRPr="00451A48" w:rsidRDefault="008A03A9" w:rsidP="008A03A9">
                            <w:pPr>
                              <w:pStyle w:val="03Text"/>
                              <w:jc w:val="center"/>
                              <w:rPr>
                                <w:rFonts w:ascii="Courier New" w:hAnsi="Courier New" w:cs="Courier New"/>
                              </w:rPr>
                            </w:pPr>
                          </w:p>
                        </w:tc>
                      </w:tr>
                    </w:tbl>
                    <w:p w14:paraId="34558864" w14:textId="77777777" w:rsidR="008A03A9" w:rsidRPr="00A42AA5" w:rsidRDefault="008A03A9" w:rsidP="00094958">
                      <w:pPr>
                        <w:rPr>
                          <w:color w:val="FFFFFF" w:themeColor="background1"/>
                          <w14:textFill>
                            <w14:noFill/>
                          </w14:textFill>
                        </w:rPr>
                      </w:pPr>
                    </w:p>
                  </w:txbxContent>
                </v:textbox>
                <w10:anchorlock/>
              </v:shape>
            </w:pict>
          </mc:Fallback>
        </mc:AlternateContent>
      </w:r>
    </w:p>
    <w:bookmarkEnd w:id="1"/>
    <w:p w14:paraId="446FA819" w14:textId="4B8EFD75" w:rsidR="008C5250" w:rsidRDefault="008C5250" w:rsidP="000F189E">
      <w:pPr>
        <w:pStyle w:val="06Abbildung"/>
        <w:spacing w:line="480" w:lineRule="exact"/>
        <w:contextualSpacing w:val="0"/>
        <w:rPr>
          <w:bCs/>
        </w:rPr>
      </w:pPr>
      <w:r w:rsidRPr="008C5250">
        <w:rPr>
          <w:bCs/>
        </w:rPr>
        <w:t xml:space="preserve">Abbildung </w:t>
      </w:r>
      <w:r w:rsidR="000F189E">
        <w:rPr>
          <w:bCs/>
        </w:rPr>
        <w:t>4</w:t>
      </w:r>
      <w:r w:rsidRPr="008C5250">
        <w:rPr>
          <w:bCs/>
        </w:rPr>
        <w:t xml:space="preserve">: Aus dem Klartext </w:t>
      </w:r>
      <w:r w:rsidRPr="008C5250">
        <w:rPr>
          <w:rStyle w:val="07Code"/>
        </w:rPr>
        <w:t>HAUSSCHUH</w:t>
      </w:r>
      <w:r w:rsidRPr="008C5250">
        <w:rPr>
          <w:bCs/>
        </w:rPr>
        <w:t xml:space="preserve"> ergibt </w:t>
      </w:r>
      <w:r w:rsidR="000F189E">
        <w:rPr>
          <w:bCs/>
        </w:rPr>
        <w:t xml:space="preserve">sich mit dem Schlüssel </w:t>
      </w:r>
      <w:r w:rsidR="00974E2C" w:rsidRPr="000F40B3">
        <w:rPr>
          <w:rStyle w:val="07Code"/>
          <w:spacing w:val="40"/>
        </w:rPr>
        <w:t>3</w:t>
      </w:r>
      <w:r w:rsidR="00974E2C" w:rsidRPr="00C33F55">
        <w:rPr>
          <w:rStyle w:val="07Code"/>
        </w:rPr>
        <w:t>5</w:t>
      </w:r>
      <w:r w:rsidR="00974E2C">
        <w:rPr>
          <w:rStyle w:val="07Code"/>
        </w:rPr>
        <w:t>8</w:t>
      </w:r>
      <w:r w:rsidR="00974E2C" w:rsidRPr="000F40B3">
        <w:rPr>
          <w:rStyle w:val="07Code"/>
          <w:spacing w:val="40"/>
        </w:rPr>
        <w:t>6</w:t>
      </w:r>
      <w:r w:rsidR="00974E2C" w:rsidRPr="00C33F55">
        <w:rPr>
          <w:rStyle w:val="07Code"/>
        </w:rPr>
        <w:t>12</w:t>
      </w:r>
      <w:r w:rsidR="00974E2C" w:rsidRPr="000F40B3">
        <w:rPr>
          <w:rStyle w:val="07Code"/>
          <w:spacing w:val="40"/>
        </w:rPr>
        <w:t>9</w:t>
      </w:r>
      <w:r w:rsidR="00974E2C" w:rsidRPr="00C33F55">
        <w:rPr>
          <w:rStyle w:val="07Code"/>
        </w:rPr>
        <w:t>4</w:t>
      </w:r>
      <w:r w:rsidR="00974E2C">
        <w:rPr>
          <w:rStyle w:val="07Code"/>
        </w:rPr>
        <w:t>1</w:t>
      </w:r>
      <w:r w:rsidR="00974E2C" w:rsidRPr="00C33F55">
        <w:rPr>
          <w:rStyle w:val="07Code"/>
        </w:rPr>
        <w:t>8</w:t>
      </w:r>
      <w:r w:rsidR="000F189E">
        <w:rPr>
          <w:bCs/>
        </w:rPr>
        <w:br/>
      </w:r>
      <w:r w:rsidRPr="008C5250">
        <w:rPr>
          <w:bCs/>
        </w:rPr>
        <w:t>der Geheimtext _</w:t>
      </w:r>
      <w:r w:rsidR="000F189E">
        <w:rPr>
          <w:bCs/>
        </w:rPr>
        <w:t>___</w:t>
      </w:r>
      <w:r w:rsidRPr="008C5250">
        <w:rPr>
          <w:bCs/>
        </w:rPr>
        <w:t>________</w:t>
      </w:r>
      <w:r w:rsidR="00974E2C">
        <w:rPr>
          <w:bCs/>
        </w:rPr>
        <w:t>____________________</w:t>
      </w:r>
      <w:r w:rsidRPr="008C5250">
        <w:rPr>
          <w:bCs/>
        </w:rPr>
        <w:t>__________</w:t>
      </w:r>
      <w:r w:rsidR="00D81231">
        <w:rPr>
          <w:bCs/>
        </w:rPr>
        <w:t>____</w:t>
      </w:r>
      <w:r w:rsidRPr="008C5250">
        <w:rPr>
          <w:bCs/>
        </w:rPr>
        <w:t>________.</w:t>
      </w:r>
    </w:p>
    <w:p w14:paraId="57FD6055" w14:textId="77777777" w:rsidR="00861576" w:rsidRDefault="00861576" w:rsidP="00570063">
      <w:pPr>
        <w:pStyle w:val="02klberschrift"/>
      </w:pPr>
    </w:p>
    <w:p w14:paraId="2BD2BE7D" w14:textId="35D8C4A9" w:rsidR="000F40B3" w:rsidRDefault="00570063" w:rsidP="00570063">
      <w:pPr>
        <w:pStyle w:val="02klberschrift"/>
      </w:pPr>
      <w:r>
        <w:t>zu Aufgabenteil b)</w:t>
      </w:r>
    </w:p>
    <w:p w14:paraId="287168EA" w14:textId="77777777" w:rsidR="00974E2C" w:rsidRDefault="00974E2C" w:rsidP="00974E2C">
      <w:pPr>
        <w:pStyle w:val="02klberschrift"/>
        <w:spacing w:line="240" w:lineRule="auto"/>
      </w:pPr>
    </w:p>
    <w:p w14:paraId="4D475053" w14:textId="7DE2094D" w:rsidR="00E90A72" w:rsidRDefault="00E90A72" w:rsidP="00E90A72">
      <w:pPr>
        <w:pStyle w:val="03Text"/>
        <w:spacing w:before="1680"/>
        <w:jc w:val="center"/>
        <w:rPr>
          <w:position w:val="66"/>
        </w:rPr>
      </w:pPr>
      <w:r>
        <w:rPr>
          <w:noProof/>
        </w:rPr>
        <mc:AlternateContent>
          <mc:Choice Requires="wps">
            <w:drawing>
              <wp:inline distT="0" distB="0" distL="0" distR="0" wp14:anchorId="2CF6455B" wp14:editId="53598143">
                <wp:extent cx="1099524" cy="1127573"/>
                <wp:effectExtent l="0" t="0" r="5715" b="0"/>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524" cy="1127573"/>
                        </a:xfrm>
                        <a:prstGeom prst="rect">
                          <a:avLst/>
                        </a:prstGeom>
                        <a:noFill/>
                        <a:ln w="9525">
                          <a:noFill/>
                          <a:miter lim="800000"/>
                          <a:headEnd/>
                          <a:tailEnd/>
                        </a:ln>
                      </wps:spPr>
                      <wps:txbx>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6B24F108" w14:textId="77777777" w:rsidTr="008A03A9">
                              <w:trPr>
                                <w:trHeight w:val="567"/>
                              </w:trPr>
                              <w:tc>
                                <w:tcPr>
                                  <w:tcW w:w="567" w:type="dxa"/>
                                  <w:vAlign w:val="center"/>
                                </w:tcPr>
                                <w:p w14:paraId="35C3769E"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26AA6251"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718A8BDF" w14:textId="77777777" w:rsidR="008A03A9" w:rsidRPr="00385B47" w:rsidRDefault="008A03A9" w:rsidP="008A03A9">
                                  <w:pPr>
                                    <w:pStyle w:val="03Text"/>
                                    <w:spacing w:before="0" w:line="200" w:lineRule="exact"/>
                                    <w:jc w:val="center"/>
                                    <w:rPr>
                                      <w:rFonts w:ascii="Courier New" w:hAnsi="Courier New" w:cs="Courier New"/>
                                    </w:rPr>
                                  </w:pPr>
                                </w:p>
                              </w:tc>
                            </w:tr>
                            <w:tr w:rsidR="008A03A9" w14:paraId="4E1F567A" w14:textId="77777777" w:rsidTr="008A03A9">
                              <w:trPr>
                                <w:trHeight w:val="567"/>
                              </w:trPr>
                              <w:tc>
                                <w:tcPr>
                                  <w:tcW w:w="567" w:type="dxa"/>
                                  <w:vAlign w:val="center"/>
                                </w:tcPr>
                                <w:p w14:paraId="033FA60A"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3BD170ED"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6CE5FCC7" w14:textId="77777777" w:rsidR="008A03A9" w:rsidRPr="00385B47" w:rsidRDefault="008A03A9" w:rsidP="008A03A9">
                                  <w:pPr>
                                    <w:pStyle w:val="03Text"/>
                                    <w:spacing w:before="0" w:line="200" w:lineRule="exact"/>
                                    <w:jc w:val="center"/>
                                    <w:rPr>
                                      <w:rFonts w:ascii="Courier New" w:hAnsi="Courier New" w:cs="Courier New"/>
                                    </w:rPr>
                                  </w:pPr>
                                </w:p>
                              </w:tc>
                            </w:tr>
                            <w:tr w:rsidR="008A03A9" w14:paraId="391B88E6" w14:textId="77777777" w:rsidTr="008A03A9">
                              <w:trPr>
                                <w:trHeight w:val="567"/>
                              </w:trPr>
                              <w:tc>
                                <w:tcPr>
                                  <w:tcW w:w="567" w:type="dxa"/>
                                  <w:vAlign w:val="center"/>
                                </w:tcPr>
                                <w:p w14:paraId="23456DA6"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398C3F4A"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5464C662" w14:textId="77777777" w:rsidR="008A03A9" w:rsidRPr="00385B47" w:rsidRDefault="008A03A9" w:rsidP="008A03A9">
                                  <w:pPr>
                                    <w:pStyle w:val="03Text"/>
                                    <w:spacing w:before="0" w:line="200" w:lineRule="exact"/>
                                    <w:jc w:val="center"/>
                                    <w:rPr>
                                      <w:rFonts w:ascii="Courier New" w:hAnsi="Courier New" w:cs="Courier New"/>
                                    </w:rPr>
                                  </w:pPr>
                                </w:p>
                              </w:tc>
                            </w:tr>
                          </w:tbl>
                          <w:p w14:paraId="705FBD96" w14:textId="77777777" w:rsidR="008A03A9" w:rsidRPr="00A42AA5" w:rsidRDefault="008A03A9" w:rsidP="00E90A72">
                            <w:pPr>
                              <w:rPr>
                                <w:color w:val="FFFFFF" w:themeColor="background1"/>
                                <w14:textFill>
                                  <w14:noFill/>
                                </w14:textFill>
                              </w:rPr>
                            </w:pPr>
                          </w:p>
                        </w:txbxContent>
                      </wps:txbx>
                      <wps:bodyPr rot="0" vert="horz" wrap="square" lIns="0" tIns="0" rIns="0" bIns="0" anchor="ctr" anchorCtr="0">
                        <a:noAutofit/>
                      </wps:bodyPr>
                    </wps:wsp>
                  </a:graphicData>
                </a:graphic>
              </wp:inline>
            </w:drawing>
          </mc:Choice>
          <mc:Fallback>
            <w:pict>
              <v:shape w14:anchorId="2CF6455B" id="_x0000_s1033" type="#_x0000_t202" style="width:86.6pt;height:88.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" filled="f" stroked="f">
                <v:textbox inset="0,0,0,0">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6B24F108" w14:textId="77777777" w:rsidTr="008A03A9">
                        <w:trPr>
                          <w:trHeight w:val="567"/>
                        </w:trPr>
                        <w:tc>
                          <w:tcPr>
                            <w:tcW w:w="567" w:type="dxa"/>
                            <w:vAlign w:val="center"/>
                          </w:tcPr>
                          <w:p w14:paraId="35C3769E"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26AA6251"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718A8BDF" w14:textId="77777777" w:rsidR="008A03A9" w:rsidRPr="00385B47" w:rsidRDefault="008A03A9" w:rsidP="008A03A9">
                            <w:pPr>
                              <w:pStyle w:val="03Text"/>
                              <w:spacing w:before="0" w:line="200" w:lineRule="exact"/>
                              <w:jc w:val="center"/>
                              <w:rPr>
                                <w:rFonts w:ascii="Courier New" w:hAnsi="Courier New" w:cs="Courier New"/>
                              </w:rPr>
                            </w:pPr>
                          </w:p>
                        </w:tc>
                      </w:tr>
                      <w:tr w:rsidR="008A03A9" w14:paraId="4E1F567A" w14:textId="77777777" w:rsidTr="008A03A9">
                        <w:trPr>
                          <w:trHeight w:val="567"/>
                        </w:trPr>
                        <w:tc>
                          <w:tcPr>
                            <w:tcW w:w="567" w:type="dxa"/>
                            <w:vAlign w:val="center"/>
                          </w:tcPr>
                          <w:p w14:paraId="033FA60A"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3BD170ED"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6CE5FCC7" w14:textId="77777777" w:rsidR="008A03A9" w:rsidRPr="00385B47" w:rsidRDefault="008A03A9" w:rsidP="008A03A9">
                            <w:pPr>
                              <w:pStyle w:val="03Text"/>
                              <w:spacing w:before="0" w:line="200" w:lineRule="exact"/>
                              <w:jc w:val="center"/>
                              <w:rPr>
                                <w:rFonts w:ascii="Courier New" w:hAnsi="Courier New" w:cs="Courier New"/>
                              </w:rPr>
                            </w:pPr>
                          </w:p>
                        </w:tc>
                      </w:tr>
                      <w:tr w:rsidR="008A03A9" w14:paraId="391B88E6" w14:textId="77777777" w:rsidTr="008A03A9">
                        <w:trPr>
                          <w:trHeight w:val="567"/>
                        </w:trPr>
                        <w:tc>
                          <w:tcPr>
                            <w:tcW w:w="567" w:type="dxa"/>
                            <w:vAlign w:val="center"/>
                          </w:tcPr>
                          <w:p w14:paraId="23456DA6"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398C3F4A" w14:textId="77777777" w:rsidR="008A03A9" w:rsidRPr="00385B47" w:rsidRDefault="008A03A9" w:rsidP="008A03A9">
                            <w:pPr>
                              <w:pStyle w:val="03Text"/>
                              <w:spacing w:before="0" w:line="200" w:lineRule="exact"/>
                              <w:jc w:val="center"/>
                              <w:rPr>
                                <w:rFonts w:ascii="Courier New" w:hAnsi="Courier New" w:cs="Courier New"/>
                              </w:rPr>
                            </w:pPr>
                          </w:p>
                        </w:tc>
                        <w:tc>
                          <w:tcPr>
                            <w:tcW w:w="567" w:type="dxa"/>
                            <w:vAlign w:val="center"/>
                          </w:tcPr>
                          <w:p w14:paraId="5464C662" w14:textId="77777777" w:rsidR="008A03A9" w:rsidRPr="00385B47" w:rsidRDefault="008A03A9" w:rsidP="008A03A9">
                            <w:pPr>
                              <w:pStyle w:val="03Text"/>
                              <w:spacing w:before="0" w:line="200" w:lineRule="exact"/>
                              <w:jc w:val="center"/>
                              <w:rPr>
                                <w:rFonts w:ascii="Courier New" w:hAnsi="Courier New" w:cs="Courier New"/>
                              </w:rPr>
                            </w:pPr>
                          </w:p>
                        </w:tc>
                      </w:tr>
                    </w:tbl>
                    <w:p w14:paraId="705FBD96" w14:textId="77777777" w:rsidR="008A03A9" w:rsidRPr="00A42AA5" w:rsidRDefault="008A03A9" w:rsidP="00E90A72">
                      <w:pPr>
                        <w:rPr>
                          <w:color w:val="FFFFFF" w:themeColor="background1"/>
                          <w14:textFill>
                            <w14:noFill/>
                          </w14:textFill>
                        </w:rPr>
                      </w:pPr>
                    </w:p>
                  </w:txbxContent>
                </v:textbox>
                <w10:anchorlock/>
              </v:shape>
            </w:pict>
          </mc:Fallback>
        </mc:AlternateContent>
      </w:r>
      <w:r>
        <w:t xml:space="preserve">      </w:t>
      </w:r>
      <w:r w:rsidRPr="006D785E">
        <w:rPr>
          <w:noProof/>
          <w:position w:val="66"/>
        </w:rPr>
        <mc:AlternateContent>
          <mc:Choice Requires="wps">
            <w:drawing>
              <wp:inline distT="0" distB="0" distL="0" distR="0" wp14:anchorId="778FAFBF" wp14:editId="696E2C31">
                <wp:extent cx="674798" cy="166255"/>
                <wp:effectExtent l="0" t="0" r="0" b="5715"/>
                <wp:docPr id="11" name="Pfeil: nach rechts 23"/>
                <wp:cNvGraphicFramePr/>
                <a:graphic xmlns:a="http://schemas.openxmlformats.org/drawingml/2006/main">
                  <a:graphicData uri="http://schemas.microsoft.com/office/word/2010/wordprocessingShape">
                    <wps:wsp>
                      <wps:cNvSpPr/>
                      <wps:spPr>
                        <a:xfrm>
                          <a:off x="0" y="0"/>
                          <a:ext cx="674798" cy="166255"/>
                        </a:xfrm>
                        <a:prstGeom prst="rightArrow">
                          <a:avLst>
                            <a:gd name="adj1" fmla="val 0"/>
                            <a:gd name="adj2" fmla="val 50000"/>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5F8375E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23" o:spid="_x0000_s1026" type="#_x0000_t13" style="width:53.15pt;height:13.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" adj="18939,10800" filled="f" stroked="f" strokeweight="2pt">
                <w10:anchorlock/>
              </v:shape>
            </w:pict>
          </mc:Fallback>
        </mc:AlternateContent>
      </w:r>
      <w:r>
        <w:t xml:space="preserve">   </w:t>
      </w:r>
      <w:r>
        <w:rPr>
          <w:noProof/>
        </w:rPr>
        <mc:AlternateContent>
          <mc:Choice Requires="wps">
            <w:drawing>
              <wp:inline distT="0" distB="0" distL="0" distR="0" wp14:anchorId="2AC02989" wp14:editId="2906433D">
                <wp:extent cx="1099524" cy="1127573"/>
                <wp:effectExtent l="0" t="0" r="5715" b="0"/>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524" cy="1127573"/>
                        </a:xfrm>
                        <a:prstGeom prst="rect">
                          <a:avLst/>
                        </a:prstGeom>
                        <a:noFill/>
                        <a:ln w="9525">
                          <a:noFill/>
                          <a:miter lim="800000"/>
                          <a:headEnd/>
                          <a:tailEnd/>
                        </a:ln>
                      </wps:spPr>
                      <wps:txbx>
                        <w:txbxContent>
                          <w:tbl>
                            <w:tblPr>
                              <w:tblStyle w:val="Tabellenraster"/>
                              <w:tblW w:w="0" w:type="auto"/>
                              <w:tblInd w:w="-5" w:type="dxa"/>
                              <w:tblCellMar>
                                <w:left w:w="28" w:type="dxa"/>
                                <w:right w:w="28" w:type="dxa"/>
                              </w:tblCellMar>
                              <w:tblLook w:val="04A0" w:firstRow="1" w:lastRow="0" w:firstColumn="1" w:lastColumn="0" w:noHBand="0" w:noVBand="1"/>
                            </w:tblPr>
                            <w:tblGrid>
                              <w:gridCol w:w="567"/>
                              <w:gridCol w:w="567"/>
                              <w:gridCol w:w="567"/>
                            </w:tblGrid>
                            <w:tr w:rsidR="008A03A9" w14:paraId="36BE06AD" w14:textId="77777777" w:rsidTr="008A03A9">
                              <w:trPr>
                                <w:trHeight w:val="567"/>
                              </w:trPr>
                              <w:tc>
                                <w:tcPr>
                                  <w:tcW w:w="567" w:type="dxa"/>
                                  <w:vAlign w:val="center"/>
                                </w:tcPr>
                                <w:p w14:paraId="279ED834"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13D90DAC"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08EE3D9B" w14:textId="77777777" w:rsidR="008A03A9" w:rsidRPr="00451A48" w:rsidRDefault="008A03A9" w:rsidP="008A03A9">
                                  <w:pPr>
                                    <w:pStyle w:val="03Text"/>
                                    <w:spacing w:before="0" w:line="200" w:lineRule="exact"/>
                                    <w:jc w:val="right"/>
                                    <w:rPr>
                                      <w:rFonts w:ascii="Courier New" w:hAnsi="Courier New" w:cs="Courier New"/>
                                    </w:rPr>
                                  </w:pPr>
                                </w:p>
                              </w:tc>
                            </w:tr>
                            <w:tr w:rsidR="008A03A9" w14:paraId="513AE789" w14:textId="77777777" w:rsidTr="008A03A9">
                              <w:trPr>
                                <w:trHeight w:val="567"/>
                              </w:trPr>
                              <w:tc>
                                <w:tcPr>
                                  <w:tcW w:w="567" w:type="dxa"/>
                                  <w:vAlign w:val="center"/>
                                </w:tcPr>
                                <w:p w14:paraId="3312EA7F"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77BAE732"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584459EE" w14:textId="77777777" w:rsidR="008A03A9" w:rsidRPr="00451A48" w:rsidRDefault="008A03A9" w:rsidP="008A03A9">
                                  <w:pPr>
                                    <w:pStyle w:val="03Text"/>
                                    <w:spacing w:before="0" w:line="200" w:lineRule="exact"/>
                                    <w:jc w:val="right"/>
                                    <w:rPr>
                                      <w:rFonts w:ascii="Courier New" w:hAnsi="Courier New" w:cs="Courier New"/>
                                    </w:rPr>
                                  </w:pPr>
                                </w:p>
                              </w:tc>
                            </w:tr>
                            <w:tr w:rsidR="008A03A9" w14:paraId="124D89AC" w14:textId="77777777" w:rsidTr="008A03A9">
                              <w:trPr>
                                <w:trHeight w:val="567"/>
                              </w:trPr>
                              <w:tc>
                                <w:tcPr>
                                  <w:tcW w:w="567" w:type="dxa"/>
                                  <w:vAlign w:val="center"/>
                                </w:tcPr>
                                <w:p w14:paraId="5BD15812"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092C9A8F"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0F3228A2" w14:textId="77777777" w:rsidR="008A03A9" w:rsidRPr="00451A48" w:rsidRDefault="008A03A9" w:rsidP="008A03A9">
                                  <w:pPr>
                                    <w:pStyle w:val="03Text"/>
                                    <w:spacing w:before="0" w:line="200" w:lineRule="exact"/>
                                    <w:jc w:val="right"/>
                                    <w:rPr>
                                      <w:rFonts w:ascii="Courier New" w:hAnsi="Courier New" w:cs="Courier New"/>
                                    </w:rPr>
                                  </w:pPr>
                                </w:p>
                              </w:tc>
                            </w:tr>
                          </w:tbl>
                          <w:p w14:paraId="43A75583" w14:textId="77777777" w:rsidR="008A03A9" w:rsidRPr="00A42AA5" w:rsidRDefault="008A03A9" w:rsidP="00E90A72">
                            <w:pPr>
                              <w:rPr>
                                <w:color w:val="FFFFFF" w:themeColor="background1"/>
                                <w14:textFill>
                                  <w14:noFill/>
                                </w14:textFill>
                              </w:rPr>
                            </w:pPr>
                          </w:p>
                        </w:txbxContent>
                      </wps:txbx>
                      <wps:bodyPr rot="0" vert="horz" wrap="square" lIns="0" tIns="0" rIns="0" bIns="0" anchor="ctr" anchorCtr="0">
                        <a:noAutofit/>
                      </wps:bodyPr>
                    </wps:wsp>
                  </a:graphicData>
                </a:graphic>
              </wp:inline>
            </w:drawing>
          </mc:Choice>
          <mc:Fallback>
            <w:pict>
              <v:shape w14:anchorId="2AC02989" id="_x0000_s1034" type="#_x0000_t202" style="width:86.6pt;height:88.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" filled="f" stroked="f">
                <v:textbox inset="0,0,0,0">
                  <w:txbxContent>
                    <w:tbl>
                      <w:tblPr>
                        <w:tblStyle w:val="Tabellenraster"/>
                        <w:tblW w:w="0" w:type="auto"/>
                        <w:tblInd w:w="-5" w:type="dxa"/>
                        <w:tblCellMar>
                          <w:left w:w="28" w:type="dxa"/>
                          <w:right w:w="28" w:type="dxa"/>
                        </w:tblCellMar>
                        <w:tblLook w:val="04A0" w:firstRow="1" w:lastRow="0" w:firstColumn="1" w:lastColumn="0" w:noHBand="0" w:noVBand="1"/>
                      </w:tblPr>
                      <w:tblGrid>
                        <w:gridCol w:w="567"/>
                        <w:gridCol w:w="567"/>
                        <w:gridCol w:w="567"/>
                      </w:tblGrid>
                      <w:tr w:rsidR="008A03A9" w14:paraId="36BE06AD" w14:textId="77777777" w:rsidTr="008A03A9">
                        <w:trPr>
                          <w:trHeight w:val="567"/>
                        </w:trPr>
                        <w:tc>
                          <w:tcPr>
                            <w:tcW w:w="567" w:type="dxa"/>
                            <w:vAlign w:val="center"/>
                          </w:tcPr>
                          <w:p w14:paraId="279ED834"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13D90DAC"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08EE3D9B" w14:textId="77777777" w:rsidR="008A03A9" w:rsidRPr="00451A48" w:rsidRDefault="008A03A9" w:rsidP="008A03A9">
                            <w:pPr>
                              <w:pStyle w:val="03Text"/>
                              <w:spacing w:before="0" w:line="200" w:lineRule="exact"/>
                              <w:jc w:val="right"/>
                              <w:rPr>
                                <w:rFonts w:ascii="Courier New" w:hAnsi="Courier New" w:cs="Courier New"/>
                              </w:rPr>
                            </w:pPr>
                          </w:p>
                        </w:tc>
                      </w:tr>
                      <w:tr w:rsidR="008A03A9" w14:paraId="513AE789" w14:textId="77777777" w:rsidTr="008A03A9">
                        <w:trPr>
                          <w:trHeight w:val="567"/>
                        </w:trPr>
                        <w:tc>
                          <w:tcPr>
                            <w:tcW w:w="567" w:type="dxa"/>
                            <w:vAlign w:val="center"/>
                          </w:tcPr>
                          <w:p w14:paraId="3312EA7F"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77BAE732"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584459EE" w14:textId="77777777" w:rsidR="008A03A9" w:rsidRPr="00451A48" w:rsidRDefault="008A03A9" w:rsidP="008A03A9">
                            <w:pPr>
                              <w:pStyle w:val="03Text"/>
                              <w:spacing w:before="0" w:line="200" w:lineRule="exact"/>
                              <w:jc w:val="right"/>
                              <w:rPr>
                                <w:rFonts w:ascii="Courier New" w:hAnsi="Courier New" w:cs="Courier New"/>
                              </w:rPr>
                            </w:pPr>
                          </w:p>
                        </w:tc>
                      </w:tr>
                      <w:tr w:rsidR="008A03A9" w14:paraId="124D89AC" w14:textId="77777777" w:rsidTr="008A03A9">
                        <w:trPr>
                          <w:trHeight w:val="567"/>
                        </w:trPr>
                        <w:tc>
                          <w:tcPr>
                            <w:tcW w:w="567" w:type="dxa"/>
                            <w:vAlign w:val="center"/>
                          </w:tcPr>
                          <w:p w14:paraId="5BD15812"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092C9A8F" w14:textId="77777777" w:rsidR="008A03A9" w:rsidRPr="00451A48" w:rsidRDefault="008A03A9" w:rsidP="008A03A9">
                            <w:pPr>
                              <w:pStyle w:val="03Text"/>
                              <w:spacing w:before="0" w:line="200" w:lineRule="exact"/>
                              <w:jc w:val="right"/>
                              <w:rPr>
                                <w:rFonts w:ascii="Courier New" w:hAnsi="Courier New" w:cs="Courier New"/>
                              </w:rPr>
                            </w:pPr>
                          </w:p>
                        </w:tc>
                        <w:tc>
                          <w:tcPr>
                            <w:tcW w:w="567" w:type="dxa"/>
                            <w:vAlign w:val="center"/>
                          </w:tcPr>
                          <w:p w14:paraId="0F3228A2" w14:textId="77777777" w:rsidR="008A03A9" w:rsidRPr="00451A48" w:rsidRDefault="008A03A9" w:rsidP="008A03A9">
                            <w:pPr>
                              <w:pStyle w:val="03Text"/>
                              <w:spacing w:before="0" w:line="200" w:lineRule="exact"/>
                              <w:jc w:val="right"/>
                              <w:rPr>
                                <w:rFonts w:ascii="Courier New" w:hAnsi="Courier New" w:cs="Courier New"/>
                              </w:rPr>
                            </w:pPr>
                          </w:p>
                        </w:tc>
                      </w:tr>
                    </w:tbl>
                    <w:p w14:paraId="43A75583" w14:textId="77777777" w:rsidR="008A03A9" w:rsidRPr="00A42AA5" w:rsidRDefault="008A03A9" w:rsidP="00E90A72">
                      <w:pPr>
                        <w:rPr>
                          <w:color w:val="FFFFFF" w:themeColor="background1"/>
                          <w14:textFill>
                            <w14:noFill/>
                          </w14:textFill>
                        </w:rPr>
                      </w:pPr>
                    </w:p>
                  </w:txbxContent>
                </v:textbox>
                <w10:anchorlock/>
              </v:shape>
            </w:pict>
          </mc:Fallback>
        </mc:AlternateContent>
      </w:r>
      <w:r w:rsidRPr="006D785E">
        <w:rPr>
          <w:position w:val="66"/>
        </w:rPr>
        <w:t xml:space="preserve"> </w:t>
      </w:r>
      <w:r>
        <w:rPr>
          <w:position w:val="66"/>
        </w:rPr>
        <w:t xml:space="preserve">  </w:t>
      </w:r>
      <w:r w:rsidRPr="006D785E">
        <w:rPr>
          <w:position w:val="66"/>
        </w:rPr>
        <w:t xml:space="preserve"> </w:t>
      </w:r>
      <w:r w:rsidRPr="006D785E">
        <w:rPr>
          <w:noProof/>
          <w:position w:val="66"/>
        </w:rPr>
        <mc:AlternateContent>
          <mc:Choice Requires="wps">
            <w:drawing>
              <wp:inline distT="0" distB="0" distL="0" distR="0" wp14:anchorId="704E4629" wp14:editId="028D1162">
                <wp:extent cx="674798" cy="166255"/>
                <wp:effectExtent l="0" t="0" r="0" b="5715"/>
                <wp:docPr id="26" name="Pfeil: nach rechts 23"/>
                <wp:cNvGraphicFramePr/>
                <a:graphic xmlns:a="http://schemas.openxmlformats.org/drawingml/2006/main">
                  <a:graphicData uri="http://schemas.microsoft.com/office/word/2010/wordprocessingShape">
                    <wps:wsp>
                      <wps:cNvSpPr/>
                      <wps:spPr>
                        <a:xfrm>
                          <a:off x="0" y="0"/>
                          <a:ext cx="674798" cy="166255"/>
                        </a:xfrm>
                        <a:prstGeom prst="rightArrow">
                          <a:avLst>
                            <a:gd name="adj1" fmla="val 0"/>
                            <a:gd name="adj2" fmla="val 50000"/>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135C278" id="Pfeil: nach rechts 23" o:spid="_x0000_s1026" type="#_x0000_t13" style="width:53.15pt;height:13.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" adj="18939,10800" filled="f" stroked="f" strokeweight="2pt">
                <w10:anchorlock/>
              </v:shape>
            </w:pict>
          </mc:Fallback>
        </mc:AlternateContent>
      </w:r>
      <w:r w:rsidRPr="006D785E">
        <w:rPr>
          <w:position w:val="66"/>
        </w:rPr>
        <w:t xml:space="preserve"> </w:t>
      </w:r>
      <w:r>
        <w:rPr>
          <w:noProof/>
        </w:rPr>
        <mc:AlternateContent>
          <mc:Choice Requires="wps">
            <w:drawing>
              <wp:inline distT="0" distB="0" distL="0" distR="0" wp14:anchorId="78A06385" wp14:editId="3C16DC74">
                <wp:extent cx="1099524" cy="1127573"/>
                <wp:effectExtent l="0" t="0" r="5715" b="0"/>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524" cy="1127573"/>
                        </a:xfrm>
                        <a:prstGeom prst="rect">
                          <a:avLst/>
                        </a:prstGeom>
                        <a:noFill/>
                        <a:ln w="9525">
                          <a:noFill/>
                          <a:miter lim="800000"/>
                          <a:headEnd/>
                          <a:tailEnd/>
                        </a:ln>
                      </wps:spPr>
                      <wps:txbx>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32DE9196" w14:textId="77777777" w:rsidTr="008A03A9">
                              <w:trPr>
                                <w:trHeight w:val="567"/>
                              </w:trPr>
                              <w:tc>
                                <w:tcPr>
                                  <w:tcW w:w="567" w:type="dxa"/>
                                  <w:vAlign w:val="center"/>
                                </w:tcPr>
                                <w:p w14:paraId="5DF51B1C" w14:textId="77777777" w:rsidR="008A03A9" w:rsidRPr="00451A48" w:rsidRDefault="008A03A9" w:rsidP="008A03A9">
                                  <w:pPr>
                                    <w:pStyle w:val="03Text"/>
                                    <w:jc w:val="center"/>
                                    <w:rPr>
                                      <w:rFonts w:ascii="Courier New" w:hAnsi="Courier New" w:cs="Courier New"/>
                                    </w:rPr>
                                  </w:pPr>
                                </w:p>
                              </w:tc>
                              <w:tc>
                                <w:tcPr>
                                  <w:tcW w:w="567" w:type="dxa"/>
                                  <w:vAlign w:val="center"/>
                                </w:tcPr>
                                <w:p w14:paraId="1F1DF371" w14:textId="77777777" w:rsidR="008A03A9" w:rsidRPr="00451A48" w:rsidRDefault="008A03A9" w:rsidP="008A03A9">
                                  <w:pPr>
                                    <w:pStyle w:val="03Text"/>
                                    <w:jc w:val="center"/>
                                    <w:rPr>
                                      <w:rFonts w:ascii="Courier New" w:hAnsi="Courier New" w:cs="Courier New"/>
                                    </w:rPr>
                                  </w:pPr>
                                </w:p>
                              </w:tc>
                              <w:tc>
                                <w:tcPr>
                                  <w:tcW w:w="567" w:type="dxa"/>
                                  <w:vAlign w:val="center"/>
                                </w:tcPr>
                                <w:p w14:paraId="5B10E99A" w14:textId="77777777" w:rsidR="008A03A9" w:rsidRPr="00451A48" w:rsidRDefault="008A03A9" w:rsidP="008A03A9">
                                  <w:pPr>
                                    <w:pStyle w:val="03Text"/>
                                    <w:jc w:val="center"/>
                                    <w:rPr>
                                      <w:rFonts w:ascii="Courier New" w:hAnsi="Courier New" w:cs="Courier New"/>
                                    </w:rPr>
                                  </w:pPr>
                                </w:p>
                              </w:tc>
                            </w:tr>
                            <w:tr w:rsidR="008A03A9" w14:paraId="60AB8DE4" w14:textId="77777777" w:rsidTr="008A03A9">
                              <w:trPr>
                                <w:trHeight w:val="567"/>
                              </w:trPr>
                              <w:tc>
                                <w:tcPr>
                                  <w:tcW w:w="567" w:type="dxa"/>
                                  <w:vAlign w:val="center"/>
                                </w:tcPr>
                                <w:p w14:paraId="1F83FCC3" w14:textId="77777777" w:rsidR="008A03A9" w:rsidRPr="00451A48" w:rsidRDefault="008A03A9" w:rsidP="008A03A9">
                                  <w:pPr>
                                    <w:pStyle w:val="03Text"/>
                                    <w:jc w:val="center"/>
                                    <w:rPr>
                                      <w:rFonts w:ascii="Courier New" w:hAnsi="Courier New" w:cs="Courier New"/>
                                    </w:rPr>
                                  </w:pPr>
                                </w:p>
                              </w:tc>
                              <w:tc>
                                <w:tcPr>
                                  <w:tcW w:w="567" w:type="dxa"/>
                                  <w:vAlign w:val="center"/>
                                </w:tcPr>
                                <w:p w14:paraId="25849371" w14:textId="77777777" w:rsidR="008A03A9" w:rsidRPr="00451A48" w:rsidRDefault="008A03A9" w:rsidP="008A03A9">
                                  <w:pPr>
                                    <w:pStyle w:val="03Text"/>
                                    <w:jc w:val="center"/>
                                    <w:rPr>
                                      <w:rFonts w:ascii="Courier New" w:hAnsi="Courier New" w:cs="Courier New"/>
                                    </w:rPr>
                                  </w:pPr>
                                </w:p>
                              </w:tc>
                              <w:tc>
                                <w:tcPr>
                                  <w:tcW w:w="567" w:type="dxa"/>
                                  <w:vAlign w:val="center"/>
                                </w:tcPr>
                                <w:p w14:paraId="6A191E48" w14:textId="77777777" w:rsidR="008A03A9" w:rsidRPr="00451A48" w:rsidRDefault="008A03A9" w:rsidP="008A03A9">
                                  <w:pPr>
                                    <w:pStyle w:val="03Text"/>
                                    <w:jc w:val="center"/>
                                    <w:rPr>
                                      <w:rFonts w:ascii="Courier New" w:hAnsi="Courier New" w:cs="Courier New"/>
                                    </w:rPr>
                                  </w:pPr>
                                </w:p>
                              </w:tc>
                            </w:tr>
                            <w:tr w:rsidR="008A03A9" w14:paraId="10F15013" w14:textId="77777777" w:rsidTr="008A03A9">
                              <w:trPr>
                                <w:trHeight w:val="567"/>
                              </w:trPr>
                              <w:tc>
                                <w:tcPr>
                                  <w:tcW w:w="567" w:type="dxa"/>
                                  <w:vAlign w:val="center"/>
                                </w:tcPr>
                                <w:p w14:paraId="306F4696" w14:textId="77777777" w:rsidR="008A03A9" w:rsidRPr="00451A48" w:rsidRDefault="008A03A9" w:rsidP="008A03A9">
                                  <w:pPr>
                                    <w:pStyle w:val="03Text"/>
                                    <w:jc w:val="center"/>
                                    <w:rPr>
                                      <w:rFonts w:ascii="Courier New" w:hAnsi="Courier New" w:cs="Courier New"/>
                                    </w:rPr>
                                  </w:pPr>
                                </w:p>
                              </w:tc>
                              <w:tc>
                                <w:tcPr>
                                  <w:tcW w:w="567" w:type="dxa"/>
                                  <w:vAlign w:val="center"/>
                                </w:tcPr>
                                <w:p w14:paraId="37F3AB67" w14:textId="77777777" w:rsidR="008A03A9" w:rsidRPr="00451A48" w:rsidRDefault="008A03A9" w:rsidP="008A03A9">
                                  <w:pPr>
                                    <w:pStyle w:val="03Text"/>
                                    <w:jc w:val="center"/>
                                    <w:rPr>
                                      <w:rFonts w:ascii="Courier New" w:hAnsi="Courier New" w:cs="Courier New"/>
                                    </w:rPr>
                                  </w:pPr>
                                </w:p>
                              </w:tc>
                              <w:tc>
                                <w:tcPr>
                                  <w:tcW w:w="567" w:type="dxa"/>
                                  <w:vAlign w:val="center"/>
                                </w:tcPr>
                                <w:p w14:paraId="1A037021" w14:textId="77777777" w:rsidR="008A03A9" w:rsidRPr="00451A48" w:rsidRDefault="008A03A9" w:rsidP="008A03A9">
                                  <w:pPr>
                                    <w:pStyle w:val="03Text"/>
                                    <w:jc w:val="center"/>
                                    <w:rPr>
                                      <w:rFonts w:ascii="Courier New" w:hAnsi="Courier New" w:cs="Courier New"/>
                                    </w:rPr>
                                  </w:pPr>
                                </w:p>
                              </w:tc>
                            </w:tr>
                          </w:tbl>
                          <w:p w14:paraId="14999137" w14:textId="77777777" w:rsidR="008A03A9" w:rsidRPr="00A42AA5" w:rsidRDefault="008A03A9" w:rsidP="00E90A72">
                            <w:pPr>
                              <w:rPr>
                                <w:color w:val="FFFFFF" w:themeColor="background1"/>
                                <w14:textFill>
                                  <w14:noFill/>
                                </w14:textFill>
                              </w:rPr>
                            </w:pPr>
                          </w:p>
                        </w:txbxContent>
                      </wps:txbx>
                      <wps:bodyPr rot="0" vert="horz" wrap="square" lIns="0" tIns="0" rIns="0" bIns="0" anchor="ctr" anchorCtr="0">
                        <a:noAutofit/>
                      </wps:bodyPr>
                    </wps:wsp>
                  </a:graphicData>
                </a:graphic>
              </wp:inline>
            </w:drawing>
          </mc:Choice>
          <mc:Fallback>
            <w:pict>
              <v:shape w14:anchorId="78A06385" id="_x0000_s1035" type="#_x0000_t202" style="width:86.6pt;height:88.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" filled="f" stroked="f">
                <v:textbox inset="0,0,0,0">
                  <w:txbxContent>
                    <w:tbl>
                      <w:tblPr>
                        <w:tblStyle w:val="Tabellenraster"/>
                        <w:tblW w:w="0" w:type="auto"/>
                        <w:tblInd w:w="-5" w:type="dxa"/>
                        <w:tblLook w:val="04A0" w:firstRow="1" w:lastRow="0" w:firstColumn="1" w:lastColumn="0" w:noHBand="0" w:noVBand="1"/>
                      </w:tblPr>
                      <w:tblGrid>
                        <w:gridCol w:w="567"/>
                        <w:gridCol w:w="567"/>
                        <w:gridCol w:w="567"/>
                      </w:tblGrid>
                      <w:tr w:rsidR="008A03A9" w14:paraId="32DE9196" w14:textId="77777777" w:rsidTr="008A03A9">
                        <w:trPr>
                          <w:trHeight w:val="567"/>
                        </w:trPr>
                        <w:tc>
                          <w:tcPr>
                            <w:tcW w:w="567" w:type="dxa"/>
                            <w:vAlign w:val="center"/>
                          </w:tcPr>
                          <w:p w14:paraId="5DF51B1C" w14:textId="77777777" w:rsidR="008A03A9" w:rsidRPr="00451A48" w:rsidRDefault="008A03A9" w:rsidP="008A03A9">
                            <w:pPr>
                              <w:pStyle w:val="03Text"/>
                              <w:jc w:val="center"/>
                              <w:rPr>
                                <w:rFonts w:ascii="Courier New" w:hAnsi="Courier New" w:cs="Courier New"/>
                              </w:rPr>
                            </w:pPr>
                          </w:p>
                        </w:tc>
                        <w:tc>
                          <w:tcPr>
                            <w:tcW w:w="567" w:type="dxa"/>
                            <w:vAlign w:val="center"/>
                          </w:tcPr>
                          <w:p w14:paraId="1F1DF371" w14:textId="77777777" w:rsidR="008A03A9" w:rsidRPr="00451A48" w:rsidRDefault="008A03A9" w:rsidP="008A03A9">
                            <w:pPr>
                              <w:pStyle w:val="03Text"/>
                              <w:jc w:val="center"/>
                              <w:rPr>
                                <w:rFonts w:ascii="Courier New" w:hAnsi="Courier New" w:cs="Courier New"/>
                              </w:rPr>
                            </w:pPr>
                          </w:p>
                        </w:tc>
                        <w:tc>
                          <w:tcPr>
                            <w:tcW w:w="567" w:type="dxa"/>
                            <w:vAlign w:val="center"/>
                          </w:tcPr>
                          <w:p w14:paraId="5B10E99A" w14:textId="77777777" w:rsidR="008A03A9" w:rsidRPr="00451A48" w:rsidRDefault="008A03A9" w:rsidP="008A03A9">
                            <w:pPr>
                              <w:pStyle w:val="03Text"/>
                              <w:jc w:val="center"/>
                              <w:rPr>
                                <w:rFonts w:ascii="Courier New" w:hAnsi="Courier New" w:cs="Courier New"/>
                              </w:rPr>
                            </w:pPr>
                          </w:p>
                        </w:tc>
                      </w:tr>
                      <w:tr w:rsidR="008A03A9" w14:paraId="60AB8DE4" w14:textId="77777777" w:rsidTr="008A03A9">
                        <w:trPr>
                          <w:trHeight w:val="567"/>
                        </w:trPr>
                        <w:tc>
                          <w:tcPr>
                            <w:tcW w:w="567" w:type="dxa"/>
                            <w:vAlign w:val="center"/>
                          </w:tcPr>
                          <w:p w14:paraId="1F83FCC3" w14:textId="77777777" w:rsidR="008A03A9" w:rsidRPr="00451A48" w:rsidRDefault="008A03A9" w:rsidP="008A03A9">
                            <w:pPr>
                              <w:pStyle w:val="03Text"/>
                              <w:jc w:val="center"/>
                              <w:rPr>
                                <w:rFonts w:ascii="Courier New" w:hAnsi="Courier New" w:cs="Courier New"/>
                              </w:rPr>
                            </w:pPr>
                          </w:p>
                        </w:tc>
                        <w:tc>
                          <w:tcPr>
                            <w:tcW w:w="567" w:type="dxa"/>
                            <w:vAlign w:val="center"/>
                          </w:tcPr>
                          <w:p w14:paraId="25849371" w14:textId="77777777" w:rsidR="008A03A9" w:rsidRPr="00451A48" w:rsidRDefault="008A03A9" w:rsidP="008A03A9">
                            <w:pPr>
                              <w:pStyle w:val="03Text"/>
                              <w:jc w:val="center"/>
                              <w:rPr>
                                <w:rFonts w:ascii="Courier New" w:hAnsi="Courier New" w:cs="Courier New"/>
                              </w:rPr>
                            </w:pPr>
                          </w:p>
                        </w:tc>
                        <w:tc>
                          <w:tcPr>
                            <w:tcW w:w="567" w:type="dxa"/>
                            <w:vAlign w:val="center"/>
                          </w:tcPr>
                          <w:p w14:paraId="6A191E48" w14:textId="77777777" w:rsidR="008A03A9" w:rsidRPr="00451A48" w:rsidRDefault="008A03A9" w:rsidP="008A03A9">
                            <w:pPr>
                              <w:pStyle w:val="03Text"/>
                              <w:jc w:val="center"/>
                              <w:rPr>
                                <w:rFonts w:ascii="Courier New" w:hAnsi="Courier New" w:cs="Courier New"/>
                              </w:rPr>
                            </w:pPr>
                          </w:p>
                        </w:tc>
                      </w:tr>
                      <w:tr w:rsidR="008A03A9" w14:paraId="10F15013" w14:textId="77777777" w:rsidTr="008A03A9">
                        <w:trPr>
                          <w:trHeight w:val="567"/>
                        </w:trPr>
                        <w:tc>
                          <w:tcPr>
                            <w:tcW w:w="567" w:type="dxa"/>
                            <w:vAlign w:val="center"/>
                          </w:tcPr>
                          <w:p w14:paraId="306F4696" w14:textId="77777777" w:rsidR="008A03A9" w:rsidRPr="00451A48" w:rsidRDefault="008A03A9" w:rsidP="008A03A9">
                            <w:pPr>
                              <w:pStyle w:val="03Text"/>
                              <w:jc w:val="center"/>
                              <w:rPr>
                                <w:rFonts w:ascii="Courier New" w:hAnsi="Courier New" w:cs="Courier New"/>
                              </w:rPr>
                            </w:pPr>
                          </w:p>
                        </w:tc>
                        <w:tc>
                          <w:tcPr>
                            <w:tcW w:w="567" w:type="dxa"/>
                            <w:vAlign w:val="center"/>
                          </w:tcPr>
                          <w:p w14:paraId="37F3AB67" w14:textId="77777777" w:rsidR="008A03A9" w:rsidRPr="00451A48" w:rsidRDefault="008A03A9" w:rsidP="008A03A9">
                            <w:pPr>
                              <w:pStyle w:val="03Text"/>
                              <w:jc w:val="center"/>
                              <w:rPr>
                                <w:rFonts w:ascii="Courier New" w:hAnsi="Courier New" w:cs="Courier New"/>
                              </w:rPr>
                            </w:pPr>
                          </w:p>
                        </w:tc>
                        <w:tc>
                          <w:tcPr>
                            <w:tcW w:w="567" w:type="dxa"/>
                            <w:vAlign w:val="center"/>
                          </w:tcPr>
                          <w:p w14:paraId="1A037021" w14:textId="77777777" w:rsidR="008A03A9" w:rsidRPr="00451A48" w:rsidRDefault="008A03A9" w:rsidP="008A03A9">
                            <w:pPr>
                              <w:pStyle w:val="03Text"/>
                              <w:jc w:val="center"/>
                              <w:rPr>
                                <w:rFonts w:ascii="Courier New" w:hAnsi="Courier New" w:cs="Courier New"/>
                              </w:rPr>
                            </w:pPr>
                          </w:p>
                        </w:tc>
                      </w:tr>
                    </w:tbl>
                    <w:p w14:paraId="14999137" w14:textId="77777777" w:rsidR="008A03A9" w:rsidRPr="00A42AA5" w:rsidRDefault="008A03A9" w:rsidP="00E90A72">
                      <w:pPr>
                        <w:rPr>
                          <w:color w:val="FFFFFF" w:themeColor="background1"/>
                          <w14:textFill>
                            <w14:noFill/>
                          </w14:textFill>
                        </w:rPr>
                      </w:pPr>
                    </w:p>
                  </w:txbxContent>
                </v:textbox>
                <w10:anchorlock/>
              </v:shape>
            </w:pict>
          </mc:Fallback>
        </mc:AlternateContent>
      </w:r>
    </w:p>
    <w:p w14:paraId="7447A55C" w14:textId="775B2F54" w:rsidR="00184BD5" w:rsidRDefault="00045D18" w:rsidP="000F189E">
      <w:pPr>
        <w:pStyle w:val="06Abbildung"/>
        <w:spacing w:line="480" w:lineRule="exact"/>
        <w:contextualSpacing w:val="0"/>
      </w:pPr>
      <w:r>
        <w:t xml:space="preserve">Abbildung </w:t>
      </w:r>
      <w:r w:rsidR="000F189E">
        <w:t>5</w:t>
      </w:r>
      <w:r>
        <w:t xml:space="preserve">: </w:t>
      </w:r>
      <w:r w:rsidR="008C5250" w:rsidRPr="008C5250">
        <w:t xml:space="preserve">Aus dem Geheimtext </w:t>
      </w:r>
      <w:r w:rsidR="00974E2C" w:rsidRPr="00F54A39">
        <w:rPr>
          <w:rStyle w:val="07Code"/>
        </w:rPr>
        <w:t>D</w:t>
      </w:r>
      <w:r w:rsidR="00974E2C">
        <w:rPr>
          <w:rStyle w:val="07Code"/>
        </w:rPr>
        <w:t>O</w:t>
      </w:r>
      <w:r w:rsidR="00974E2C" w:rsidRPr="00F54A39">
        <w:rPr>
          <w:rStyle w:val="07Code"/>
        </w:rPr>
        <w:t>U</w:t>
      </w:r>
      <w:r w:rsidR="00974E2C">
        <w:rPr>
          <w:rStyle w:val="07Code"/>
        </w:rPr>
        <w:t>E</w:t>
      </w:r>
      <w:r w:rsidR="00974E2C" w:rsidRPr="00F54A39">
        <w:rPr>
          <w:rStyle w:val="07Code"/>
        </w:rPr>
        <w:t>NAMYR</w:t>
      </w:r>
      <w:r w:rsidR="008C5250" w:rsidRPr="008C5250">
        <w:t xml:space="preserve"> ergibt sich </w:t>
      </w:r>
      <w:r w:rsidR="000F189E">
        <w:t xml:space="preserve">mit dem Schlüssel </w:t>
      </w:r>
      <w:r w:rsidR="00974E2C" w:rsidRPr="00D57069">
        <w:rPr>
          <w:rStyle w:val="07Code"/>
          <w:spacing w:val="40"/>
        </w:rPr>
        <w:t>5</w:t>
      </w:r>
      <w:r w:rsidR="00974E2C">
        <w:rPr>
          <w:rStyle w:val="07Code"/>
        </w:rPr>
        <w:t>63</w:t>
      </w:r>
      <w:r w:rsidR="00974E2C" w:rsidRPr="00D57069">
        <w:rPr>
          <w:rStyle w:val="07Code"/>
          <w:spacing w:val="40"/>
        </w:rPr>
        <w:t>1</w:t>
      </w:r>
      <w:r w:rsidR="00974E2C">
        <w:rPr>
          <w:rStyle w:val="07Code"/>
        </w:rPr>
        <w:t>79</w:t>
      </w:r>
      <w:r w:rsidR="00974E2C" w:rsidRPr="00D57069">
        <w:rPr>
          <w:rStyle w:val="07Code"/>
          <w:spacing w:val="40"/>
        </w:rPr>
        <w:t>5</w:t>
      </w:r>
      <w:r w:rsidR="00974E2C">
        <w:rPr>
          <w:rStyle w:val="07Code"/>
        </w:rPr>
        <w:t>473</w:t>
      </w:r>
      <w:r w:rsidR="000F189E">
        <w:rPr>
          <w:rStyle w:val="07Code"/>
        </w:rPr>
        <w:br/>
      </w:r>
      <w:r w:rsidR="008C5250" w:rsidRPr="008C5250">
        <w:t>der Klartext</w:t>
      </w:r>
      <w:r w:rsidR="008C5250">
        <w:t> </w:t>
      </w:r>
      <w:r w:rsidR="008C5250" w:rsidRPr="008C5250">
        <w:t>_________</w:t>
      </w:r>
      <w:r w:rsidR="00D81231">
        <w:t>_____________</w:t>
      </w:r>
      <w:r w:rsidR="008C5250" w:rsidRPr="008C5250">
        <w:t>___</w:t>
      </w:r>
      <w:r w:rsidR="00E90A72">
        <w:t>______________</w:t>
      </w:r>
      <w:r w:rsidR="000F189E">
        <w:t>__</w:t>
      </w:r>
      <w:r w:rsidR="008C5250" w:rsidRPr="008C5250">
        <w:t>_______________.</w:t>
      </w:r>
    </w:p>
    <w:sectPr w:rsidR="00184BD5" w:rsidSect="004A7D4E">
      <w:headerReference w:type="default" r:id="rId8"/>
      <w:footerReference w:type="even" r:id="rId9"/>
      <w:footerReference w:type="default" r:id="rId10"/>
      <w:headerReference w:type="first" r:id="rId11"/>
      <w:footerReference w:type="first" r:id="rId12"/>
      <w:type w:val="continuous"/>
      <w:pgSz w:w="11906" w:h="16838" w:code="9"/>
      <w:pgMar w:top="1701" w:right="851"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39FE74" w14:textId="77777777" w:rsidR="004A7D4E" w:rsidRDefault="004A7D4E">
      <w:r>
        <w:separator/>
      </w:r>
    </w:p>
    <w:p w14:paraId="5CE38EDE" w14:textId="77777777" w:rsidR="004A7D4E" w:rsidRDefault="004A7D4E"/>
    <w:p w14:paraId="20ECB59D" w14:textId="77777777" w:rsidR="004A7D4E" w:rsidRDefault="004A7D4E" w:rsidP="00C12B8D"/>
  </w:endnote>
  <w:endnote w:type="continuationSeparator" w:id="0">
    <w:p w14:paraId="0151C062" w14:textId="77777777" w:rsidR="004A7D4E" w:rsidRDefault="004A7D4E">
      <w:r>
        <w:continuationSeparator/>
      </w:r>
    </w:p>
    <w:p w14:paraId="384E1D15" w14:textId="77777777" w:rsidR="004A7D4E" w:rsidRDefault="004A7D4E"/>
    <w:p w14:paraId="27BE9249" w14:textId="77777777" w:rsidR="004A7D4E" w:rsidRDefault="004A7D4E" w:rsidP="00C12B8D"/>
  </w:endnote>
  <w:endnote w:type="continuationNotice" w:id="1">
    <w:p w14:paraId="4E7646FB" w14:textId="77777777" w:rsidR="004A7D4E" w:rsidRDefault="004A7D4E">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62966C62-7EDB-4C40-8A8E-245DAC939D19}"/>
    <w:embedBold r:id="rId2" w:fontKey="{4E51EA94-D76D-4D1F-B7ED-E01D99A0DF09}"/>
    <w:embedItalic r:id="rId3" w:fontKey="{3AB0F5A1-D087-4492-8A2B-872810CFB6DF}"/>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1DE12" w14:textId="77777777" w:rsidR="008A03A9" w:rsidRDefault="008A03A9" w:rsidP="00990E9C">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67812D35" w14:textId="77777777" w:rsidR="008A03A9" w:rsidRDefault="008A03A9" w:rsidP="00990E9C">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9469C4" w14:textId="41D88E35" w:rsidR="008A03A9" w:rsidRPr="00513D4C" w:rsidRDefault="008A03A9" w:rsidP="007C5952">
    <w:pPr>
      <w:pStyle w:val="Fuzeile"/>
      <w:tabs>
        <w:tab w:val="clear" w:pos="4536"/>
        <w:tab w:val="clear" w:pos="9072"/>
        <w:tab w:val="right" w:pos="9923"/>
      </w:tabs>
      <w:ind w:right="-2"/>
      <w:rPr>
        <w:sz w:val="20"/>
        <w:szCs w:val="20"/>
      </w:rPr>
    </w:pPr>
    <w:r w:rsidRPr="00513D4C">
      <w:rPr>
        <w:sz w:val="20"/>
        <w:szCs w:val="20"/>
      </w:rPr>
      <w:t>Niedersächsisches Kultusministerium</w:t>
    </w:r>
    <w:r w:rsidRPr="00513D4C">
      <w:rPr>
        <w:sz w:val="20"/>
        <w:szCs w:val="20"/>
      </w:rPr>
      <w:tab/>
    </w:r>
    <w:r w:rsidRPr="00513D4C">
      <w:rPr>
        <w:rStyle w:val="Seitenzahl"/>
        <w:sz w:val="20"/>
        <w:szCs w:val="20"/>
      </w:rPr>
      <w:fldChar w:fldCharType="begin"/>
    </w:r>
    <w:r w:rsidRPr="00513D4C">
      <w:rPr>
        <w:rStyle w:val="Seitenzahl"/>
        <w:sz w:val="20"/>
        <w:szCs w:val="20"/>
      </w:rPr>
      <w:instrText xml:space="preserve"> PAGE </w:instrText>
    </w:r>
    <w:r w:rsidRPr="00513D4C">
      <w:rPr>
        <w:rStyle w:val="Seitenzahl"/>
        <w:sz w:val="20"/>
        <w:szCs w:val="20"/>
      </w:rPr>
      <w:fldChar w:fldCharType="separate"/>
    </w:r>
    <w:r>
      <w:rPr>
        <w:rStyle w:val="Seitenzahl"/>
        <w:noProof/>
        <w:sz w:val="20"/>
        <w:szCs w:val="20"/>
      </w:rPr>
      <w:t>2</w:t>
    </w:r>
    <w:r w:rsidRPr="00513D4C">
      <w:rPr>
        <w:rStyle w:val="Seitenzahl"/>
        <w:sz w:val="20"/>
        <w:szCs w:val="20"/>
      </w:rPr>
      <w:fldChar w:fldCharType="end"/>
    </w:r>
    <w:r w:rsidRPr="00513D4C">
      <w:rPr>
        <w:rStyle w:val="Seitenzahl"/>
        <w:sz w:val="20"/>
        <w:szCs w:val="20"/>
      </w:rPr>
      <w:t xml:space="preserve"> von </w:t>
    </w:r>
    <w:r w:rsidRPr="00513D4C">
      <w:rPr>
        <w:rStyle w:val="Seitenzahl"/>
        <w:sz w:val="20"/>
        <w:szCs w:val="20"/>
      </w:rPr>
      <w:fldChar w:fldCharType="begin"/>
    </w:r>
    <w:r w:rsidRPr="00513D4C">
      <w:rPr>
        <w:rStyle w:val="Seitenzahl"/>
        <w:sz w:val="20"/>
        <w:szCs w:val="20"/>
      </w:rPr>
      <w:instrText xml:space="preserve"> NUMPAGES </w:instrText>
    </w:r>
    <w:r w:rsidRPr="00513D4C">
      <w:rPr>
        <w:rStyle w:val="Seitenzahl"/>
        <w:sz w:val="20"/>
        <w:szCs w:val="20"/>
      </w:rPr>
      <w:fldChar w:fldCharType="separate"/>
    </w:r>
    <w:r>
      <w:rPr>
        <w:rStyle w:val="Seitenzahl"/>
        <w:noProof/>
        <w:sz w:val="20"/>
        <w:szCs w:val="20"/>
      </w:rPr>
      <w:t>3</w:t>
    </w:r>
    <w:r w:rsidRPr="00513D4C">
      <w:rPr>
        <w:rStyle w:val="Seitenzah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AD91F" w14:textId="77777777" w:rsidR="008A03A9" w:rsidRDefault="008A03A9" w:rsidP="00217675">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1</w:t>
    </w:r>
    <w:r>
      <w:rPr>
        <w:rStyle w:val="Seitenzahl"/>
      </w:rPr>
      <w:fldChar w:fldCharType="end"/>
    </w:r>
  </w:p>
  <w:p w14:paraId="1158341C" w14:textId="77777777" w:rsidR="008A03A9" w:rsidRDefault="008A03A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7441FB" w14:textId="77777777" w:rsidR="004A7D4E" w:rsidRDefault="004A7D4E">
      <w:r>
        <w:separator/>
      </w:r>
    </w:p>
    <w:p w14:paraId="361422B6" w14:textId="77777777" w:rsidR="004A7D4E" w:rsidRDefault="004A7D4E"/>
    <w:p w14:paraId="3D846294" w14:textId="77777777" w:rsidR="004A7D4E" w:rsidRDefault="004A7D4E" w:rsidP="00C12B8D"/>
  </w:footnote>
  <w:footnote w:type="continuationSeparator" w:id="0">
    <w:p w14:paraId="51DC2159" w14:textId="77777777" w:rsidR="004A7D4E" w:rsidRDefault="004A7D4E">
      <w:r>
        <w:continuationSeparator/>
      </w:r>
    </w:p>
    <w:p w14:paraId="04F84620" w14:textId="77777777" w:rsidR="004A7D4E" w:rsidRDefault="004A7D4E"/>
    <w:p w14:paraId="43A6F797" w14:textId="77777777" w:rsidR="004A7D4E" w:rsidRDefault="004A7D4E" w:rsidP="00C12B8D"/>
  </w:footnote>
  <w:footnote w:type="continuationNotice" w:id="1">
    <w:p w14:paraId="67D8D0FB" w14:textId="77777777" w:rsidR="004A7D4E" w:rsidRDefault="004A7D4E">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10200"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2341"/>
      <w:gridCol w:w="4252"/>
      <w:gridCol w:w="880"/>
      <w:gridCol w:w="2727"/>
    </w:tblGrid>
    <w:tr w:rsidR="008A03A9" w:rsidRPr="003E65BD" w14:paraId="6509C047" w14:textId="77777777" w:rsidTr="00152109">
      <w:tc>
        <w:tcPr>
          <w:tcW w:w="2263" w:type="dxa"/>
          <w:shd w:val="clear" w:color="auto" w:fill="D9D9D9" w:themeFill="background1" w:themeFillShade="D9"/>
          <w:tcMar>
            <w:top w:w="57" w:type="dxa"/>
            <w:bottom w:w="57" w:type="dxa"/>
          </w:tcMar>
          <w:vAlign w:val="center"/>
        </w:tcPr>
        <w:p w14:paraId="1C5518DF" w14:textId="6CE7A6CC" w:rsidR="008A03A9" w:rsidRPr="00A06671" w:rsidRDefault="008A03A9" w:rsidP="00A06671">
          <w:pPr>
            <w:pStyle w:val="KeinLeerraum"/>
            <w:spacing w:before="0" w:after="0" w:line="240" w:lineRule="auto"/>
            <w:jc w:val="left"/>
            <w:rPr>
              <w:rStyle w:val="98Kopfzeile"/>
              <w:b w:val="0"/>
              <w:bCs/>
            </w:rPr>
          </w:pPr>
          <w:r w:rsidRPr="00A06671">
            <w:rPr>
              <w:rFonts w:ascii="Calibri" w:hAnsi="Calibri" w:cs="Times New Roman"/>
              <w:bCs/>
              <w:i w:val="0"/>
            </w:rPr>
            <w:t>Zentralabitur 202</w:t>
          </w:r>
          <w:r>
            <w:rPr>
              <w:rFonts w:ascii="Calibri" w:hAnsi="Calibri" w:cs="Times New Roman"/>
              <w:bCs/>
              <w:i w:val="0"/>
            </w:rPr>
            <w:t>4</w:t>
          </w:r>
        </w:p>
      </w:tc>
      <w:tc>
        <w:tcPr>
          <w:tcW w:w="4962" w:type="dxa"/>
          <w:gridSpan w:val="2"/>
          <w:shd w:val="clear" w:color="auto" w:fill="D9D9D9" w:themeFill="background1" w:themeFillShade="D9"/>
          <w:tcMar>
            <w:top w:w="57" w:type="dxa"/>
            <w:bottom w:w="57" w:type="dxa"/>
          </w:tcMar>
          <w:vAlign w:val="center"/>
        </w:tcPr>
        <w:p w14:paraId="07A7EADF" w14:textId="5723B828" w:rsidR="008A03A9" w:rsidRPr="00A06671" w:rsidRDefault="008A03A9" w:rsidP="00A06671">
          <w:pPr>
            <w:pStyle w:val="99Kopfzeile"/>
            <w:spacing w:before="0" w:after="0" w:line="240" w:lineRule="auto"/>
            <w:jc w:val="center"/>
            <w:rPr>
              <w:b w:val="0"/>
            </w:rPr>
          </w:pPr>
          <w:r w:rsidRPr="00A06671">
            <w:rPr>
              <w:b w:val="0"/>
            </w:rPr>
            <w:t>Informatik</w:t>
          </w:r>
        </w:p>
      </w:tc>
      <w:tc>
        <w:tcPr>
          <w:tcW w:w="2636" w:type="dxa"/>
          <w:shd w:val="clear" w:color="auto" w:fill="D9D9D9" w:themeFill="background1" w:themeFillShade="D9"/>
          <w:tcMar>
            <w:top w:w="57" w:type="dxa"/>
            <w:bottom w:w="57" w:type="dxa"/>
          </w:tcMar>
          <w:vAlign w:val="center"/>
        </w:tcPr>
        <w:p w14:paraId="4FEA27E8" w14:textId="77777777" w:rsidR="008A03A9" w:rsidRPr="00A06671" w:rsidRDefault="008A03A9" w:rsidP="00A06671">
          <w:pPr>
            <w:pStyle w:val="99Kopfzeile"/>
            <w:spacing w:before="0" w:after="0" w:line="240" w:lineRule="auto"/>
            <w:jc w:val="right"/>
            <w:rPr>
              <w:b w:val="0"/>
            </w:rPr>
          </w:pPr>
          <w:r w:rsidRPr="00A06671">
            <w:rPr>
              <w:b w:val="0"/>
            </w:rPr>
            <w:t>Material für Prüflinge</w:t>
          </w:r>
        </w:p>
      </w:tc>
    </w:tr>
    <w:tr w:rsidR="008A03A9" w:rsidRPr="003E65BD" w14:paraId="1A79B478" w14:textId="77777777" w:rsidTr="00152109">
      <w:tc>
        <w:tcPr>
          <w:tcW w:w="6374" w:type="dxa"/>
          <w:gridSpan w:val="2"/>
          <w:shd w:val="clear" w:color="auto" w:fill="D9D9D9" w:themeFill="background1" w:themeFillShade="D9"/>
          <w:tcMar>
            <w:top w:w="57" w:type="dxa"/>
            <w:bottom w:w="57" w:type="dxa"/>
          </w:tcMar>
          <w:vAlign w:val="center"/>
        </w:tcPr>
        <w:p w14:paraId="42224B32" w14:textId="500A8A80" w:rsidR="008A03A9" w:rsidRPr="00A06671" w:rsidRDefault="008A03A9" w:rsidP="00A06671">
          <w:pPr>
            <w:pStyle w:val="99Kopfzeile"/>
            <w:spacing w:before="0" w:after="0" w:line="240" w:lineRule="auto"/>
            <w:rPr>
              <w:b w:val="0"/>
            </w:rPr>
          </w:pPr>
          <w:r w:rsidRPr="00A06671">
            <w:rPr>
              <w:b w:val="0"/>
            </w:rPr>
            <w:t xml:space="preserve">Block </w:t>
          </w:r>
          <w:r>
            <w:rPr>
              <w:b w:val="0"/>
            </w:rPr>
            <w:t>2</w:t>
          </w:r>
          <w:r w:rsidRPr="00A06671">
            <w:rPr>
              <w:b w:val="0"/>
            </w:rPr>
            <w:t xml:space="preserve">: Aufgabe </w:t>
          </w:r>
          <w:r>
            <w:rPr>
              <w:b w:val="0"/>
            </w:rPr>
            <w:t>A</w:t>
          </w:r>
        </w:p>
      </w:tc>
      <w:tc>
        <w:tcPr>
          <w:tcW w:w="851" w:type="dxa"/>
          <w:shd w:val="clear" w:color="auto" w:fill="D9D9D9" w:themeFill="background1" w:themeFillShade="D9"/>
          <w:tcMar>
            <w:top w:w="57" w:type="dxa"/>
            <w:bottom w:w="57" w:type="dxa"/>
          </w:tcMar>
          <w:vAlign w:val="center"/>
        </w:tcPr>
        <w:p w14:paraId="38AB8A1E" w14:textId="58E03962" w:rsidR="008A03A9" w:rsidRPr="00A06671" w:rsidRDefault="008A03A9" w:rsidP="00A06671">
          <w:pPr>
            <w:pStyle w:val="99Kopfzeile"/>
            <w:spacing w:before="0" w:after="0" w:line="240" w:lineRule="auto"/>
            <w:jc w:val="center"/>
            <w:rPr>
              <w:b w:val="0"/>
            </w:rPr>
          </w:pPr>
          <w:proofErr w:type="spellStart"/>
          <w:r>
            <w:rPr>
              <w:b w:val="0"/>
            </w:rPr>
            <w:t>e</w:t>
          </w:r>
          <w:r w:rsidRPr="00A06671">
            <w:rPr>
              <w:b w:val="0"/>
            </w:rPr>
            <w:t>A</w:t>
          </w:r>
          <w:proofErr w:type="spellEnd"/>
        </w:p>
      </w:tc>
      <w:tc>
        <w:tcPr>
          <w:tcW w:w="2636" w:type="dxa"/>
          <w:shd w:val="clear" w:color="auto" w:fill="D9D9D9" w:themeFill="background1" w:themeFillShade="D9"/>
          <w:tcMar>
            <w:top w:w="57" w:type="dxa"/>
            <w:bottom w:w="57" w:type="dxa"/>
          </w:tcMar>
          <w:vAlign w:val="center"/>
        </w:tcPr>
        <w:p w14:paraId="27DE6948" w14:textId="5D6EC77F" w:rsidR="008A03A9" w:rsidRPr="00A06671" w:rsidRDefault="008A03A9" w:rsidP="00A06671">
          <w:pPr>
            <w:pStyle w:val="99Kopfzeile"/>
            <w:spacing w:before="0" w:after="0" w:line="240" w:lineRule="auto"/>
            <w:jc w:val="right"/>
            <w:rPr>
              <w:b w:val="0"/>
            </w:rPr>
          </w:pPr>
          <w:r w:rsidRPr="00A06671">
            <w:rPr>
              <w:b w:val="0"/>
            </w:rPr>
            <w:t xml:space="preserve">Prüfungszeit: </w:t>
          </w:r>
          <w:r>
            <w:rPr>
              <w:b w:val="0"/>
            </w:rPr>
            <w:t>30</w:t>
          </w:r>
          <w:r w:rsidRPr="00A06671">
            <w:rPr>
              <w:b w:val="0"/>
            </w:rPr>
            <w:t>0 min</w:t>
          </w:r>
        </w:p>
      </w:tc>
    </w:tr>
  </w:tbl>
  <w:p w14:paraId="7C310D6A" w14:textId="7F13E8EB" w:rsidR="008A03A9" w:rsidRPr="00171F53" w:rsidRDefault="008A03A9" w:rsidP="00445532">
    <w:pPr>
      <w:pStyle w:val="Kopfzeile"/>
      <w:spacing w:before="0" w:after="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shd w:val="clear" w:color="auto" w:fill="E0E0E0"/>
      <w:tblLook w:val="01E0" w:firstRow="1" w:lastRow="1" w:firstColumn="1" w:lastColumn="1" w:noHBand="0" w:noVBand="0"/>
    </w:tblPr>
    <w:tblGrid>
      <w:gridCol w:w="2376"/>
      <w:gridCol w:w="2694"/>
      <w:gridCol w:w="2071"/>
      <w:gridCol w:w="2071"/>
    </w:tblGrid>
    <w:tr w:rsidR="008A03A9" w14:paraId="39ECEB3A" w14:textId="77777777" w:rsidTr="00AC5682">
      <w:tc>
        <w:tcPr>
          <w:tcW w:w="2376" w:type="dxa"/>
          <w:shd w:val="clear" w:color="auto" w:fill="auto"/>
        </w:tcPr>
        <w:p w14:paraId="58BEB67F" w14:textId="77777777" w:rsidR="008A03A9" w:rsidRPr="00AC5682" w:rsidRDefault="008A03A9" w:rsidP="004D607C">
          <w:pPr>
            <w:pStyle w:val="Kopfzeile"/>
            <w:rPr>
              <w:b/>
            </w:rPr>
          </w:pPr>
          <w:r w:rsidRPr="00AC5682">
            <w:rPr>
              <w:b/>
            </w:rPr>
            <w:t>Zentralabitur 2006</w:t>
          </w:r>
        </w:p>
      </w:tc>
      <w:tc>
        <w:tcPr>
          <w:tcW w:w="2694" w:type="dxa"/>
          <w:shd w:val="clear" w:color="auto" w:fill="auto"/>
        </w:tcPr>
        <w:p w14:paraId="276C1781" w14:textId="77777777" w:rsidR="008A03A9" w:rsidRDefault="008A03A9" w:rsidP="004D607C">
          <w:pPr>
            <w:pStyle w:val="Kopfzeile"/>
          </w:pPr>
          <w:r w:rsidRPr="00AC5682">
            <w:rPr>
              <w:b/>
            </w:rPr>
            <w:t>Schülermaterial</w:t>
          </w:r>
        </w:p>
      </w:tc>
      <w:tc>
        <w:tcPr>
          <w:tcW w:w="2071" w:type="dxa"/>
          <w:shd w:val="clear" w:color="auto" w:fill="auto"/>
        </w:tcPr>
        <w:p w14:paraId="78CE82E1" w14:textId="77777777" w:rsidR="008A03A9" w:rsidRPr="00AC5682" w:rsidRDefault="008A03A9" w:rsidP="004D607C">
          <w:pPr>
            <w:pStyle w:val="Kopfzeile"/>
            <w:rPr>
              <w:b/>
            </w:rPr>
          </w:pPr>
          <w:r w:rsidRPr="00AC5682">
            <w:rPr>
              <w:b/>
            </w:rPr>
            <w:t>Aufgabe I oder II</w:t>
          </w:r>
        </w:p>
      </w:tc>
      <w:tc>
        <w:tcPr>
          <w:tcW w:w="2071" w:type="dxa"/>
          <w:shd w:val="clear" w:color="auto" w:fill="auto"/>
        </w:tcPr>
        <w:p w14:paraId="257FFBD5" w14:textId="77777777" w:rsidR="008A03A9" w:rsidRPr="00AC5682" w:rsidRDefault="008A03A9" w:rsidP="004D607C">
          <w:pPr>
            <w:pStyle w:val="Kopfzeile"/>
            <w:rPr>
              <w:b/>
            </w:rPr>
          </w:pPr>
          <w:r w:rsidRPr="00AC5682">
            <w:rPr>
              <w:b/>
            </w:rPr>
            <w:t>GK oder LK</w:t>
          </w:r>
        </w:p>
      </w:tc>
    </w:tr>
    <w:tr w:rsidR="008A03A9" w14:paraId="08A54424" w14:textId="77777777" w:rsidTr="00AC5682">
      <w:tc>
        <w:tcPr>
          <w:tcW w:w="2376" w:type="dxa"/>
          <w:shd w:val="clear" w:color="auto" w:fill="auto"/>
        </w:tcPr>
        <w:p w14:paraId="5108E989" w14:textId="77777777" w:rsidR="008A03A9" w:rsidRPr="00AC5682" w:rsidRDefault="008A03A9" w:rsidP="004D607C">
          <w:pPr>
            <w:pStyle w:val="Kopfzeile"/>
            <w:rPr>
              <w:b/>
            </w:rPr>
          </w:pPr>
          <w:r w:rsidRPr="00AC5682">
            <w:rPr>
              <w:b/>
            </w:rPr>
            <w:t>Unterrichtsfach:</w:t>
          </w:r>
        </w:p>
      </w:tc>
      <w:tc>
        <w:tcPr>
          <w:tcW w:w="2694" w:type="dxa"/>
          <w:shd w:val="clear" w:color="auto" w:fill="auto"/>
        </w:tcPr>
        <w:p w14:paraId="5DF401F6" w14:textId="77777777" w:rsidR="008A03A9" w:rsidRDefault="008A03A9" w:rsidP="004D607C">
          <w:pPr>
            <w:pStyle w:val="Kopfzeile"/>
          </w:pPr>
        </w:p>
      </w:tc>
      <w:tc>
        <w:tcPr>
          <w:tcW w:w="4142" w:type="dxa"/>
          <w:gridSpan w:val="2"/>
          <w:shd w:val="clear" w:color="auto" w:fill="auto"/>
        </w:tcPr>
        <w:p w14:paraId="74FC285C" w14:textId="77777777" w:rsidR="008A03A9" w:rsidRDefault="008A03A9" w:rsidP="004D607C">
          <w:pPr>
            <w:pStyle w:val="Kopfzeile"/>
          </w:pPr>
          <w:r>
            <w:t>Bearbeitungszeit:</w:t>
          </w:r>
        </w:p>
      </w:tc>
    </w:tr>
  </w:tbl>
  <w:p w14:paraId="4733D026" w14:textId="77777777" w:rsidR="008A03A9" w:rsidRDefault="008A03A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DD4F0B"/>
    <w:multiLevelType w:val="hybridMultilevel"/>
    <w:tmpl w:val="A1166E8C"/>
    <w:lvl w:ilvl="0" w:tplc="B35C680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502066"/>
    <w:multiLevelType w:val="hybridMultilevel"/>
    <w:tmpl w:val="E512706C"/>
    <w:lvl w:ilvl="0" w:tplc="0CC08F9E">
      <w:start w:val="1"/>
      <w:numFmt w:val="lowerLetter"/>
      <w:pStyle w:val="04Teilaufgabe"/>
      <w:lvlText w:val="%1)"/>
      <w:lvlJc w:val="left"/>
      <w:pPr>
        <w:ind w:left="360" w:hanging="360"/>
      </w:pPr>
      <w:rPr>
        <w:rFonts w:hint="default"/>
      </w:rPr>
    </w:lvl>
    <w:lvl w:ilvl="1" w:tplc="04070001">
      <w:start w:val="1"/>
      <w:numFmt w:val="bullet"/>
      <w:lvlText w:val=""/>
      <w:lvlJc w:val="left"/>
      <w:pPr>
        <w:ind w:left="1080" w:hanging="360"/>
      </w:pPr>
      <w:rPr>
        <w:rFonts w:ascii="Symbol" w:hAnsi="Symbol"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58D00CC"/>
    <w:multiLevelType w:val="hybridMultilevel"/>
    <w:tmpl w:val="8C2CD49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A3C6E53"/>
    <w:multiLevelType w:val="hybridMultilevel"/>
    <w:tmpl w:val="519C6514"/>
    <w:lvl w:ilvl="0" w:tplc="4B50D226">
      <w:start w:val="1"/>
      <w:numFmt w:val="upperRoman"/>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2E3019BC"/>
    <w:multiLevelType w:val="hybridMultilevel"/>
    <w:tmpl w:val="0A98B24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34BE0BE4"/>
    <w:multiLevelType w:val="hybridMultilevel"/>
    <w:tmpl w:val="9CF00B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35D1707"/>
    <w:multiLevelType w:val="hybridMultilevel"/>
    <w:tmpl w:val="E272DF2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546F6172"/>
    <w:multiLevelType w:val="hybridMultilevel"/>
    <w:tmpl w:val="6354F2A0"/>
    <w:lvl w:ilvl="0" w:tplc="2BB8B6B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7FB0781"/>
    <w:multiLevelType w:val="hybridMultilevel"/>
    <w:tmpl w:val="9924703C"/>
    <w:lvl w:ilvl="0" w:tplc="9564C978">
      <w:start w:val="4"/>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9C76012"/>
    <w:multiLevelType w:val="hybridMultilevel"/>
    <w:tmpl w:val="2B86237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6383EAC"/>
    <w:multiLevelType w:val="hybridMultilevel"/>
    <w:tmpl w:val="193A19FE"/>
    <w:lvl w:ilvl="0" w:tplc="04070005">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1" w15:restartNumberingAfterBreak="0">
    <w:nsid w:val="72B022FA"/>
    <w:multiLevelType w:val="hybridMultilevel"/>
    <w:tmpl w:val="F2CABF1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370647940">
    <w:abstractNumId w:val="1"/>
  </w:num>
  <w:num w:numId="2" w16cid:durableId="2085368454">
    <w:abstractNumId w:val="6"/>
  </w:num>
  <w:num w:numId="3" w16cid:durableId="802164228">
    <w:abstractNumId w:val="10"/>
  </w:num>
  <w:num w:numId="4" w16cid:durableId="1687780327">
    <w:abstractNumId w:val="4"/>
  </w:num>
  <w:num w:numId="5" w16cid:durableId="713042410">
    <w:abstractNumId w:val="0"/>
  </w:num>
  <w:num w:numId="6" w16cid:durableId="1166017978">
    <w:abstractNumId w:val="8"/>
  </w:num>
  <w:num w:numId="7" w16cid:durableId="909073104">
    <w:abstractNumId w:val="11"/>
  </w:num>
  <w:num w:numId="8" w16cid:durableId="1795520350">
    <w:abstractNumId w:val="3"/>
  </w:num>
  <w:num w:numId="9" w16cid:durableId="572085161">
    <w:abstractNumId w:val="5"/>
  </w:num>
  <w:num w:numId="10" w16cid:durableId="1173178869">
    <w:abstractNumId w:val="7"/>
  </w:num>
  <w:num w:numId="11" w16cid:durableId="50933051">
    <w:abstractNumId w:val="2"/>
  </w:num>
  <w:num w:numId="12" w16cid:durableId="1854490647">
    <w:abstractNumId w:val="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saveSubsetFonts/>
  <w:proofState w:spelling="clean" w:grammar="clean"/>
  <w:attachedTemplate r:id="rId1"/>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stylePaneSortMethod w:val="0000"/>
  <w:defaultTabStop w:val="709"/>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5C69"/>
    <w:rsid w:val="000016DA"/>
    <w:rsid w:val="00001817"/>
    <w:rsid w:val="00003506"/>
    <w:rsid w:val="00003727"/>
    <w:rsid w:val="00003DCC"/>
    <w:rsid w:val="000043D2"/>
    <w:rsid w:val="00004A65"/>
    <w:rsid w:val="00004BF5"/>
    <w:rsid w:val="000054FC"/>
    <w:rsid w:val="000060F8"/>
    <w:rsid w:val="0000771E"/>
    <w:rsid w:val="000105A5"/>
    <w:rsid w:val="00011BF4"/>
    <w:rsid w:val="00013B59"/>
    <w:rsid w:val="0001446C"/>
    <w:rsid w:val="000161DD"/>
    <w:rsid w:val="0001671A"/>
    <w:rsid w:val="00016F18"/>
    <w:rsid w:val="00017D82"/>
    <w:rsid w:val="0002116C"/>
    <w:rsid w:val="000215A2"/>
    <w:rsid w:val="000216D1"/>
    <w:rsid w:val="00022A9A"/>
    <w:rsid w:val="00023F40"/>
    <w:rsid w:val="000248A1"/>
    <w:rsid w:val="00025B36"/>
    <w:rsid w:val="00026760"/>
    <w:rsid w:val="0002743E"/>
    <w:rsid w:val="000302D3"/>
    <w:rsid w:val="00031672"/>
    <w:rsid w:val="00031C77"/>
    <w:rsid w:val="00031FCE"/>
    <w:rsid w:val="000325CF"/>
    <w:rsid w:val="00033851"/>
    <w:rsid w:val="0003399C"/>
    <w:rsid w:val="000348A1"/>
    <w:rsid w:val="00035C60"/>
    <w:rsid w:val="0004155B"/>
    <w:rsid w:val="00041A54"/>
    <w:rsid w:val="000420A8"/>
    <w:rsid w:val="00042935"/>
    <w:rsid w:val="00042B13"/>
    <w:rsid w:val="00043103"/>
    <w:rsid w:val="0004354E"/>
    <w:rsid w:val="00043D1C"/>
    <w:rsid w:val="000444A5"/>
    <w:rsid w:val="00045D18"/>
    <w:rsid w:val="000475C0"/>
    <w:rsid w:val="000509FA"/>
    <w:rsid w:val="00051B56"/>
    <w:rsid w:val="0005315D"/>
    <w:rsid w:val="0005328C"/>
    <w:rsid w:val="000537C9"/>
    <w:rsid w:val="0005382C"/>
    <w:rsid w:val="00053D78"/>
    <w:rsid w:val="00053D97"/>
    <w:rsid w:val="00053EA0"/>
    <w:rsid w:val="00055F61"/>
    <w:rsid w:val="0005640A"/>
    <w:rsid w:val="00057952"/>
    <w:rsid w:val="00057AFF"/>
    <w:rsid w:val="0006156C"/>
    <w:rsid w:val="00061E29"/>
    <w:rsid w:val="000621AC"/>
    <w:rsid w:val="00062F57"/>
    <w:rsid w:val="000634D1"/>
    <w:rsid w:val="00063BB6"/>
    <w:rsid w:val="00064AF9"/>
    <w:rsid w:val="00064B67"/>
    <w:rsid w:val="00064E9F"/>
    <w:rsid w:val="00067084"/>
    <w:rsid w:val="000673DB"/>
    <w:rsid w:val="00067B57"/>
    <w:rsid w:val="00070298"/>
    <w:rsid w:val="00070309"/>
    <w:rsid w:val="000703A2"/>
    <w:rsid w:val="000707DF"/>
    <w:rsid w:val="000713E2"/>
    <w:rsid w:val="0007189C"/>
    <w:rsid w:val="000728C4"/>
    <w:rsid w:val="000731BE"/>
    <w:rsid w:val="000733F4"/>
    <w:rsid w:val="00073B12"/>
    <w:rsid w:val="000743D3"/>
    <w:rsid w:val="00076FDD"/>
    <w:rsid w:val="00077B8C"/>
    <w:rsid w:val="000817F6"/>
    <w:rsid w:val="000828B0"/>
    <w:rsid w:val="00082932"/>
    <w:rsid w:val="000829C2"/>
    <w:rsid w:val="00082E73"/>
    <w:rsid w:val="00083012"/>
    <w:rsid w:val="000830C9"/>
    <w:rsid w:val="00083279"/>
    <w:rsid w:val="0008431B"/>
    <w:rsid w:val="00085035"/>
    <w:rsid w:val="00085FE1"/>
    <w:rsid w:val="0008719A"/>
    <w:rsid w:val="0008795A"/>
    <w:rsid w:val="000903C8"/>
    <w:rsid w:val="0009054E"/>
    <w:rsid w:val="000905FD"/>
    <w:rsid w:val="00091289"/>
    <w:rsid w:val="000915DB"/>
    <w:rsid w:val="00091AA9"/>
    <w:rsid w:val="000929DB"/>
    <w:rsid w:val="00092B0A"/>
    <w:rsid w:val="00093273"/>
    <w:rsid w:val="00093545"/>
    <w:rsid w:val="00093ACD"/>
    <w:rsid w:val="00093B5F"/>
    <w:rsid w:val="00094958"/>
    <w:rsid w:val="00095848"/>
    <w:rsid w:val="00097377"/>
    <w:rsid w:val="00097D15"/>
    <w:rsid w:val="000A0DC1"/>
    <w:rsid w:val="000A2DFD"/>
    <w:rsid w:val="000A2EC1"/>
    <w:rsid w:val="000A415E"/>
    <w:rsid w:val="000A587D"/>
    <w:rsid w:val="000A6B04"/>
    <w:rsid w:val="000A7846"/>
    <w:rsid w:val="000B099E"/>
    <w:rsid w:val="000B18CA"/>
    <w:rsid w:val="000B2195"/>
    <w:rsid w:val="000B245C"/>
    <w:rsid w:val="000B2A2E"/>
    <w:rsid w:val="000B4121"/>
    <w:rsid w:val="000B4B70"/>
    <w:rsid w:val="000B4D1F"/>
    <w:rsid w:val="000B5FAC"/>
    <w:rsid w:val="000B63AD"/>
    <w:rsid w:val="000B64B5"/>
    <w:rsid w:val="000B6F1F"/>
    <w:rsid w:val="000B7E29"/>
    <w:rsid w:val="000C0A6F"/>
    <w:rsid w:val="000C0C82"/>
    <w:rsid w:val="000C1050"/>
    <w:rsid w:val="000C3068"/>
    <w:rsid w:val="000C3B0B"/>
    <w:rsid w:val="000C419C"/>
    <w:rsid w:val="000C6218"/>
    <w:rsid w:val="000C69FD"/>
    <w:rsid w:val="000C79CB"/>
    <w:rsid w:val="000D0BB1"/>
    <w:rsid w:val="000D10C1"/>
    <w:rsid w:val="000D147A"/>
    <w:rsid w:val="000D22C0"/>
    <w:rsid w:val="000D2D35"/>
    <w:rsid w:val="000D3DA2"/>
    <w:rsid w:val="000D3E79"/>
    <w:rsid w:val="000D3ED2"/>
    <w:rsid w:val="000D615F"/>
    <w:rsid w:val="000D71EA"/>
    <w:rsid w:val="000D73F0"/>
    <w:rsid w:val="000E043C"/>
    <w:rsid w:val="000E2987"/>
    <w:rsid w:val="000E4F56"/>
    <w:rsid w:val="000E62E9"/>
    <w:rsid w:val="000E6F6A"/>
    <w:rsid w:val="000F06A3"/>
    <w:rsid w:val="000F189E"/>
    <w:rsid w:val="000F26DF"/>
    <w:rsid w:val="000F40B3"/>
    <w:rsid w:val="000F474D"/>
    <w:rsid w:val="000F5093"/>
    <w:rsid w:val="000F6698"/>
    <w:rsid w:val="000F7258"/>
    <w:rsid w:val="000F7DAD"/>
    <w:rsid w:val="0010064F"/>
    <w:rsid w:val="001020D2"/>
    <w:rsid w:val="001021C1"/>
    <w:rsid w:val="001024C7"/>
    <w:rsid w:val="0010263F"/>
    <w:rsid w:val="0010361D"/>
    <w:rsid w:val="00105102"/>
    <w:rsid w:val="00106A88"/>
    <w:rsid w:val="00110A5A"/>
    <w:rsid w:val="0011114D"/>
    <w:rsid w:val="00111B3B"/>
    <w:rsid w:val="00111CF0"/>
    <w:rsid w:val="001120AF"/>
    <w:rsid w:val="001122DB"/>
    <w:rsid w:val="00112D56"/>
    <w:rsid w:val="00112ED8"/>
    <w:rsid w:val="00113B6F"/>
    <w:rsid w:val="00114E60"/>
    <w:rsid w:val="00115C28"/>
    <w:rsid w:val="00116071"/>
    <w:rsid w:val="00116466"/>
    <w:rsid w:val="00117A94"/>
    <w:rsid w:val="00117BCB"/>
    <w:rsid w:val="00120FA4"/>
    <w:rsid w:val="00121BDB"/>
    <w:rsid w:val="00122873"/>
    <w:rsid w:val="00124868"/>
    <w:rsid w:val="00126080"/>
    <w:rsid w:val="001270DD"/>
    <w:rsid w:val="00127CC8"/>
    <w:rsid w:val="00130456"/>
    <w:rsid w:val="00130FC9"/>
    <w:rsid w:val="00130FE7"/>
    <w:rsid w:val="00131A9C"/>
    <w:rsid w:val="00131D63"/>
    <w:rsid w:val="00133625"/>
    <w:rsid w:val="00134D8A"/>
    <w:rsid w:val="00135B65"/>
    <w:rsid w:val="001360A4"/>
    <w:rsid w:val="00137021"/>
    <w:rsid w:val="0013722F"/>
    <w:rsid w:val="00141AA7"/>
    <w:rsid w:val="00141B59"/>
    <w:rsid w:val="00141B74"/>
    <w:rsid w:val="00142767"/>
    <w:rsid w:val="00143324"/>
    <w:rsid w:val="00143AC9"/>
    <w:rsid w:val="00143BAB"/>
    <w:rsid w:val="001449C7"/>
    <w:rsid w:val="00145206"/>
    <w:rsid w:val="00145C73"/>
    <w:rsid w:val="00147CA6"/>
    <w:rsid w:val="00150177"/>
    <w:rsid w:val="00150E1D"/>
    <w:rsid w:val="00151BD4"/>
    <w:rsid w:val="00152054"/>
    <w:rsid w:val="00152109"/>
    <w:rsid w:val="001525B9"/>
    <w:rsid w:val="001525D4"/>
    <w:rsid w:val="00153734"/>
    <w:rsid w:val="00154131"/>
    <w:rsid w:val="00155A62"/>
    <w:rsid w:val="00155EF8"/>
    <w:rsid w:val="001569B5"/>
    <w:rsid w:val="00161413"/>
    <w:rsid w:val="001615EB"/>
    <w:rsid w:val="00163E7C"/>
    <w:rsid w:val="00166740"/>
    <w:rsid w:val="001717FF"/>
    <w:rsid w:val="0017181C"/>
    <w:rsid w:val="00171F53"/>
    <w:rsid w:val="001722E8"/>
    <w:rsid w:val="00175BD1"/>
    <w:rsid w:val="00176D78"/>
    <w:rsid w:val="001772C2"/>
    <w:rsid w:val="001773CA"/>
    <w:rsid w:val="00177C3D"/>
    <w:rsid w:val="00180402"/>
    <w:rsid w:val="00181480"/>
    <w:rsid w:val="00181F3B"/>
    <w:rsid w:val="00182B92"/>
    <w:rsid w:val="001833D6"/>
    <w:rsid w:val="00183675"/>
    <w:rsid w:val="00183E4E"/>
    <w:rsid w:val="00184A01"/>
    <w:rsid w:val="00184BD5"/>
    <w:rsid w:val="00184F7A"/>
    <w:rsid w:val="00185A81"/>
    <w:rsid w:val="00186C6D"/>
    <w:rsid w:val="00190393"/>
    <w:rsid w:val="001908C4"/>
    <w:rsid w:val="00193198"/>
    <w:rsid w:val="00194557"/>
    <w:rsid w:val="00194664"/>
    <w:rsid w:val="00196164"/>
    <w:rsid w:val="00196337"/>
    <w:rsid w:val="00197257"/>
    <w:rsid w:val="001A055A"/>
    <w:rsid w:val="001A331F"/>
    <w:rsid w:val="001A4058"/>
    <w:rsid w:val="001A55A2"/>
    <w:rsid w:val="001A5EC6"/>
    <w:rsid w:val="001A7F65"/>
    <w:rsid w:val="001B1557"/>
    <w:rsid w:val="001B1A69"/>
    <w:rsid w:val="001B246C"/>
    <w:rsid w:val="001B3B2D"/>
    <w:rsid w:val="001B63F4"/>
    <w:rsid w:val="001B6FB5"/>
    <w:rsid w:val="001B7463"/>
    <w:rsid w:val="001B7661"/>
    <w:rsid w:val="001B79AD"/>
    <w:rsid w:val="001C2EDB"/>
    <w:rsid w:val="001C3AF4"/>
    <w:rsid w:val="001C3E0A"/>
    <w:rsid w:val="001C3EB1"/>
    <w:rsid w:val="001C4617"/>
    <w:rsid w:val="001C4825"/>
    <w:rsid w:val="001C5F96"/>
    <w:rsid w:val="001C748D"/>
    <w:rsid w:val="001D1AC8"/>
    <w:rsid w:val="001D1C1D"/>
    <w:rsid w:val="001D2400"/>
    <w:rsid w:val="001D27E3"/>
    <w:rsid w:val="001D4491"/>
    <w:rsid w:val="001D4557"/>
    <w:rsid w:val="001D5CE8"/>
    <w:rsid w:val="001D6328"/>
    <w:rsid w:val="001D70A7"/>
    <w:rsid w:val="001E0426"/>
    <w:rsid w:val="001E046C"/>
    <w:rsid w:val="001E06C4"/>
    <w:rsid w:val="001E1352"/>
    <w:rsid w:val="001E1645"/>
    <w:rsid w:val="001E241C"/>
    <w:rsid w:val="001E2688"/>
    <w:rsid w:val="001E29EA"/>
    <w:rsid w:val="001E3080"/>
    <w:rsid w:val="001E3E8B"/>
    <w:rsid w:val="001E4A6F"/>
    <w:rsid w:val="001E60D7"/>
    <w:rsid w:val="001E6525"/>
    <w:rsid w:val="001E6558"/>
    <w:rsid w:val="001E7DBD"/>
    <w:rsid w:val="001F2305"/>
    <w:rsid w:val="001F313E"/>
    <w:rsid w:val="001F32B8"/>
    <w:rsid w:val="001F4128"/>
    <w:rsid w:val="001F4814"/>
    <w:rsid w:val="001F48C6"/>
    <w:rsid w:val="001F6A0E"/>
    <w:rsid w:val="001F6AF6"/>
    <w:rsid w:val="001F6FC0"/>
    <w:rsid w:val="00201320"/>
    <w:rsid w:val="00201C26"/>
    <w:rsid w:val="002030C8"/>
    <w:rsid w:val="002030D2"/>
    <w:rsid w:val="00203367"/>
    <w:rsid w:val="002041F6"/>
    <w:rsid w:val="002041F9"/>
    <w:rsid w:val="00204767"/>
    <w:rsid w:val="00204B53"/>
    <w:rsid w:val="00205266"/>
    <w:rsid w:val="002054A7"/>
    <w:rsid w:val="002058BF"/>
    <w:rsid w:val="00205C59"/>
    <w:rsid w:val="002066B2"/>
    <w:rsid w:val="0020698C"/>
    <w:rsid w:val="002069B7"/>
    <w:rsid w:val="002079F7"/>
    <w:rsid w:val="0021035C"/>
    <w:rsid w:val="00211406"/>
    <w:rsid w:val="00211FF4"/>
    <w:rsid w:val="00212DC6"/>
    <w:rsid w:val="002133E2"/>
    <w:rsid w:val="002134F7"/>
    <w:rsid w:val="00214841"/>
    <w:rsid w:val="00214C0C"/>
    <w:rsid w:val="0021605B"/>
    <w:rsid w:val="0021703D"/>
    <w:rsid w:val="002175DA"/>
    <w:rsid w:val="00217675"/>
    <w:rsid w:val="0021792B"/>
    <w:rsid w:val="00220151"/>
    <w:rsid w:val="00221770"/>
    <w:rsid w:val="002227A6"/>
    <w:rsid w:val="00222C07"/>
    <w:rsid w:val="00222E65"/>
    <w:rsid w:val="00222EE6"/>
    <w:rsid w:val="002244B2"/>
    <w:rsid w:val="00225423"/>
    <w:rsid w:val="002262C2"/>
    <w:rsid w:val="00226A33"/>
    <w:rsid w:val="00227C33"/>
    <w:rsid w:val="00230BA8"/>
    <w:rsid w:val="002321E0"/>
    <w:rsid w:val="002323C3"/>
    <w:rsid w:val="00232ACB"/>
    <w:rsid w:val="002338D1"/>
    <w:rsid w:val="00233B3B"/>
    <w:rsid w:val="002345A3"/>
    <w:rsid w:val="00235FCB"/>
    <w:rsid w:val="00243C93"/>
    <w:rsid w:val="002442C3"/>
    <w:rsid w:val="00244659"/>
    <w:rsid w:val="002446CF"/>
    <w:rsid w:val="00244C27"/>
    <w:rsid w:val="00245724"/>
    <w:rsid w:val="0024680E"/>
    <w:rsid w:val="0024770F"/>
    <w:rsid w:val="0025181D"/>
    <w:rsid w:val="00251EE5"/>
    <w:rsid w:val="00253527"/>
    <w:rsid w:val="00253FDA"/>
    <w:rsid w:val="002562A6"/>
    <w:rsid w:val="00256AA4"/>
    <w:rsid w:val="00256FD1"/>
    <w:rsid w:val="00257232"/>
    <w:rsid w:val="00260B72"/>
    <w:rsid w:val="00260ED0"/>
    <w:rsid w:val="00260ED3"/>
    <w:rsid w:val="002611AC"/>
    <w:rsid w:val="00261F9B"/>
    <w:rsid w:val="00262542"/>
    <w:rsid w:val="00263576"/>
    <w:rsid w:val="00263A5B"/>
    <w:rsid w:val="0026452B"/>
    <w:rsid w:val="002652E4"/>
    <w:rsid w:val="00267039"/>
    <w:rsid w:val="00271E3D"/>
    <w:rsid w:val="00272FBF"/>
    <w:rsid w:val="00273057"/>
    <w:rsid w:val="002746FB"/>
    <w:rsid w:val="0027572D"/>
    <w:rsid w:val="00275EF3"/>
    <w:rsid w:val="00275F50"/>
    <w:rsid w:val="002768A3"/>
    <w:rsid w:val="0027706F"/>
    <w:rsid w:val="002778B9"/>
    <w:rsid w:val="00277AB7"/>
    <w:rsid w:val="00280B1A"/>
    <w:rsid w:val="00280F4A"/>
    <w:rsid w:val="002818A5"/>
    <w:rsid w:val="00282080"/>
    <w:rsid w:val="002820D2"/>
    <w:rsid w:val="00282155"/>
    <w:rsid w:val="00282D8B"/>
    <w:rsid w:val="00282DCC"/>
    <w:rsid w:val="002836DD"/>
    <w:rsid w:val="002836E2"/>
    <w:rsid w:val="00283ED0"/>
    <w:rsid w:val="00284122"/>
    <w:rsid w:val="002844E8"/>
    <w:rsid w:val="002847DF"/>
    <w:rsid w:val="00284CE2"/>
    <w:rsid w:val="00284ED9"/>
    <w:rsid w:val="0028515A"/>
    <w:rsid w:val="002854D5"/>
    <w:rsid w:val="0028557D"/>
    <w:rsid w:val="00285D6B"/>
    <w:rsid w:val="002866FD"/>
    <w:rsid w:val="00286B6A"/>
    <w:rsid w:val="002873A0"/>
    <w:rsid w:val="00290165"/>
    <w:rsid w:val="002904FA"/>
    <w:rsid w:val="00290D48"/>
    <w:rsid w:val="002927BC"/>
    <w:rsid w:val="00292A17"/>
    <w:rsid w:val="00292CAB"/>
    <w:rsid w:val="00293387"/>
    <w:rsid w:val="00296571"/>
    <w:rsid w:val="00297BBB"/>
    <w:rsid w:val="002A0914"/>
    <w:rsid w:val="002A1955"/>
    <w:rsid w:val="002A19B6"/>
    <w:rsid w:val="002A1E2F"/>
    <w:rsid w:val="002A22BE"/>
    <w:rsid w:val="002A2785"/>
    <w:rsid w:val="002A3DB4"/>
    <w:rsid w:val="002A426A"/>
    <w:rsid w:val="002A4425"/>
    <w:rsid w:val="002A59A6"/>
    <w:rsid w:val="002A6927"/>
    <w:rsid w:val="002A6954"/>
    <w:rsid w:val="002A71C0"/>
    <w:rsid w:val="002A7D06"/>
    <w:rsid w:val="002B0E52"/>
    <w:rsid w:val="002B0FDA"/>
    <w:rsid w:val="002B201C"/>
    <w:rsid w:val="002B234E"/>
    <w:rsid w:val="002B2C02"/>
    <w:rsid w:val="002B3250"/>
    <w:rsid w:val="002B4F45"/>
    <w:rsid w:val="002B597C"/>
    <w:rsid w:val="002B6283"/>
    <w:rsid w:val="002B65D1"/>
    <w:rsid w:val="002B7C64"/>
    <w:rsid w:val="002C0520"/>
    <w:rsid w:val="002C0B76"/>
    <w:rsid w:val="002C21BB"/>
    <w:rsid w:val="002C2C68"/>
    <w:rsid w:val="002C39DF"/>
    <w:rsid w:val="002C4813"/>
    <w:rsid w:val="002C569B"/>
    <w:rsid w:val="002C6761"/>
    <w:rsid w:val="002C7684"/>
    <w:rsid w:val="002D060B"/>
    <w:rsid w:val="002D0734"/>
    <w:rsid w:val="002D0ECE"/>
    <w:rsid w:val="002D11A0"/>
    <w:rsid w:val="002D1819"/>
    <w:rsid w:val="002D3576"/>
    <w:rsid w:val="002D3D0B"/>
    <w:rsid w:val="002D4890"/>
    <w:rsid w:val="002D4CD3"/>
    <w:rsid w:val="002D5E81"/>
    <w:rsid w:val="002D5EB0"/>
    <w:rsid w:val="002D606A"/>
    <w:rsid w:val="002D7321"/>
    <w:rsid w:val="002D793C"/>
    <w:rsid w:val="002D7D4D"/>
    <w:rsid w:val="002E1236"/>
    <w:rsid w:val="002E172A"/>
    <w:rsid w:val="002E580F"/>
    <w:rsid w:val="002E683C"/>
    <w:rsid w:val="002E7491"/>
    <w:rsid w:val="002F0914"/>
    <w:rsid w:val="002F21DA"/>
    <w:rsid w:val="002F2D8A"/>
    <w:rsid w:val="002F309C"/>
    <w:rsid w:val="002F48F7"/>
    <w:rsid w:val="002F506A"/>
    <w:rsid w:val="002F57A0"/>
    <w:rsid w:val="002F5899"/>
    <w:rsid w:val="00300C1E"/>
    <w:rsid w:val="00301DE0"/>
    <w:rsid w:val="0030218C"/>
    <w:rsid w:val="003035BC"/>
    <w:rsid w:val="00304AD6"/>
    <w:rsid w:val="00306D83"/>
    <w:rsid w:val="00306DCE"/>
    <w:rsid w:val="0030794E"/>
    <w:rsid w:val="00307C86"/>
    <w:rsid w:val="00310223"/>
    <w:rsid w:val="00310CAC"/>
    <w:rsid w:val="00310CB3"/>
    <w:rsid w:val="00313701"/>
    <w:rsid w:val="00313796"/>
    <w:rsid w:val="00313811"/>
    <w:rsid w:val="00313A33"/>
    <w:rsid w:val="003151C2"/>
    <w:rsid w:val="003154BA"/>
    <w:rsid w:val="00316036"/>
    <w:rsid w:val="003160B1"/>
    <w:rsid w:val="003178E6"/>
    <w:rsid w:val="0031791C"/>
    <w:rsid w:val="00317B48"/>
    <w:rsid w:val="00317C8D"/>
    <w:rsid w:val="00321038"/>
    <w:rsid w:val="003217CD"/>
    <w:rsid w:val="00321E3C"/>
    <w:rsid w:val="00323148"/>
    <w:rsid w:val="0032357D"/>
    <w:rsid w:val="0032433D"/>
    <w:rsid w:val="00327771"/>
    <w:rsid w:val="00330BF4"/>
    <w:rsid w:val="0033128C"/>
    <w:rsid w:val="00332A09"/>
    <w:rsid w:val="00332CC2"/>
    <w:rsid w:val="00332E77"/>
    <w:rsid w:val="003334D0"/>
    <w:rsid w:val="003349BF"/>
    <w:rsid w:val="003358D8"/>
    <w:rsid w:val="00335EBE"/>
    <w:rsid w:val="00335FB9"/>
    <w:rsid w:val="00341408"/>
    <w:rsid w:val="00341DC5"/>
    <w:rsid w:val="00342980"/>
    <w:rsid w:val="00343B1E"/>
    <w:rsid w:val="00345149"/>
    <w:rsid w:val="00345898"/>
    <w:rsid w:val="00345B9A"/>
    <w:rsid w:val="00345E03"/>
    <w:rsid w:val="00346D24"/>
    <w:rsid w:val="003476FB"/>
    <w:rsid w:val="00347B69"/>
    <w:rsid w:val="00347E32"/>
    <w:rsid w:val="003505E1"/>
    <w:rsid w:val="003506CE"/>
    <w:rsid w:val="003522C6"/>
    <w:rsid w:val="00353B5C"/>
    <w:rsid w:val="00353EE6"/>
    <w:rsid w:val="00355035"/>
    <w:rsid w:val="0035715D"/>
    <w:rsid w:val="0036040E"/>
    <w:rsid w:val="00360D31"/>
    <w:rsid w:val="003620D2"/>
    <w:rsid w:val="00362160"/>
    <w:rsid w:val="003622FB"/>
    <w:rsid w:val="0036285D"/>
    <w:rsid w:val="00362D53"/>
    <w:rsid w:val="00364019"/>
    <w:rsid w:val="0036485D"/>
    <w:rsid w:val="00364FE1"/>
    <w:rsid w:val="00370F6A"/>
    <w:rsid w:val="003712C5"/>
    <w:rsid w:val="0037348D"/>
    <w:rsid w:val="003740EC"/>
    <w:rsid w:val="003754A9"/>
    <w:rsid w:val="00375616"/>
    <w:rsid w:val="00375D97"/>
    <w:rsid w:val="00376578"/>
    <w:rsid w:val="0037679C"/>
    <w:rsid w:val="0037749E"/>
    <w:rsid w:val="00377ED5"/>
    <w:rsid w:val="00382CFB"/>
    <w:rsid w:val="00383072"/>
    <w:rsid w:val="003835D7"/>
    <w:rsid w:val="00383EB8"/>
    <w:rsid w:val="00385575"/>
    <w:rsid w:val="00385BCB"/>
    <w:rsid w:val="00386E3E"/>
    <w:rsid w:val="00387CB2"/>
    <w:rsid w:val="00390E91"/>
    <w:rsid w:val="003917CA"/>
    <w:rsid w:val="003918C9"/>
    <w:rsid w:val="0039242D"/>
    <w:rsid w:val="00392565"/>
    <w:rsid w:val="00392B80"/>
    <w:rsid w:val="00392C1A"/>
    <w:rsid w:val="00392E52"/>
    <w:rsid w:val="00392F93"/>
    <w:rsid w:val="00393F3A"/>
    <w:rsid w:val="00394130"/>
    <w:rsid w:val="00396371"/>
    <w:rsid w:val="00396A73"/>
    <w:rsid w:val="00396E3D"/>
    <w:rsid w:val="003A0ECF"/>
    <w:rsid w:val="003A20EB"/>
    <w:rsid w:val="003A295A"/>
    <w:rsid w:val="003A29A5"/>
    <w:rsid w:val="003A4281"/>
    <w:rsid w:val="003A541C"/>
    <w:rsid w:val="003A5C4A"/>
    <w:rsid w:val="003A5EA8"/>
    <w:rsid w:val="003A6197"/>
    <w:rsid w:val="003A6347"/>
    <w:rsid w:val="003A6980"/>
    <w:rsid w:val="003B1477"/>
    <w:rsid w:val="003B19BD"/>
    <w:rsid w:val="003B1BA9"/>
    <w:rsid w:val="003B2049"/>
    <w:rsid w:val="003B23E5"/>
    <w:rsid w:val="003B2937"/>
    <w:rsid w:val="003B2B13"/>
    <w:rsid w:val="003B471F"/>
    <w:rsid w:val="003B530B"/>
    <w:rsid w:val="003B5812"/>
    <w:rsid w:val="003B795B"/>
    <w:rsid w:val="003B7BBC"/>
    <w:rsid w:val="003C0FF4"/>
    <w:rsid w:val="003C1790"/>
    <w:rsid w:val="003C5B9F"/>
    <w:rsid w:val="003C6205"/>
    <w:rsid w:val="003C6DBF"/>
    <w:rsid w:val="003C6F02"/>
    <w:rsid w:val="003C6F7D"/>
    <w:rsid w:val="003D011A"/>
    <w:rsid w:val="003D01C3"/>
    <w:rsid w:val="003D122A"/>
    <w:rsid w:val="003D14A2"/>
    <w:rsid w:val="003D1E74"/>
    <w:rsid w:val="003D1ED6"/>
    <w:rsid w:val="003D203C"/>
    <w:rsid w:val="003D3CAB"/>
    <w:rsid w:val="003D3CFD"/>
    <w:rsid w:val="003D43E6"/>
    <w:rsid w:val="003D45E4"/>
    <w:rsid w:val="003D4A25"/>
    <w:rsid w:val="003D4C97"/>
    <w:rsid w:val="003D5730"/>
    <w:rsid w:val="003D6484"/>
    <w:rsid w:val="003D6B42"/>
    <w:rsid w:val="003D6C0F"/>
    <w:rsid w:val="003D76C6"/>
    <w:rsid w:val="003E0471"/>
    <w:rsid w:val="003E101C"/>
    <w:rsid w:val="003E126A"/>
    <w:rsid w:val="003E1C2B"/>
    <w:rsid w:val="003E2A8D"/>
    <w:rsid w:val="003E2FF8"/>
    <w:rsid w:val="003E338A"/>
    <w:rsid w:val="003E40AD"/>
    <w:rsid w:val="003E50C0"/>
    <w:rsid w:val="003E55D2"/>
    <w:rsid w:val="003E607C"/>
    <w:rsid w:val="003E6484"/>
    <w:rsid w:val="003E65A0"/>
    <w:rsid w:val="003E65BD"/>
    <w:rsid w:val="003E6BF9"/>
    <w:rsid w:val="003E71CB"/>
    <w:rsid w:val="003E7F03"/>
    <w:rsid w:val="003F2110"/>
    <w:rsid w:val="003F21B5"/>
    <w:rsid w:val="003F2425"/>
    <w:rsid w:val="003F347F"/>
    <w:rsid w:val="003F494F"/>
    <w:rsid w:val="003F4EDA"/>
    <w:rsid w:val="003F59BF"/>
    <w:rsid w:val="003F642D"/>
    <w:rsid w:val="003F677A"/>
    <w:rsid w:val="003F78FF"/>
    <w:rsid w:val="004000AB"/>
    <w:rsid w:val="00400243"/>
    <w:rsid w:val="004012A2"/>
    <w:rsid w:val="00401319"/>
    <w:rsid w:val="0040161C"/>
    <w:rsid w:val="00401875"/>
    <w:rsid w:val="00401E9F"/>
    <w:rsid w:val="00401FB4"/>
    <w:rsid w:val="00402401"/>
    <w:rsid w:val="0040478F"/>
    <w:rsid w:val="00404E56"/>
    <w:rsid w:val="004054C9"/>
    <w:rsid w:val="00405843"/>
    <w:rsid w:val="00406569"/>
    <w:rsid w:val="004067FA"/>
    <w:rsid w:val="00406B23"/>
    <w:rsid w:val="00406CE5"/>
    <w:rsid w:val="00406F2B"/>
    <w:rsid w:val="00407FBC"/>
    <w:rsid w:val="00412221"/>
    <w:rsid w:val="00412249"/>
    <w:rsid w:val="00412977"/>
    <w:rsid w:val="00412AB9"/>
    <w:rsid w:val="0041372C"/>
    <w:rsid w:val="00415D36"/>
    <w:rsid w:val="0041608D"/>
    <w:rsid w:val="004160AD"/>
    <w:rsid w:val="00417836"/>
    <w:rsid w:val="004212AF"/>
    <w:rsid w:val="004214A8"/>
    <w:rsid w:val="004217F9"/>
    <w:rsid w:val="00421C94"/>
    <w:rsid w:val="00421E2C"/>
    <w:rsid w:val="0042358E"/>
    <w:rsid w:val="004307E7"/>
    <w:rsid w:val="004317AC"/>
    <w:rsid w:val="00432892"/>
    <w:rsid w:val="004344D6"/>
    <w:rsid w:val="00436AD6"/>
    <w:rsid w:val="0044130A"/>
    <w:rsid w:val="00442056"/>
    <w:rsid w:val="00442583"/>
    <w:rsid w:val="00442596"/>
    <w:rsid w:val="004427A4"/>
    <w:rsid w:val="00443771"/>
    <w:rsid w:val="00443FC8"/>
    <w:rsid w:val="00444081"/>
    <w:rsid w:val="0044455A"/>
    <w:rsid w:val="0044511D"/>
    <w:rsid w:val="00445532"/>
    <w:rsid w:val="004465A5"/>
    <w:rsid w:val="004467E2"/>
    <w:rsid w:val="00446968"/>
    <w:rsid w:val="00447D46"/>
    <w:rsid w:val="00450BDC"/>
    <w:rsid w:val="004515F6"/>
    <w:rsid w:val="00451F0B"/>
    <w:rsid w:val="0045357B"/>
    <w:rsid w:val="00453DB0"/>
    <w:rsid w:val="00455038"/>
    <w:rsid w:val="00455F74"/>
    <w:rsid w:val="00456D94"/>
    <w:rsid w:val="004571CC"/>
    <w:rsid w:val="004571E6"/>
    <w:rsid w:val="004650C2"/>
    <w:rsid w:val="004664A5"/>
    <w:rsid w:val="004664E4"/>
    <w:rsid w:val="004714FF"/>
    <w:rsid w:val="0047287F"/>
    <w:rsid w:val="00474DCF"/>
    <w:rsid w:val="00474E54"/>
    <w:rsid w:val="0047517F"/>
    <w:rsid w:val="00480F8B"/>
    <w:rsid w:val="004811E2"/>
    <w:rsid w:val="00481510"/>
    <w:rsid w:val="0048180B"/>
    <w:rsid w:val="00481F59"/>
    <w:rsid w:val="004821F8"/>
    <w:rsid w:val="00482238"/>
    <w:rsid w:val="004824B1"/>
    <w:rsid w:val="00482A29"/>
    <w:rsid w:val="00484264"/>
    <w:rsid w:val="00485201"/>
    <w:rsid w:val="00485314"/>
    <w:rsid w:val="00485847"/>
    <w:rsid w:val="00486D9C"/>
    <w:rsid w:val="004878EB"/>
    <w:rsid w:val="00487BC3"/>
    <w:rsid w:val="004912ED"/>
    <w:rsid w:val="00492D6A"/>
    <w:rsid w:val="004940A9"/>
    <w:rsid w:val="00495398"/>
    <w:rsid w:val="00495B61"/>
    <w:rsid w:val="0049635F"/>
    <w:rsid w:val="00497ADA"/>
    <w:rsid w:val="004A084D"/>
    <w:rsid w:val="004A0CE6"/>
    <w:rsid w:val="004A17F6"/>
    <w:rsid w:val="004A2F95"/>
    <w:rsid w:val="004A3447"/>
    <w:rsid w:val="004A3747"/>
    <w:rsid w:val="004A7389"/>
    <w:rsid w:val="004A79C1"/>
    <w:rsid w:val="004A7AAC"/>
    <w:rsid w:val="004A7D4E"/>
    <w:rsid w:val="004B020E"/>
    <w:rsid w:val="004B0721"/>
    <w:rsid w:val="004B230A"/>
    <w:rsid w:val="004B31B0"/>
    <w:rsid w:val="004B3941"/>
    <w:rsid w:val="004B3DB4"/>
    <w:rsid w:val="004B5199"/>
    <w:rsid w:val="004B5C0C"/>
    <w:rsid w:val="004B63D9"/>
    <w:rsid w:val="004B6F36"/>
    <w:rsid w:val="004B789A"/>
    <w:rsid w:val="004C0D74"/>
    <w:rsid w:val="004C2A2A"/>
    <w:rsid w:val="004C329F"/>
    <w:rsid w:val="004C35F0"/>
    <w:rsid w:val="004C380B"/>
    <w:rsid w:val="004C485A"/>
    <w:rsid w:val="004C6004"/>
    <w:rsid w:val="004C753E"/>
    <w:rsid w:val="004D23E8"/>
    <w:rsid w:val="004D607C"/>
    <w:rsid w:val="004D68E9"/>
    <w:rsid w:val="004D6B90"/>
    <w:rsid w:val="004D6BED"/>
    <w:rsid w:val="004D79BC"/>
    <w:rsid w:val="004E0363"/>
    <w:rsid w:val="004E1948"/>
    <w:rsid w:val="004E20DD"/>
    <w:rsid w:val="004E213B"/>
    <w:rsid w:val="004E3CFA"/>
    <w:rsid w:val="004E3E47"/>
    <w:rsid w:val="004E443C"/>
    <w:rsid w:val="004E550A"/>
    <w:rsid w:val="004E6E96"/>
    <w:rsid w:val="004E7688"/>
    <w:rsid w:val="004F1073"/>
    <w:rsid w:val="004F230E"/>
    <w:rsid w:val="004F27B9"/>
    <w:rsid w:val="004F2833"/>
    <w:rsid w:val="004F3840"/>
    <w:rsid w:val="004F3E32"/>
    <w:rsid w:val="004F3EAD"/>
    <w:rsid w:val="004F4073"/>
    <w:rsid w:val="004F460E"/>
    <w:rsid w:val="004F4B40"/>
    <w:rsid w:val="004F595D"/>
    <w:rsid w:val="004F5C75"/>
    <w:rsid w:val="004F6F28"/>
    <w:rsid w:val="004F769C"/>
    <w:rsid w:val="005000D8"/>
    <w:rsid w:val="0050116D"/>
    <w:rsid w:val="00501631"/>
    <w:rsid w:val="00504A75"/>
    <w:rsid w:val="00506DE7"/>
    <w:rsid w:val="00507126"/>
    <w:rsid w:val="005104B7"/>
    <w:rsid w:val="00510996"/>
    <w:rsid w:val="00513D4C"/>
    <w:rsid w:val="00515423"/>
    <w:rsid w:val="005156DF"/>
    <w:rsid w:val="00515A0A"/>
    <w:rsid w:val="00515A3F"/>
    <w:rsid w:val="00515FC2"/>
    <w:rsid w:val="005169C2"/>
    <w:rsid w:val="005209EB"/>
    <w:rsid w:val="00521E71"/>
    <w:rsid w:val="00521F60"/>
    <w:rsid w:val="00523B33"/>
    <w:rsid w:val="00524AD4"/>
    <w:rsid w:val="005260B8"/>
    <w:rsid w:val="005260F8"/>
    <w:rsid w:val="005262EA"/>
    <w:rsid w:val="00526A10"/>
    <w:rsid w:val="005301F8"/>
    <w:rsid w:val="0053188D"/>
    <w:rsid w:val="00531AE4"/>
    <w:rsid w:val="005321ED"/>
    <w:rsid w:val="005353A7"/>
    <w:rsid w:val="00536D73"/>
    <w:rsid w:val="00537EC6"/>
    <w:rsid w:val="00540587"/>
    <w:rsid w:val="00540B44"/>
    <w:rsid w:val="00541659"/>
    <w:rsid w:val="00542C22"/>
    <w:rsid w:val="00543D7D"/>
    <w:rsid w:val="00543EEA"/>
    <w:rsid w:val="00544CC8"/>
    <w:rsid w:val="0054517C"/>
    <w:rsid w:val="005451CE"/>
    <w:rsid w:val="00545667"/>
    <w:rsid w:val="0054639E"/>
    <w:rsid w:val="0055141B"/>
    <w:rsid w:val="0055149B"/>
    <w:rsid w:val="00551788"/>
    <w:rsid w:val="00551DAD"/>
    <w:rsid w:val="00552219"/>
    <w:rsid w:val="00552DD7"/>
    <w:rsid w:val="00553941"/>
    <w:rsid w:val="00553984"/>
    <w:rsid w:val="005546B0"/>
    <w:rsid w:val="00554B4B"/>
    <w:rsid w:val="00554C09"/>
    <w:rsid w:val="00555DCA"/>
    <w:rsid w:val="00556A59"/>
    <w:rsid w:val="00557E6F"/>
    <w:rsid w:val="005612C0"/>
    <w:rsid w:val="005612E5"/>
    <w:rsid w:val="00561C5A"/>
    <w:rsid w:val="00564659"/>
    <w:rsid w:val="005649ED"/>
    <w:rsid w:val="005655B6"/>
    <w:rsid w:val="00566D36"/>
    <w:rsid w:val="00567135"/>
    <w:rsid w:val="00567A60"/>
    <w:rsid w:val="00570063"/>
    <w:rsid w:val="00570C92"/>
    <w:rsid w:val="00571783"/>
    <w:rsid w:val="00572030"/>
    <w:rsid w:val="005731A9"/>
    <w:rsid w:val="00574B09"/>
    <w:rsid w:val="00574B2A"/>
    <w:rsid w:val="00574ED3"/>
    <w:rsid w:val="0057794C"/>
    <w:rsid w:val="0057797D"/>
    <w:rsid w:val="005805F5"/>
    <w:rsid w:val="00581350"/>
    <w:rsid w:val="00581AC6"/>
    <w:rsid w:val="00581B01"/>
    <w:rsid w:val="00582F7F"/>
    <w:rsid w:val="0058361F"/>
    <w:rsid w:val="0058377F"/>
    <w:rsid w:val="0058414F"/>
    <w:rsid w:val="005843CE"/>
    <w:rsid w:val="00584D9E"/>
    <w:rsid w:val="0058673F"/>
    <w:rsid w:val="00586E5C"/>
    <w:rsid w:val="005901E4"/>
    <w:rsid w:val="005906BC"/>
    <w:rsid w:val="0059154F"/>
    <w:rsid w:val="00591A30"/>
    <w:rsid w:val="00591DF1"/>
    <w:rsid w:val="005937DD"/>
    <w:rsid w:val="00594D7A"/>
    <w:rsid w:val="00595457"/>
    <w:rsid w:val="00595655"/>
    <w:rsid w:val="00595D51"/>
    <w:rsid w:val="0059663F"/>
    <w:rsid w:val="00596C62"/>
    <w:rsid w:val="0059756D"/>
    <w:rsid w:val="005975FC"/>
    <w:rsid w:val="00597798"/>
    <w:rsid w:val="00597BE2"/>
    <w:rsid w:val="005A0897"/>
    <w:rsid w:val="005A0E29"/>
    <w:rsid w:val="005A10F0"/>
    <w:rsid w:val="005A204C"/>
    <w:rsid w:val="005A2E27"/>
    <w:rsid w:val="005A385A"/>
    <w:rsid w:val="005A500D"/>
    <w:rsid w:val="005A597E"/>
    <w:rsid w:val="005A61AE"/>
    <w:rsid w:val="005B0CC9"/>
    <w:rsid w:val="005B103C"/>
    <w:rsid w:val="005B21A3"/>
    <w:rsid w:val="005B2EFF"/>
    <w:rsid w:val="005B35A0"/>
    <w:rsid w:val="005B5625"/>
    <w:rsid w:val="005B6584"/>
    <w:rsid w:val="005B728C"/>
    <w:rsid w:val="005B7699"/>
    <w:rsid w:val="005C0AEE"/>
    <w:rsid w:val="005C107C"/>
    <w:rsid w:val="005C1333"/>
    <w:rsid w:val="005C1D43"/>
    <w:rsid w:val="005C2E10"/>
    <w:rsid w:val="005C2E35"/>
    <w:rsid w:val="005C4A98"/>
    <w:rsid w:val="005C4CC3"/>
    <w:rsid w:val="005C4F7C"/>
    <w:rsid w:val="005C530A"/>
    <w:rsid w:val="005C5A51"/>
    <w:rsid w:val="005C5FA1"/>
    <w:rsid w:val="005C66E0"/>
    <w:rsid w:val="005C7804"/>
    <w:rsid w:val="005D0B66"/>
    <w:rsid w:val="005D19AA"/>
    <w:rsid w:val="005D2C8E"/>
    <w:rsid w:val="005D310D"/>
    <w:rsid w:val="005D3F24"/>
    <w:rsid w:val="005D5EE4"/>
    <w:rsid w:val="005D60E1"/>
    <w:rsid w:val="005D64A1"/>
    <w:rsid w:val="005D6FFC"/>
    <w:rsid w:val="005D74A8"/>
    <w:rsid w:val="005D79AB"/>
    <w:rsid w:val="005E000C"/>
    <w:rsid w:val="005E0A15"/>
    <w:rsid w:val="005E0C2B"/>
    <w:rsid w:val="005E0CC5"/>
    <w:rsid w:val="005E2587"/>
    <w:rsid w:val="005E2FBE"/>
    <w:rsid w:val="005E339E"/>
    <w:rsid w:val="005E4093"/>
    <w:rsid w:val="005E4770"/>
    <w:rsid w:val="005E522B"/>
    <w:rsid w:val="005E6899"/>
    <w:rsid w:val="005F0C9E"/>
    <w:rsid w:val="005F2CEB"/>
    <w:rsid w:val="005F3228"/>
    <w:rsid w:val="005F390F"/>
    <w:rsid w:val="005F5727"/>
    <w:rsid w:val="005F746E"/>
    <w:rsid w:val="005F772D"/>
    <w:rsid w:val="00600108"/>
    <w:rsid w:val="0060022A"/>
    <w:rsid w:val="00601FE2"/>
    <w:rsid w:val="00602752"/>
    <w:rsid w:val="0060338E"/>
    <w:rsid w:val="00604787"/>
    <w:rsid w:val="00604CF4"/>
    <w:rsid w:val="00604DE3"/>
    <w:rsid w:val="00605B25"/>
    <w:rsid w:val="006079C2"/>
    <w:rsid w:val="00607CEB"/>
    <w:rsid w:val="00610985"/>
    <w:rsid w:val="006109CE"/>
    <w:rsid w:val="00611BE5"/>
    <w:rsid w:val="0061239C"/>
    <w:rsid w:val="0061268B"/>
    <w:rsid w:val="00612B82"/>
    <w:rsid w:val="00613D45"/>
    <w:rsid w:val="00614278"/>
    <w:rsid w:val="00615B91"/>
    <w:rsid w:val="00615F57"/>
    <w:rsid w:val="006166B0"/>
    <w:rsid w:val="00617326"/>
    <w:rsid w:val="00617704"/>
    <w:rsid w:val="006201C6"/>
    <w:rsid w:val="00620244"/>
    <w:rsid w:val="00620343"/>
    <w:rsid w:val="00620A1F"/>
    <w:rsid w:val="00621D81"/>
    <w:rsid w:val="0062233A"/>
    <w:rsid w:val="006224BB"/>
    <w:rsid w:val="00623510"/>
    <w:rsid w:val="006235CD"/>
    <w:rsid w:val="00624001"/>
    <w:rsid w:val="00624089"/>
    <w:rsid w:val="00624907"/>
    <w:rsid w:val="0062492A"/>
    <w:rsid w:val="00626429"/>
    <w:rsid w:val="006265FC"/>
    <w:rsid w:val="00627C83"/>
    <w:rsid w:val="00631144"/>
    <w:rsid w:val="0063128D"/>
    <w:rsid w:val="00631839"/>
    <w:rsid w:val="00632FB2"/>
    <w:rsid w:val="0063309E"/>
    <w:rsid w:val="00633500"/>
    <w:rsid w:val="00633F46"/>
    <w:rsid w:val="00634153"/>
    <w:rsid w:val="00634E11"/>
    <w:rsid w:val="006351B8"/>
    <w:rsid w:val="00636E46"/>
    <w:rsid w:val="00637A4C"/>
    <w:rsid w:val="00640306"/>
    <w:rsid w:val="00640562"/>
    <w:rsid w:val="00640873"/>
    <w:rsid w:val="0064194F"/>
    <w:rsid w:val="00641E67"/>
    <w:rsid w:val="00643BFB"/>
    <w:rsid w:val="00645699"/>
    <w:rsid w:val="00646E1F"/>
    <w:rsid w:val="006520C7"/>
    <w:rsid w:val="0065321A"/>
    <w:rsid w:val="00653A56"/>
    <w:rsid w:val="00653F49"/>
    <w:rsid w:val="00655AA7"/>
    <w:rsid w:val="00656DEB"/>
    <w:rsid w:val="0065724B"/>
    <w:rsid w:val="00657E16"/>
    <w:rsid w:val="00657F4F"/>
    <w:rsid w:val="006600E8"/>
    <w:rsid w:val="00660100"/>
    <w:rsid w:val="00661E98"/>
    <w:rsid w:val="00662C1C"/>
    <w:rsid w:val="006637DE"/>
    <w:rsid w:val="006651CE"/>
    <w:rsid w:val="00666D3F"/>
    <w:rsid w:val="006679EC"/>
    <w:rsid w:val="00670732"/>
    <w:rsid w:val="00673015"/>
    <w:rsid w:val="00673802"/>
    <w:rsid w:val="0067493E"/>
    <w:rsid w:val="00674F78"/>
    <w:rsid w:val="0067686E"/>
    <w:rsid w:val="00676C75"/>
    <w:rsid w:val="00681D34"/>
    <w:rsid w:val="00682360"/>
    <w:rsid w:val="00683D31"/>
    <w:rsid w:val="00684266"/>
    <w:rsid w:val="00684286"/>
    <w:rsid w:val="006848BF"/>
    <w:rsid w:val="00684E1E"/>
    <w:rsid w:val="00684F5A"/>
    <w:rsid w:val="00685771"/>
    <w:rsid w:val="006857BF"/>
    <w:rsid w:val="006864C1"/>
    <w:rsid w:val="0068657D"/>
    <w:rsid w:val="006876DA"/>
    <w:rsid w:val="006877BA"/>
    <w:rsid w:val="00690457"/>
    <w:rsid w:val="006908D7"/>
    <w:rsid w:val="00690A60"/>
    <w:rsid w:val="006917B7"/>
    <w:rsid w:val="00691932"/>
    <w:rsid w:val="006924E3"/>
    <w:rsid w:val="00692FF1"/>
    <w:rsid w:val="00693638"/>
    <w:rsid w:val="00693EF0"/>
    <w:rsid w:val="0069540B"/>
    <w:rsid w:val="0069562F"/>
    <w:rsid w:val="00697305"/>
    <w:rsid w:val="00697E25"/>
    <w:rsid w:val="006A0D3B"/>
    <w:rsid w:val="006A110A"/>
    <w:rsid w:val="006A18F5"/>
    <w:rsid w:val="006A272B"/>
    <w:rsid w:val="006A2C00"/>
    <w:rsid w:val="006A38C0"/>
    <w:rsid w:val="006A4692"/>
    <w:rsid w:val="006A51B7"/>
    <w:rsid w:val="006A5575"/>
    <w:rsid w:val="006A55EB"/>
    <w:rsid w:val="006A68CF"/>
    <w:rsid w:val="006A7B71"/>
    <w:rsid w:val="006B13D5"/>
    <w:rsid w:val="006B2C43"/>
    <w:rsid w:val="006B3293"/>
    <w:rsid w:val="006B3948"/>
    <w:rsid w:val="006B4F50"/>
    <w:rsid w:val="006B5087"/>
    <w:rsid w:val="006B58C8"/>
    <w:rsid w:val="006B6247"/>
    <w:rsid w:val="006B62E5"/>
    <w:rsid w:val="006C027D"/>
    <w:rsid w:val="006C08D5"/>
    <w:rsid w:val="006C0A28"/>
    <w:rsid w:val="006C0C08"/>
    <w:rsid w:val="006C0EAD"/>
    <w:rsid w:val="006C11D9"/>
    <w:rsid w:val="006C23B3"/>
    <w:rsid w:val="006C26F0"/>
    <w:rsid w:val="006C3B8A"/>
    <w:rsid w:val="006C6DBA"/>
    <w:rsid w:val="006C6DF5"/>
    <w:rsid w:val="006C74FC"/>
    <w:rsid w:val="006D0CEB"/>
    <w:rsid w:val="006D18F3"/>
    <w:rsid w:val="006D2DA2"/>
    <w:rsid w:val="006D320B"/>
    <w:rsid w:val="006D37F3"/>
    <w:rsid w:val="006D4BE2"/>
    <w:rsid w:val="006D620D"/>
    <w:rsid w:val="006D645E"/>
    <w:rsid w:val="006D7B75"/>
    <w:rsid w:val="006D7B76"/>
    <w:rsid w:val="006D7B8B"/>
    <w:rsid w:val="006E099C"/>
    <w:rsid w:val="006E3052"/>
    <w:rsid w:val="006E3194"/>
    <w:rsid w:val="006E327A"/>
    <w:rsid w:val="006E3838"/>
    <w:rsid w:val="006E53EB"/>
    <w:rsid w:val="006E6177"/>
    <w:rsid w:val="006E7EA9"/>
    <w:rsid w:val="006F12FC"/>
    <w:rsid w:val="006F2A39"/>
    <w:rsid w:val="006F2DD1"/>
    <w:rsid w:val="006F3C74"/>
    <w:rsid w:val="006F3E1E"/>
    <w:rsid w:val="006F47FE"/>
    <w:rsid w:val="006F56D5"/>
    <w:rsid w:val="006F5AD4"/>
    <w:rsid w:val="006F6096"/>
    <w:rsid w:val="006F67EC"/>
    <w:rsid w:val="006F7FFC"/>
    <w:rsid w:val="00700D34"/>
    <w:rsid w:val="0070164E"/>
    <w:rsid w:val="00701A07"/>
    <w:rsid w:val="007026E8"/>
    <w:rsid w:val="00702BE8"/>
    <w:rsid w:val="00703816"/>
    <w:rsid w:val="007050FF"/>
    <w:rsid w:val="00705212"/>
    <w:rsid w:val="00705B00"/>
    <w:rsid w:val="00705C15"/>
    <w:rsid w:val="00705F0B"/>
    <w:rsid w:val="00705FC9"/>
    <w:rsid w:val="0070679C"/>
    <w:rsid w:val="00706862"/>
    <w:rsid w:val="00706C91"/>
    <w:rsid w:val="00706C92"/>
    <w:rsid w:val="00706D54"/>
    <w:rsid w:val="007107DE"/>
    <w:rsid w:val="007110CE"/>
    <w:rsid w:val="007119C2"/>
    <w:rsid w:val="007125CA"/>
    <w:rsid w:val="00713FA8"/>
    <w:rsid w:val="007145F7"/>
    <w:rsid w:val="007149F2"/>
    <w:rsid w:val="007167D0"/>
    <w:rsid w:val="00717A52"/>
    <w:rsid w:val="0072045C"/>
    <w:rsid w:val="0072048D"/>
    <w:rsid w:val="007205E7"/>
    <w:rsid w:val="0072108A"/>
    <w:rsid w:val="00721193"/>
    <w:rsid w:val="00721C05"/>
    <w:rsid w:val="00722945"/>
    <w:rsid w:val="00723ED4"/>
    <w:rsid w:val="00724598"/>
    <w:rsid w:val="00725576"/>
    <w:rsid w:val="0072578D"/>
    <w:rsid w:val="00726003"/>
    <w:rsid w:val="007261DA"/>
    <w:rsid w:val="0072683C"/>
    <w:rsid w:val="007270A5"/>
    <w:rsid w:val="0072793D"/>
    <w:rsid w:val="007310F8"/>
    <w:rsid w:val="007317DD"/>
    <w:rsid w:val="007324D0"/>
    <w:rsid w:val="00733AA1"/>
    <w:rsid w:val="00735857"/>
    <w:rsid w:val="00735B22"/>
    <w:rsid w:val="00735C1F"/>
    <w:rsid w:val="00735C83"/>
    <w:rsid w:val="00735F32"/>
    <w:rsid w:val="00737884"/>
    <w:rsid w:val="00737934"/>
    <w:rsid w:val="00737C9F"/>
    <w:rsid w:val="0074120D"/>
    <w:rsid w:val="0074155F"/>
    <w:rsid w:val="007418D4"/>
    <w:rsid w:val="007424B9"/>
    <w:rsid w:val="00743251"/>
    <w:rsid w:val="00743B1F"/>
    <w:rsid w:val="00745250"/>
    <w:rsid w:val="00745F82"/>
    <w:rsid w:val="00746350"/>
    <w:rsid w:val="00747096"/>
    <w:rsid w:val="00750BAE"/>
    <w:rsid w:val="00751DBC"/>
    <w:rsid w:val="00751DE8"/>
    <w:rsid w:val="00751F94"/>
    <w:rsid w:val="00752C28"/>
    <w:rsid w:val="007535BE"/>
    <w:rsid w:val="007550F4"/>
    <w:rsid w:val="00755124"/>
    <w:rsid w:val="0075540A"/>
    <w:rsid w:val="00755F0A"/>
    <w:rsid w:val="00756762"/>
    <w:rsid w:val="0075735F"/>
    <w:rsid w:val="0075736E"/>
    <w:rsid w:val="00757751"/>
    <w:rsid w:val="00760557"/>
    <w:rsid w:val="00761041"/>
    <w:rsid w:val="007618D5"/>
    <w:rsid w:val="0076257F"/>
    <w:rsid w:val="00764C20"/>
    <w:rsid w:val="0076536F"/>
    <w:rsid w:val="00765432"/>
    <w:rsid w:val="00765D40"/>
    <w:rsid w:val="00765E15"/>
    <w:rsid w:val="007703E6"/>
    <w:rsid w:val="0077190C"/>
    <w:rsid w:val="007735AB"/>
    <w:rsid w:val="00773A2D"/>
    <w:rsid w:val="00774262"/>
    <w:rsid w:val="00774ED2"/>
    <w:rsid w:val="00775523"/>
    <w:rsid w:val="00775B32"/>
    <w:rsid w:val="00775E4C"/>
    <w:rsid w:val="007762B2"/>
    <w:rsid w:val="00777015"/>
    <w:rsid w:val="00777B09"/>
    <w:rsid w:val="00777CAF"/>
    <w:rsid w:val="00781CC2"/>
    <w:rsid w:val="00782802"/>
    <w:rsid w:val="0078366E"/>
    <w:rsid w:val="0078401E"/>
    <w:rsid w:val="0078488B"/>
    <w:rsid w:val="00785397"/>
    <w:rsid w:val="00785599"/>
    <w:rsid w:val="0078629A"/>
    <w:rsid w:val="0078668B"/>
    <w:rsid w:val="00786BA1"/>
    <w:rsid w:val="00786DB1"/>
    <w:rsid w:val="00786DB7"/>
    <w:rsid w:val="00787CA7"/>
    <w:rsid w:val="00790460"/>
    <w:rsid w:val="00790FAD"/>
    <w:rsid w:val="007917A1"/>
    <w:rsid w:val="00791925"/>
    <w:rsid w:val="00792FA0"/>
    <w:rsid w:val="0079472C"/>
    <w:rsid w:val="00794CD5"/>
    <w:rsid w:val="00795274"/>
    <w:rsid w:val="007968DB"/>
    <w:rsid w:val="00796A19"/>
    <w:rsid w:val="007A01E3"/>
    <w:rsid w:val="007A16B1"/>
    <w:rsid w:val="007A5A54"/>
    <w:rsid w:val="007A6385"/>
    <w:rsid w:val="007A667A"/>
    <w:rsid w:val="007A6B70"/>
    <w:rsid w:val="007A6C9F"/>
    <w:rsid w:val="007A7304"/>
    <w:rsid w:val="007A7BA2"/>
    <w:rsid w:val="007B13D1"/>
    <w:rsid w:val="007B1F8C"/>
    <w:rsid w:val="007B319B"/>
    <w:rsid w:val="007B4AA4"/>
    <w:rsid w:val="007B538C"/>
    <w:rsid w:val="007B5C0C"/>
    <w:rsid w:val="007B5C59"/>
    <w:rsid w:val="007B5F8E"/>
    <w:rsid w:val="007B7994"/>
    <w:rsid w:val="007C0ECB"/>
    <w:rsid w:val="007C3C14"/>
    <w:rsid w:val="007C3F47"/>
    <w:rsid w:val="007C4609"/>
    <w:rsid w:val="007C5952"/>
    <w:rsid w:val="007C7BE9"/>
    <w:rsid w:val="007C7DB9"/>
    <w:rsid w:val="007D01A2"/>
    <w:rsid w:val="007D01E0"/>
    <w:rsid w:val="007D07EF"/>
    <w:rsid w:val="007D16EB"/>
    <w:rsid w:val="007D44ED"/>
    <w:rsid w:val="007D4570"/>
    <w:rsid w:val="007D5063"/>
    <w:rsid w:val="007D5398"/>
    <w:rsid w:val="007D5937"/>
    <w:rsid w:val="007D619D"/>
    <w:rsid w:val="007D651A"/>
    <w:rsid w:val="007D71AF"/>
    <w:rsid w:val="007D7D4A"/>
    <w:rsid w:val="007E031A"/>
    <w:rsid w:val="007E0780"/>
    <w:rsid w:val="007E0E76"/>
    <w:rsid w:val="007E20D8"/>
    <w:rsid w:val="007E4E2A"/>
    <w:rsid w:val="007E61E0"/>
    <w:rsid w:val="007E65FB"/>
    <w:rsid w:val="007E667D"/>
    <w:rsid w:val="007F0792"/>
    <w:rsid w:val="007F1021"/>
    <w:rsid w:val="007F2734"/>
    <w:rsid w:val="007F410B"/>
    <w:rsid w:val="007F46DD"/>
    <w:rsid w:val="007F48C2"/>
    <w:rsid w:val="007F536A"/>
    <w:rsid w:val="007F5689"/>
    <w:rsid w:val="007F5CA4"/>
    <w:rsid w:val="007F70DD"/>
    <w:rsid w:val="007F72A5"/>
    <w:rsid w:val="007F7DA1"/>
    <w:rsid w:val="00800F09"/>
    <w:rsid w:val="00801727"/>
    <w:rsid w:val="00802EFE"/>
    <w:rsid w:val="00802FDE"/>
    <w:rsid w:val="00804E1A"/>
    <w:rsid w:val="0080552A"/>
    <w:rsid w:val="00807093"/>
    <w:rsid w:val="008070FB"/>
    <w:rsid w:val="008103F9"/>
    <w:rsid w:val="00810A1E"/>
    <w:rsid w:val="00810B72"/>
    <w:rsid w:val="008126B4"/>
    <w:rsid w:val="00812B22"/>
    <w:rsid w:val="00812ED8"/>
    <w:rsid w:val="008157BA"/>
    <w:rsid w:val="008157E6"/>
    <w:rsid w:val="00816959"/>
    <w:rsid w:val="0081709A"/>
    <w:rsid w:val="00817B88"/>
    <w:rsid w:val="0082037C"/>
    <w:rsid w:val="00820BC1"/>
    <w:rsid w:val="0082162F"/>
    <w:rsid w:val="008220F4"/>
    <w:rsid w:val="00822203"/>
    <w:rsid w:val="00822368"/>
    <w:rsid w:val="00822818"/>
    <w:rsid w:val="008229EF"/>
    <w:rsid w:val="00823EC3"/>
    <w:rsid w:val="0082448A"/>
    <w:rsid w:val="00830AB4"/>
    <w:rsid w:val="008317AE"/>
    <w:rsid w:val="00832CB7"/>
    <w:rsid w:val="00833130"/>
    <w:rsid w:val="008334BF"/>
    <w:rsid w:val="008337B2"/>
    <w:rsid w:val="00834024"/>
    <w:rsid w:val="00834280"/>
    <w:rsid w:val="008346A2"/>
    <w:rsid w:val="00834D13"/>
    <w:rsid w:val="00836AAA"/>
    <w:rsid w:val="00836C8B"/>
    <w:rsid w:val="00836D54"/>
    <w:rsid w:val="00837174"/>
    <w:rsid w:val="0083795F"/>
    <w:rsid w:val="00840ADA"/>
    <w:rsid w:val="008411DC"/>
    <w:rsid w:val="00841A7C"/>
    <w:rsid w:val="008445DD"/>
    <w:rsid w:val="008455FD"/>
    <w:rsid w:val="00846301"/>
    <w:rsid w:val="008474EC"/>
    <w:rsid w:val="008500DE"/>
    <w:rsid w:val="0085038A"/>
    <w:rsid w:val="00851FA6"/>
    <w:rsid w:val="00852005"/>
    <w:rsid w:val="008536BE"/>
    <w:rsid w:val="00853EDC"/>
    <w:rsid w:val="0085414C"/>
    <w:rsid w:val="008557F2"/>
    <w:rsid w:val="0085656A"/>
    <w:rsid w:val="008567CF"/>
    <w:rsid w:val="00856C07"/>
    <w:rsid w:val="00860C83"/>
    <w:rsid w:val="00861375"/>
    <w:rsid w:val="00861576"/>
    <w:rsid w:val="008628A1"/>
    <w:rsid w:val="00862F11"/>
    <w:rsid w:val="00862FBA"/>
    <w:rsid w:val="00863763"/>
    <w:rsid w:val="00864230"/>
    <w:rsid w:val="00866894"/>
    <w:rsid w:val="00870A8F"/>
    <w:rsid w:val="0087265C"/>
    <w:rsid w:val="00874648"/>
    <w:rsid w:val="008747E9"/>
    <w:rsid w:val="00875DBE"/>
    <w:rsid w:val="00875F45"/>
    <w:rsid w:val="00876336"/>
    <w:rsid w:val="008766AC"/>
    <w:rsid w:val="00876D15"/>
    <w:rsid w:val="008816A8"/>
    <w:rsid w:val="00881E88"/>
    <w:rsid w:val="00883162"/>
    <w:rsid w:val="008834AA"/>
    <w:rsid w:val="00883714"/>
    <w:rsid w:val="008853EC"/>
    <w:rsid w:val="00885DE4"/>
    <w:rsid w:val="008869F4"/>
    <w:rsid w:val="00887AC8"/>
    <w:rsid w:val="008901CD"/>
    <w:rsid w:val="00890B5B"/>
    <w:rsid w:val="008910A0"/>
    <w:rsid w:val="00891C71"/>
    <w:rsid w:val="00892786"/>
    <w:rsid w:val="008927CD"/>
    <w:rsid w:val="00892DB5"/>
    <w:rsid w:val="008940C3"/>
    <w:rsid w:val="0089415C"/>
    <w:rsid w:val="00894332"/>
    <w:rsid w:val="00894FD9"/>
    <w:rsid w:val="008951CB"/>
    <w:rsid w:val="00895D3B"/>
    <w:rsid w:val="008962CB"/>
    <w:rsid w:val="00896C0E"/>
    <w:rsid w:val="00896EF3"/>
    <w:rsid w:val="00897397"/>
    <w:rsid w:val="008A03A9"/>
    <w:rsid w:val="008A0A77"/>
    <w:rsid w:val="008A32D0"/>
    <w:rsid w:val="008A3903"/>
    <w:rsid w:val="008A6DF7"/>
    <w:rsid w:val="008B0101"/>
    <w:rsid w:val="008B0965"/>
    <w:rsid w:val="008B10DE"/>
    <w:rsid w:val="008B216A"/>
    <w:rsid w:val="008B38B7"/>
    <w:rsid w:val="008B425A"/>
    <w:rsid w:val="008B52B2"/>
    <w:rsid w:val="008B53A6"/>
    <w:rsid w:val="008B55DF"/>
    <w:rsid w:val="008B5C8A"/>
    <w:rsid w:val="008B7C9E"/>
    <w:rsid w:val="008C048A"/>
    <w:rsid w:val="008C0E7C"/>
    <w:rsid w:val="008C12C9"/>
    <w:rsid w:val="008C3BB2"/>
    <w:rsid w:val="008C3D9F"/>
    <w:rsid w:val="008C5250"/>
    <w:rsid w:val="008C674A"/>
    <w:rsid w:val="008C7C0B"/>
    <w:rsid w:val="008D0182"/>
    <w:rsid w:val="008D04C2"/>
    <w:rsid w:val="008D05B2"/>
    <w:rsid w:val="008D116E"/>
    <w:rsid w:val="008D1DB8"/>
    <w:rsid w:val="008D3AE3"/>
    <w:rsid w:val="008D4E98"/>
    <w:rsid w:val="008D52B1"/>
    <w:rsid w:val="008D66A2"/>
    <w:rsid w:val="008D6703"/>
    <w:rsid w:val="008D6797"/>
    <w:rsid w:val="008D7693"/>
    <w:rsid w:val="008E0139"/>
    <w:rsid w:val="008E0A80"/>
    <w:rsid w:val="008E2825"/>
    <w:rsid w:val="008E3122"/>
    <w:rsid w:val="008E31C6"/>
    <w:rsid w:val="008E3434"/>
    <w:rsid w:val="008E3445"/>
    <w:rsid w:val="008E3980"/>
    <w:rsid w:val="008E3F4D"/>
    <w:rsid w:val="008E6A35"/>
    <w:rsid w:val="008E6BD6"/>
    <w:rsid w:val="008E7579"/>
    <w:rsid w:val="008E77D8"/>
    <w:rsid w:val="008E7B55"/>
    <w:rsid w:val="008E7DA6"/>
    <w:rsid w:val="008F00CB"/>
    <w:rsid w:val="008F0E21"/>
    <w:rsid w:val="008F106A"/>
    <w:rsid w:val="008F2B99"/>
    <w:rsid w:val="008F3156"/>
    <w:rsid w:val="008F442D"/>
    <w:rsid w:val="008F6503"/>
    <w:rsid w:val="008F6566"/>
    <w:rsid w:val="008F6FC4"/>
    <w:rsid w:val="008F72DE"/>
    <w:rsid w:val="008F796A"/>
    <w:rsid w:val="00901BF5"/>
    <w:rsid w:val="00902220"/>
    <w:rsid w:val="00902B13"/>
    <w:rsid w:val="009031AB"/>
    <w:rsid w:val="00903BC0"/>
    <w:rsid w:val="00904372"/>
    <w:rsid w:val="00904C09"/>
    <w:rsid w:val="00904FDB"/>
    <w:rsid w:val="009074CE"/>
    <w:rsid w:val="009075CE"/>
    <w:rsid w:val="00910023"/>
    <w:rsid w:val="00910735"/>
    <w:rsid w:val="009109FA"/>
    <w:rsid w:val="00911F5F"/>
    <w:rsid w:val="009120E5"/>
    <w:rsid w:val="00914B4E"/>
    <w:rsid w:val="00914EB8"/>
    <w:rsid w:val="0091588D"/>
    <w:rsid w:val="00917365"/>
    <w:rsid w:val="00917436"/>
    <w:rsid w:val="0092059C"/>
    <w:rsid w:val="00922D89"/>
    <w:rsid w:val="00922E13"/>
    <w:rsid w:val="0092349C"/>
    <w:rsid w:val="0092442D"/>
    <w:rsid w:val="0092461A"/>
    <w:rsid w:val="00925710"/>
    <w:rsid w:val="0092665B"/>
    <w:rsid w:val="0093000F"/>
    <w:rsid w:val="009305FF"/>
    <w:rsid w:val="00933166"/>
    <w:rsid w:val="00933F2E"/>
    <w:rsid w:val="00934226"/>
    <w:rsid w:val="009347F2"/>
    <w:rsid w:val="009352F8"/>
    <w:rsid w:val="00935CA0"/>
    <w:rsid w:val="00936DA6"/>
    <w:rsid w:val="0093744F"/>
    <w:rsid w:val="009408B1"/>
    <w:rsid w:val="009409C2"/>
    <w:rsid w:val="00940FAE"/>
    <w:rsid w:val="00944D62"/>
    <w:rsid w:val="009454FA"/>
    <w:rsid w:val="00945CA8"/>
    <w:rsid w:val="009465B0"/>
    <w:rsid w:val="009476AA"/>
    <w:rsid w:val="00947DB0"/>
    <w:rsid w:val="00950AF7"/>
    <w:rsid w:val="00950FEB"/>
    <w:rsid w:val="009514ED"/>
    <w:rsid w:val="009523D4"/>
    <w:rsid w:val="00952E5D"/>
    <w:rsid w:val="009543B7"/>
    <w:rsid w:val="009559E4"/>
    <w:rsid w:val="00955B94"/>
    <w:rsid w:val="00955FBD"/>
    <w:rsid w:val="009560B6"/>
    <w:rsid w:val="0095632A"/>
    <w:rsid w:val="00957150"/>
    <w:rsid w:val="009577C5"/>
    <w:rsid w:val="0096091A"/>
    <w:rsid w:val="00961922"/>
    <w:rsid w:val="00962C06"/>
    <w:rsid w:val="00965579"/>
    <w:rsid w:val="00967BE6"/>
    <w:rsid w:val="0097058B"/>
    <w:rsid w:val="00970B72"/>
    <w:rsid w:val="00972CCA"/>
    <w:rsid w:val="0097325F"/>
    <w:rsid w:val="00973583"/>
    <w:rsid w:val="00974E2C"/>
    <w:rsid w:val="00975B2D"/>
    <w:rsid w:val="00975DBA"/>
    <w:rsid w:val="00976178"/>
    <w:rsid w:val="009800B6"/>
    <w:rsid w:val="00980E3A"/>
    <w:rsid w:val="00984C1C"/>
    <w:rsid w:val="00984DBB"/>
    <w:rsid w:val="0098695E"/>
    <w:rsid w:val="0098738F"/>
    <w:rsid w:val="0098796A"/>
    <w:rsid w:val="0099006D"/>
    <w:rsid w:val="00990351"/>
    <w:rsid w:val="00990E9C"/>
    <w:rsid w:val="00991410"/>
    <w:rsid w:val="009914E6"/>
    <w:rsid w:val="009921F3"/>
    <w:rsid w:val="009929C3"/>
    <w:rsid w:val="00992F1D"/>
    <w:rsid w:val="00993A28"/>
    <w:rsid w:val="00994034"/>
    <w:rsid w:val="009941CC"/>
    <w:rsid w:val="009942FB"/>
    <w:rsid w:val="009944A9"/>
    <w:rsid w:val="00994F15"/>
    <w:rsid w:val="00995842"/>
    <w:rsid w:val="00995B75"/>
    <w:rsid w:val="00996427"/>
    <w:rsid w:val="00996CDF"/>
    <w:rsid w:val="00997FD6"/>
    <w:rsid w:val="009A00C8"/>
    <w:rsid w:val="009A0122"/>
    <w:rsid w:val="009A0A38"/>
    <w:rsid w:val="009A10BA"/>
    <w:rsid w:val="009A4229"/>
    <w:rsid w:val="009A6040"/>
    <w:rsid w:val="009A64AA"/>
    <w:rsid w:val="009A6CD6"/>
    <w:rsid w:val="009A6E79"/>
    <w:rsid w:val="009A6E7D"/>
    <w:rsid w:val="009B0318"/>
    <w:rsid w:val="009B1A1D"/>
    <w:rsid w:val="009B1D0D"/>
    <w:rsid w:val="009B1F89"/>
    <w:rsid w:val="009B1F9A"/>
    <w:rsid w:val="009B2344"/>
    <w:rsid w:val="009B2C84"/>
    <w:rsid w:val="009B3248"/>
    <w:rsid w:val="009B3460"/>
    <w:rsid w:val="009B423E"/>
    <w:rsid w:val="009B5053"/>
    <w:rsid w:val="009B5A25"/>
    <w:rsid w:val="009B5EA1"/>
    <w:rsid w:val="009B681B"/>
    <w:rsid w:val="009C1228"/>
    <w:rsid w:val="009C217C"/>
    <w:rsid w:val="009C3720"/>
    <w:rsid w:val="009C4DB6"/>
    <w:rsid w:val="009C4DC2"/>
    <w:rsid w:val="009C6D4C"/>
    <w:rsid w:val="009C7365"/>
    <w:rsid w:val="009C7513"/>
    <w:rsid w:val="009D08C5"/>
    <w:rsid w:val="009D09BA"/>
    <w:rsid w:val="009D1753"/>
    <w:rsid w:val="009D298B"/>
    <w:rsid w:val="009D2CEF"/>
    <w:rsid w:val="009D3D9B"/>
    <w:rsid w:val="009D4108"/>
    <w:rsid w:val="009D5815"/>
    <w:rsid w:val="009E0663"/>
    <w:rsid w:val="009E0709"/>
    <w:rsid w:val="009E0767"/>
    <w:rsid w:val="009E11C0"/>
    <w:rsid w:val="009E161F"/>
    <w:rsid w:val="009E1688"/>
    <w:rsid w:val="009E19C8"/>
    <w:rsid w:val="009E34E1"/>
    <w:rsid w:val="009E3CBB"/>
    <w:rsid w:val="009E5A60"/>
    <w:rsid w:val="009E637F"/>
    <w:rsid w:val="009E68F8"/>
    <w:rsid w:val="009E76A3"/>
    <w:rsid w:val="009F07BF"/>
    <w:rsid w:val="009F1463"/>
    <w:rsid w:val="009F19DD"/>
    <w:rsid w:val="009F31F1"/>
    <w:rsid w:val="009F3995"/>
    <w:rsid w:val="009F3F43"/>
    <w:rsid w:val="009F4CA6"/>
    <w:rsid w:val="009F6018"/>
    <w:rsid w:val="009F674E"/>
    <w:rsid w:val="009F70E9"/>
    <w:rsid w:val="009F7B58"/>
    <w:rsid w:val="009F7B87"/>
    <w:rsid w:val="009F7F77"/>
    <w:rsid w:val="00A00AD9"/>
    <w:rsid w:val="00A01F2E"/>
    <w:rsid w:val="00A0425C"/>
    <w:rsid w:val="00A0444A"/>
    <w:rsid w:val="00A05B1B"/>
    <w:rsid w:val="00A06671"/>
    <w:rsid w:val="00A1019E"/>
    <w:rsid w:val="00A104D4"/>
    <w:rsid w:val="00A11ED7"/>
    <w:rsid w:val="00A124BA"/>
    <w:rsid w:val="00A12BF1"/>
    <w:rsid w:val="00A135F7"/>
    <w:rsid w:val="00A13697"/>
    <w:rsid w:val="00A13E43"/>
    <w:rsid w:val="00A13FA3"/>
    <w:rsid w:val="00A14429"/>
    <w:rsid w:val="00A1558B"/>
    <w:rsid w:val="00A16587"/>
    <w:rsid w:val="00A16B4C"/>
    <w:rsid w:val="00A1790F"/>
    <w:rsid w:val="00A17C49"/>
    <w:rsid w:val="00A20F28"/>
    <w:rsid w:val="00A216D5"/>
    <w:rsid w:val="00A2393E"/>
    <w:rsid w:val="00A23CAE"/>
    <w:rsid w:val="00A2716F"/>
    <w:rsid w:val="00A275B1"/>
    <w:rsid w:val="00A2762A"/>
    <w:rsid w:val="00A30370"/>
    <w:rsid w:val="00A3055C"/>
    <w:rsid w:val="00A30CD6"/>
    <w:rsid w:val="00A32C86"/>
    <w:rsid w:val="00A33A1A"/>
    <w:rsid w:val="00A33C83"/>
    <w:rsid w:val="00A35CF4"/>
    <w:rsid w:val="00A3672C"/>
    <w:rsid w:val="00A36D71"/>
    <w:rsid w:val="00A372FA"/>
    <w:rsid w:val="00A411EF"/>
    <w:rsid w:val="00A417CF"/>
    <w:rsid w:val="00A4273F"/>
    <w:rsid w:val="00A42C88"/>
    <w:rsid w:val="00A4533B"/>
    <w:rsid w:val="00A457D8"/>
    <w:rsid w:val="00A461A4"/>
    <w:rsid w:val="00A46745"/>
    <w:rsid w:val="00A504FA"/>
    <w:rsid w:val="00A50B5A"/>
    <w:rsid w:val="00A50BAB"/>
    <w:rsid w:val="00A50FA0"/>
    <w:rsid w:val="00A511E6"/>
    <w:rsid w:val="00A51605"/>
    <w:rsid w:val="00A51CF3"/>
    <w:rsid w:val="00A522C3"/>
    <w:rsid w:val="00A54537"/>
    <w:rsid w:val="00A54AB1"/>
    <w:rsid w:val="00A5683E"/>
    <w:rsid w:val="00A56892"/>
    <w:rsid w:val="00A56912"/>
    <w:rsid w:val="00A57A86"/>
    <w:rsid w:val="00A60130"/>
    <w:rsid w:val="00A6375C"/>
    <w:rsid w:val="00A64A53"/>
    <w:rsid w:val="00A66D52"/>
    <w:rsid w:val="00A66FCA"/>
    <w:rsid w:val="00A6704F"/>
    <w:rsid w:val="00A672D6"/>
    <w:rsid w:val="00A67658"/>
    <w:rsid w:val="00A71E93"/>
    <w:rsid w:val="00A71F6A"/>
    <w:rsid w:val="00A729C8"/>
    <w:rsid w:val="00A77AC3"/>
    <w:rsid w:val="00A818C4"/>
    <w:rsid w:val="00A81E52"/>
    <w:rsid w:val="00A82953"/>
    <w:rsid w:val="00A82BB3"/>
    <w:rsid w:val="00A82BD7"/>
    <w:rsid w:val="00A836E2"/>
    <w:rsid w:val="00A83916"/>
    <w:rsid w:val="00A860A5"/>
    <w:rsid w:val="00A867DC"/>
    <w:rsid w:val="00A86BE4"/>
    <w:rsid w:val="00A86FF7"/>
    <w:rsid w:val="00A904EA"/>
    <w:rsid w:val="00A91367"/>
    <w:rsid w:val="00A91FAC"/>
    <w:rsid w:val="00A922AF"/>
    <w:rsid w:val="00A93A97"/>
    <w:rsid w:val="00A93F86"/>
    <w:rsid w:val="00A94E29"/>
    <w:rsid w:val="00A94E34"/>
    <w:rsid w:val="00A95BE2"/>
    <w:rsid w:val="00A9611A"/>
    <w:rsid w:val="00A9698D"/>
    <w:rsid w:val="00A97363"/>
    <w:rsid w:val="00AA09D3"/>
    <w:rsid w:val="00AA0D60"/>
    <w:rsid w:val="00AA1735"/>
    <w:rsid w:val="00AA1C3E"/>
    <w:rsid w:val="00AA1D7D"/>
    <w:rsid w:val="00AA1F9B"/>
    <w:rsid w:val="00AA20EE"/>
    <w:rsid w:val="00AA256C"/>
    <w:rsid w:val="00AA3013"/>
    <w:rsid w:val="00AA5CC9"/>
    <w:rsid w:val="00AA5EEF"/>
    <w:rsid w:val="00AA6BB5"/>
    <w:rsid w:val="00AA7D9D"/>
    <w:rsid w:val="00AB0199"/>
    <w:rsid w:val="00AB1BAB"/>
    <w:rsid w:val="00AB1E9C"/>
    <w:rsid w:val="00AB269D"/>
    <w:rsid w:val="00AB2AEE"/>
    <w:rsid w:val="00AB2B2E"/>
    <w:rsid w:val="00AB31F0"/>
    <w:rsid w:val="00AB4D16"/>
    <w:rsid w:val="00AB5D35"/>
    <w:rsid w:val="00AB772A"/>
    <w:rsid w:val="00AB7C37"/>
    <w:rsid w:val="00AB7EE2"/>
    <w:rsid w:val="00AC20D2"/>
    <w:rsid w:val="00AC2410"/>
    <w:rsid w:val="00AC24D6"/>
    <w:rsid w:val="00AC3631"/>
    <w:rsid w:val="00AC533E"/>
    <w:rsid w:val="00AC5682"/>
    <w:rsid w:val="00AC664E"/>
    <w:rsid w:val="00AC6CD9"/>
    <w:rsid w:val="00AD077E"/>
    <w:rsid w:val="00AD2396"/>
    <w:rsid w:val="00AD2587"/>
    <w:rsid w:val="00AD30EA"/>
    <w:rsid w:val="00AD323E"/>
    <w:rsid w:val="00AD35DD"/>
    <w:rsid w:val="00AD38EC"/>
    <w:rsid w:val="00AD6E31"/>
    <w:rsid w:val="00AD74CB"/>
    <w:rsid w:val="00AD7ED2"/>
    <w:rsid w:val="00AE08C4"/>
    <w:rsid w:val="00AE0B05"/>
    <w:rsid w:val="00AE0D56"/>
    <w:rsid w:val="00AE2724"/>
    <w:rsid w:val="00AE2CC0"/>
    <w:rsid w:val="00AE373D"/>
    <w:rsid w:val="00AE4896"/>
    <w:rsid w:val="00AE4F86"/>
    <w:rsid w:val="00AE5164"/>
    <w:rsid w:val="00AE5A07"/>
    <w:rsid w:val="00AE7803"/>
    <w:rsid w:val="00AE7EC2"/>
    <w:rsid w:val="00AE7F68"/>
    <w:rsid w:val="00AF03C1"/>
    <w:rsid w:val="00AF0A7B"/>
    <w:rsid w:val="00AF0D9F"/>
    <w:rsid w:val="00AF0FF7"/>
    <w:rsid w:val="00AF141A"/>
    <w:rsid w:val="00AF16C1"/>
    <w:rsid w:val="00AF2291"/>
    <w:rsid w:val="00AF6058"/>
    <w:rsid w:val="00AF6DE6"/>
    <w:rsid w:val="00AF7405"/>
    <w:rsid w:val="00B00309"/>
    <w:rsid w:val="00B00452"/>
    <w:rsid w:val="00B00C13"/>
    <w:rsid w:val="00B013A5"/>
    <w:rsid w:val="00B03093"/>
    <w:rsid w:val="00B032CD"/>
    <w:rsid w:val="00B0394B"/>
    <w:rsid w:val="00B04F57"/>
    <w:rsid w:val="00B06A83"/>
    <w:rsid w:val="00B07D58"/>
    <w:rsid w:val="00B10B3B"/>
    <w:rsid w:val="00B10F63"/>
    <w:rsid w:val="00B10FE7"/>
    <w:rsid w:val="00B11EC1"/>
    <w:rsid w:val="00B121C1"/>
    <w:rsid w:val="00B1392D"/>
    <w:rsid w:val="00B13DC1"/>
    <w:rsid w:val="00B15B1B"/>
    <w:rsid w:val="00B17062"/>
    <w:rsid w:val="00B172E1"/>
    <w:rsid w:val="00B17325"/>
    <w:rsid w:val="00B1765E"/>
    <w:rsid w:val="00B210F1"/>
    <w:rsid w:val="00B2177D"/>
    <w:rsid w:val="00B21FB5"/>
    <w:rsid w:val="00B22B4C"/>
    <w:rsid w:val="00B22B70"/>
    <w:rsid w:val="00B22CBA"/>
    <w:rsid w:val="00B25AE6"/>
    <w:rsid w:val="00B2738E"/>
    <w:rsid w:val="00B27CBF"/>
    <w:rsid w:val="00B30D19"/>
    <w:rsid w:val="00B30DC3"/>
    <w:rsid w:val="00B3146E"/>
    <w:rsid w:val="00B33645"/>
    <w:rsid w:val="00B336E2"/>
    <w:rsid w:val="00B34B3A"/>
    <w:rsid w:val="00B378AF"/>
    <w:rsid w:val="00B37E52"/>
    <w:rsid w:val="00B404D8"/>
    <w:rsid w:val="00B42044"/>
    <w:rsid w:val="00B42238"/>
    <w:rsid w:val="00B423B2"/>
    <w:rsid w:val="00B458B5"/>
    <w:rsid w:val="00B45A11"/>
    <w:rsid w:val="00B46AEE"/>
    <w:rsid w:val="00B47480"/>
    <w:rsid w:val="00B47ABE"/>
    <w:rsid w:val="00B47E77"/>
    <w:rsid w:val="00B47E96"/>
    <w:rsid w:val="00B5086E"/>
    <w:rsid w:val="00B527C7"/>
    <w:rsid w:val="00B52995"/>
    <w:rsid w:val="00B529DE"/>
    <w:rsid w:val="00B53AF1"/>
    <w:rsid w:val="00B53C1F"/>
    <w:rsid w:val="00B545AD"/>
    <w:rsid w:val="00B54D78"/>
    <w:rsid w:val="00B54EEE"/>
    <w:rsid w:val="00B54F8C"/>
    <w:rsid w:val="00B54F9A"/>
    <w:rsid w:val="00B55450"/>
    <w:rsid w:val="00B55B2C"/>
    <w:rsid w:val="00B5704C"/>
    <w:rsid w:val="00B570E2"/>
    <w:rsid w:val="00B61374"/>
    <w:rsid w:val="00B62ABB"/>
    <w:rsid w:val="00B62D74"/>
    <w:rsid w:val="00B63B99"/>
    <w:rsid w:val="00B6442D"/>
    <w:rsid w:val="00B64D03"/>
    <w:rsid w:val="00B661FC"/>
    <w:rsid w:val="00B66914"/>
    <w:rsid w:val="00B672F4"/>
    <w:rsid w:val="00B67639"/>
    <w:rsid w:val="00B72123"/>
    <w:rsid w:val="00B72708"/>
    <w:rsid w:val="00B73355"/>
    <w:rsid w:val="00B7341E"/>
    <w:rsid w:val="00B74593"/>
    <w:rsid w:val="00B766DF"/>
    <w:rsid w:val="00B76BC3"/>
    <w:rsid w:val="00B76C8D"/>
    <w:rsid w:val="00B77116"/>
    <w:rsid w:val="00B7711B"/>
    <w:rsid w:val="00B77153"/>
    <w:rsid w:val="00B77857"/>
    <w:rsid w:val="00B77DED"/>
    <w:rsid w:val="00B80215"/>
    <w:rsid w:val="00B81414"/>
    <w:rsid w:val="00B81CDA"/>
    <w:rsid w:val="00B835C8"/>
    <w:rsid w:val="00B83C5D"/>
    <w:rsid w:val="00B855B9"/>
    <w:rsid w:val="00B85A7A"/>
    <w:rsid w:val="00B85E30"/>
    <w:rsid w:val="00B86944"/>
    <w:rsid w:val="00B90982"/>
    <w:rsid w:val="00B90FD3"/>
    <w:rsid w:val="00B90FF0"/>
    <w:rsid w:val="00B91288"/>
    <w:rsid w:val="00B92962"/>
    <w:rsid w:val="00B933C4"/>
    <w:rsid w:val="00B936E9"/>
    <w:rsid w:val="00B94820"/>
    <w:rsid w:val="00BA070E"/>
    <w:rsid w:val="00BA11DC"/>
    <w:rsid w:val="00BA133D"/>
    <w:rsid w:val="00BA1E12"/>
    <w:rsid w:val="00BA4281"/>
    <w:rsid w:val="00BA4346"/>
    <w:rsid w:val="00BA4B32"/>
    <w:rsid w:val="00BA5517"/>
    <w:rsid w:val="00BA6045"/>
    <w:rsid w:val="00BA622A"/>
    <w:rsid w:val="00BA758C"/>
    <w:rsid w:val="00BB2202"/>
    <w:rsid w:val="00BB2F68"/>
    <w:rsid w:val="00BB3B01"/>
    <w:rsid w:val="00BB609B"/>
    <w:rsid w:val="00BB72E6"/>
    <w:rsid w:val="00BC12E9"/>
    <w:rsid w:val="00BC19EE"/>
    <w:rsid w:val="00BC1FEA"/>
    <w:rsid w:val="00BC3E67"/>
    <w:rsid w:val="00BC43E8"/>
    <w:rsid w:val="00BC4E1B"/>
    <w:rsid w:val="00BC55C2"/>
    <w:rsid w:val="00BC717A"/>
    <w:rsid w:val="00BD3CDD"/>
    <w:rsid w:val="00BD4A3B"/>
    <w:rsid w:val="00BD4E3B"/>
    <w:rsid w:val="00BD585D"/>
    <w:rsid w:val="00BD5D23"/>
    <w:rsid w:val="00BD62F8"/>
    <w:rsid w:val="00BE0CCE"/>
    <w:rsid w:val="00BE1606"/>
    <w:rsid w:val="00BE3C5D"/>
    <w:rsid w:val="00BE43CC"/>
    <w:rsid w:val="00BE5488"/>
    <w:rsid w:val="00BE66D1"/>
    <w:rsid w:val="00BE6886"/>
    <w:rsid w:val="00BE6CA8"/>
    <w:rsid w:val="00BF0781"/>
    <w:rsid w:val="00BF0D70"/>
    <w:rsid w:val="00BF0E62"/>
    <w:rsid w:val="00BF0FC0"/>
    <w:rsid w:val="00BF1A72"/>
    <w:rsid w:val="00BF23E5"/>
    <w:rsid w:val="00BF2ABE"/>
    <w:rsid w:val="00BF2CC6"/>
    <w:rsid w:val="00BF32D0"/>
    <w:rsid w:val="00BF36ED"/>
    <w:rsid w:val="00BF4691"/>
    <w:rsid w:val="00BF57D4"/>
    <w:rsid w:val="00BF5BFB"/>
    <w:rsid w:val="00BF5ED6"/>
    <w:rsid w:val="00BF5FDD"/>
    <w:rsid w:val="00BF6A09"/>
    <w:rsid w:val="00BF7187"/>
    <w:rsid w:val="00BF75E3"/>
    <w:rsid w:val="00BF79DA"/>
    <w:rsid w:val="00C01369"/>
    <w:rsid w:val="00C01702"/>
    <w:rsid w:val="00C02AF4"/>
    <w:rsid w:val="00C02B98"/>
    <w:rsid w:val="00C02CB5"/>
    <w:rsid w:val="00C03812"/>
    <w:rsid w:val="00C03B14"/>
    <w:rsid w:val="00C05594"/>
    <w:rsid w:val="00C064E6"/>
    <w:rsid w:val="00C10DF1"/>
    <w:rsid w:val="00C126AB"/>
    <w:rsid w:val="00C12B8D"/>
    <w:rsid w:val="00C13D9C"/>
    <w:rsid w:val="00C147F8"/>
    <w:rsid w:val="00C1483B"/>
    <w:rsid w:val="00C153B5"/>
    <w:rsid w:val="00C157A5"/>
    <w:rsid w:val="00C16B18"/>
    <w:rsid w:val="00C176A5"/>
    <w:rsid w:val="00C20096"/>
    <w:rsid w:val="00C20573"/>
    <w:rsid w:val="00C2134D"/>
    <w:rsid w:val="00C2160C"/>
    <w:rsid w:val="00C23083"/>
    <w:rsid w:val="00C23FA7"/>
    <w:rsid w:val="00C240C0"/>
    <w:rsid w:val="00C24EAE"/>
    <w:rsid w:val="00C25443"/>
    <w:rsid w:val="00C2631A"/>
    <w:rsid w:val="00C274F5"/>
    <w:rsid w:val="00C27902"/>
    <w:rsid w:val="00C27947"/>
    <w:rsid w:val="00C27BA0"/>
    <w:rsid w:val="00C304F0"/>
    <w:rsid w:val="00C3113C"/>
    <w:rsid w:val="00C3205B"/>
    <w:rsid w:val="00C33F55"/>
    <w:rsid w:val="00C34539"/>
    <w:rsid w:val="00C350C6"/>
    <w:rsid w:val="00C35299"/>
    <w:rsid w:val="00C36343"/>
    <w:rsid w:val="00C36B9E"/>
    <w:rsid w:val="00C37213"/>
    <w:rsid w:val="00C40169"/>
    <w:rsid w:val="00C404C6"/>
    <w:rsid w:val="00C40581"/>
    <w:rsid w:val="00C405BE"/>
    <w:rsid w:val="00C41796"/>
    <w:rsid w:val="00C41AFC"/>
    <w:rsid w:val="00C41BD2"/>
    <w:rsid w:val="00C41CC3"/>
    <w:rsid w:val="00C4393A"/>
    <w:rsid w:val="00C44827"/>
    <w:rsid w:val="00C46405"/>
    <w:rsid w:val="00C46723"/>
    <w:rsid w:val="00C46CF2"/>
    <w:rsid w:val="00C476E4"/>
    <w:rsid w:val="00C50AB5"/>
    <w:rsid w:val="00C515FF"/>
    <w:rsid w:val="00C520DB"/>
    <w:rsid w:val="00C539A4"/>
    <w:rsid w:val="00C53E40"/>
    <w:rsid w:val="00C54BB1"/>
    <w:rsid w:val="00C54EE1"/>
    <w:rsid w:val="00C5689E"/>
    <w:rsid w:val="00C56CFF"/>
    <w:rsid w:val="00C603AB"/>
    <w:rsid w:val="00C61192"/>
    <w:rsid w:val="00C61BEB"/>
    <w:rsid w:val="00C61DCD"/>
    <w:rsid w:val="00C623EE"/>
    <w:rsid w:val="00C62884"/>
    <w:rsid w:val="00C639E1"/>
    <w:rsid w:val="00C66147"/>
    <w:rsid w:val="00C672D3"/>
    <w:rsid w:val="00C700C8"/>
    <w:rsid w:val="00C706B4"/>
    <w:rsid w:val="00C712F7"/>
    <w:rsid w:val="00C71F7B"/>
    <w:rsid w:val="00C72DF8"/>
    <w:rsid w:val="00C73A0F"/>
    <w:rsid w:val="00C741FC"/>
    <w:rsid w:val="00C74530"/>
    <w:rsid w:val="00C74559"/>
    <w:rsid w:val="00C75C93"/>
    <w:rsid w:val="00C7677B"/>
    <w:rsid w:val="00C8037E"/>
    <w:rsid w:val="00C812F2"/>
    <w:rsid w:val="00C83346"/>
    <w:rsid w:val="00C83BC0"/>
    <w:rsid w:val="00C86BC9"/>
    <w:rsid w:val="00C90D24"/>
    <w:rsid w:val="00C923E4"/>
    <w:rsid w:val="00C93E67"/>
    <w:rsid w:val="00C9452B"/>
    <w:rsid w:val="00C94B67"/>
    <w:rsid w:val="00C95614"/>
    <w:rsid w:val="00C95721"/>
    <w:rsid w:val="00C96153"/>
    <w:rsid w:val="00C96491"/>
    <w:rsid w:val="00C97D87"/>
    <w:rsid w:val="00CA0030"/>
    <w:rsid w:val="00CA1399"/>
    <w:rsid w:val="00CA2A8C"/>
    <w:rsid w:val="00CA2D81"/>
    <w:rsid w:val="00CA2E12"/>
    <w:rsid w:val="00CA30CD"/>
    <w:rsid w:val="00CA3194"/>
    <w:rsid w:val="00CA37BB"/>
    <w:rsid w:val="00CA3BD0"/>
    <w:rsid w:val="00CA42B6"/>
    <w:rsid w:val="00CA430C"/>
    <w:rsid w:val="00CA44E6"/>
    <w:rsid w:val="00CA5142"/>
    <w:rsid w:val="00CA53CD"/>
    <w:rsid w:val="00CA5AB3"/>
    <w:rsid w:val="00CA6518"/>
    <w:rsid w:val="00CA7F97"/>
    <w:rsid w:val="00CB01E1"/>
    <w:rsid w:val="00CB0E62"/>
    <w:rsid w:val="00CB1D1E"/>
    <w:rsid w:val="00CB3270"/>
    <w:rsid w:val="00CB3288"/>
    <w:rsid w:val="00CB3DBC"/>
    <w:rsid w:val="00CB4047"/>
    <w:rsid w:val="00CB51BC"/>
    <w:rsid w:val="00CB69B2"/>
    <w:rsid w:val="00CB7E88"/>
    <w:rsid w:val="00CC0D50"/>
    <w:rsid w:val="00CC1098"/>
    <w:rsid w:val="00CC12FD"/>
    <w:rsid w:val="00CC1B0E"/>
    <w:rsid w:val="00CC21D4"/>
    <w:rsid w:val="00CC21DC"/>
    <w:rsid w:val="00CC2AC8"/>
    <w:rsid w:val="00CC31B4"/>
    <w:rsid w:val="00CC3356"/>
    <w:rsid w:val="00CC3CD6"/>
    <w:rsid w:val="00CC3D3B"/>
    <w:rsid w:val="00CC4093"/>
    <w:rsid w:val="00CC42A8"/>
    <w:rsid w:val="00CC4CAD"/>
    <w:rsid w:val="00CC55D4"/>
    <w:rsid w:val="00CD1201"/>
    <w:rsid w:val="00CD13EF"/>
    <w:rsid w:val="00CD1611"/>
    <w:rsid w:val="00CD2CBF"/>
    <w:rsid w:val="00CD3518"/>
    <w:rsid w:val="00CD5C28"/>
    <w:rsid w:val="00CD5F37"/>
    <w:rsid w:val="00CD65F5"/>
    <w:rsid w:val="00CD7518"/>
    <w:rsid w:val="00CD7DA5"/>
    <w:rsid w:val="00CE0062"/>
    <w:rsid w:val="00CE1184"/>
    <w:rsid w:val="00CE1367"/>
    <w:rsid w:val="00CE2756"/>
    <w:rsid w:val="00CE3D2D"/>
    <w:rsid w:val="00CE497A"/>
    <w:rsid w:val="00CE4D28"/>
    <w:rsid w:val="00CE4F1A"/>
    <w:rsid w:val="00CE51C9"/>
    <w:rsid w:val="00CE761B"/>
    <w:rsid w:val="00CE76C8"/>
    <w:rsid w:val="00CE79C7"/>
    <w:rsid w:val="00CF0348"/>
    <w:rsid w:val="00CF0640"/>
    <w:rsid w:val="00CF1007"/>
    <w:rsid w:val="00CF1864"/>
    <w:rsid w:val="00CF1B16"/>
    <w:rsid w:val="00CF209E"/>
    <w:rsid w:val="00CF30F8"/>
    <w:rsid w:val="00CF4D8D"/>
    <w:rsid w:val="00CF513B"/>
    <w:rsid w:val="00CF5245"/>
    <w:rsid w:val="00CF6126"/>
    <w:rsid w:val="00CF7879"/>
    <w:rsid w:val="00CF7CD4"/>
    <w:rsid w:val="00CF7D07"/>
    <w:rsid w:val="00D005C1"/>
    <w:rsid w:val="00D00C03"/>
    <w:rsid w:val="00D00FBC"/>
    <w:rsid w:val="00D01437"/>
    <w:rsid w:val="00D01468"/>
    <w:rsid w:val="00D015C1"/>
    <w:rsid w:val="00D02075"/>
    <w:rsid w:val="00D027A7"/>
    <w:rsid w:val="00D034CC"/>
    <w:rsid w:val="00D03982"/>
    <w:rsid w:val="00D03A64"/>
    <w:rsid w:val="00D03BB6"/>
    <w:rsid w:val="00D0569C"/>
    <w:rsid w:val="00D0571A"/>
    <w:rsid w:val="00D06258"/>
    <w:rsid w:val="00D07D44"/>
    <w:rsid w:val="00D11B4E"/>
    <w:rsid w:val="00D11D37"/>
    <w:rsid w:val="00D127FD"/>
    <w:rsid w:val="00D12E3F"/>
    <w:rsid w:val="00D13272"/>
    <w:rsid w:val="00D134EF"/>
    <w:rsid w:val="00D136F0"/>
    <w:rsid w:val="00D1597E"/>
    <w:rsid w:val="00D15C69"/>
    <w:rsid w:val="00D15D4E"/>
    <w:rsid w:val="00D16DAA"/>
    <w:rsid w:val="00D173CB"/>
    <w:rsid w:val="00D202BB"/>
    <w:rsid w:val="00D2125C"/>
    <w:rsid w:val="00D253C7"/>
    <w:rsid w:val="00D2565B"/>
    <w:rsid w:val="00D26510"/>
    <w:rsid w:val="00D26936"/>
    <w:rsid w:val="00D26EA1"/>
    <w:rsid w:val="00D30090"/>
    <w:rsid w:val="00D3026A"/>
    <w:rsid w:val="00D3092B"/>
    <w:rsid w:val="00D30B56"/>
    <w:rsid w:val="00D315DB"/>
    <w:rsid w:val="00D31942"/>
    <w:rsid w:val="00D32476"/>
    <w:rsid w:val="00D331F4"/>
    <w:rsid w:val="00D33456"/>
    <w:rsid w:val="00D33F94"/>
    <w:rsid w:val="00D341F9"/>
    <w:rsid w:val="00D35E8C"/>
    <w:rsid w:val="00D36935"/>
    <w:rsid w:val="00D40405"/>
    <w:rsid w:val="00D41B8C"/>
    <w:rsid w:val="00D431C1"/>
    <w:rsid w:val="00D43B6B"/>
    <w:rsid w:val="00D445F5"/>
    <w:rsid w:val="00D456E5"/>
    <w:rsid w:val="00D45E49"/>
    <w:rsid w:val="00D462D6"/>
    <w:rsid w:val="00D46820"/>
    <w:rsid w:val="00D468B3"/>
    <w:rsid w:val="00D46E6D"/>
    <w:rsid w:val="00D47EBA"/>
    <w:rsid w:val="00D505A7"/>
    <w:rsid w:val="00D50FD1"/>
    <w:rsid w:val="00D51267"/>
    <w:rsid w:val="00D51319"/>
    <w:rsid w:val="00D5335F"/>
    <w:rsid w:val="00D5382D"/>
    <w:rsid w:val="00D54C3D"/>
    <w:rsid w:val="00D54CFD"/>
    <w:rsid w:val="00D55CF1"/>
    <w:rsid w:val="00D5651D"/>
    <w:rsid w:val="00D574C5"/>
    <w:rsid w:val="00D57DCD"/>
    <w:rsid w:val="00D6038D"/>
    <w:rsid w:val="00D60C08"/>
    <w:rsid w:val="00D61019"/>
    <w:rsid w:val="00D61429"/>
    <w:rsid w:val="00D620DF"/>
    <w:rsid w:val="00D62307"/>
    <w:rsid w:val="00D62E22"/>
    <w:rsid w:val="00D639FA"/>
    <w:rsid w:val="00D63BCE"/>
    <w:rsid w:val="00D641D4"/>
    <w:rsid w:val="00D64691"/>
    <w:rsid w:val="00D64A4D"/>
    <w:rsid w:val="00D6558E"/>
    <w:rsid w:val="00D6673D"/>
    <w:rsid w:val="00D711E3"/>
    <w:rsid w:val="00D71B78"/>
    <w:rsid w:val="00D74034"/>
    <w:rsid w:val="00D74C91"/>
    <w:rsid w:val="00D768EB"/>
    <w:rsid w:val="00D80685"/>
    <w:rsid w:val="00D81231"/>
    <w:rsid w:val="00D8217D"/>
    <w:rsid w:val="00D837B3"/>
    <w:rsid w:val="00D843C5"/>
    <w:rsid w:val="00D857F7"/>
    <w:rsid w:val="00D86249"/>
    <w:rsid w:val="00D87BDC"/>
    <w:rsid w:val="00D87FA8"/>
    <w:rsid w:val="00D90657"/>
    <w:rsid w:val="00D92128"/>
    <w:rsid w:val="00D93512"/>
    <w:rsid w:val="00D9479E"/>
    <w:rsid w:val="00D94DEB"/>
    <w:rsid w:val="00D952E6"/>
    <w:rsid w:val="00D95D3E"/>
    <w:rsid w:val="00D95EB9"/>
    <w:rsid w:val="00D9604F"/>
    <w:rsid w:val="00D96227"/>
    <w:rsid w:val="00D9751E"/>
    <w:rsid w:val="00D979D8"/>
    <w:rsid w:val="00D97DF4"/>
    <w:rsid w:val="00DA14BA"/>
    <w:rsid w:val="00DA1CB7"/>
    <w:rsid w:val="00DA23C0"/>
    <w:rsid w:val="00DA2DA6"/>
    <w:rsid w:val="00DA3E47"/>
    <w:rsid w:val="00DA4AE6"/>
    <w:rsid w:val="00DA6365"/>
    <w:rsid w:val="00DA6A35"/>
    <w:rsid w:val="00DA6FCE"/>
    <w:rsid w:val="00DA718A"/>
    <w:rsid w:val="00DB041C"/>
    <w:rsid w:val="00DB0825"/>
    <w:rsid w:val="00DB0972"/>
    <w:rsid w:val="00DB361B"/>
    <w:rsid w:val="00DB3DB7"/>
    <w:rsid w:val="00DB46B2"/>
    <w:rsid w:val="00DB4B68"/>
    <w:rsid w:val="00DB5FBF"/>
    <w:rsid w:val="00DB6B42"/>
    <w:rsid w:val="00DB72C0"/>
    <w:rsid w:val="00DB7CDC"/>
    <w:rsid w:val="00DC0FDC"/>
    <w:rsid w:val="00DC17D4"/>
    <w:rsid w:val="00DC3800"/>
    <w:rsid w:val="00DC3A3A"/>
    <w:rsid w:val="00DC422A"/>
    <w:rsid w:val="00DC441F"/>
    <w:rsid w:val="00DC48B5"/>
    <w:rsid w:val="00DC52AD"/>
    <w:rsid w:val="00DC57BB"/>
    <w:rsid w:val="00DC5D67"/>
    <w:rsid w:val="00DC68B4"/>
    <w:rsid w:val="00DC7DA8"/>
    <w:rsid w:val="00DC7E44"/>
    <w:rsid w:val="00DD011B"/>
    <w:rsid w:val="00DD141B"/>
    <w:rsid w:val="00DD1F8C"/>
    <w:rsid w:val="00DD207E"/>
    <w:rsid w:val="00DD2BBA"/>
    <w:rsid w:val="00DD43A3"/>
    <w:rsid w:val="00DD444B"/>
    <w:rsid w:val="00DD4B2D"/>
    <w:rsid w:val="00DD5530"/>
    <w:rsid w:val="00DD7070"/>
    <w:rsid w:val="00DE1689"/>
    <w:rsid w:val="00DE1FB6"/>
    <w:rsid w:val="00DE224D"/>
    <w:rsid w:val="00DE3EBA"/>
    <w:rsid w:val="00DE4A00"/>
    <w:rsid w:val="00DE5A25"/>
    <w:rsid w:val="00DE5C83"/>
    <w:rsid w:val="00DE68DD"/>
    <w:rsid w:val="00DF05C6"/>
    <w:rsid w:val="00DF0921"/>
    <w:rsid w:val="00DF16C9"/>
    <w:rsid w:val="00DF1E86"/>
    <w:rsid w:val="00DF29E0"/>
    <w:rsid w:val="00DF33CF"/>
    <w:rsid w:val="00DF4C5B"/>
    <w:rsid w:val="00DF50A6"/>
    <w:rsid w:val="00DF5241"/>
    <w:rsid w:val="00DF5474"/>
    <w:rsid w:val="00DF5745"/>
    <w:rsid w:val="00DF5AC3"/>
    <w:rsid w:val="00DF6DB8"/>
    <w:rsid w:val="00E006DB"/>
    <w:rsid w:val="00E00DC5"/>
    <w:rsid w:val="00E02FAC"/>
    <w:rsid w:val="00E03F52"/>
    <w:rsid w:val="00E041FA"/>
    <w:rsid w:val="00E0538E"/>
    <w:rsid w:val="00E055EA"/>
    <w:rsid w:val="00E056DB"/>
    <w:rsid w:val="00E074FB"/>
    <w:rsid w:val="00E109D5"/>
    <w:rsid w:val="00E11087"/>
    <w:rsid w:val="00E11356"/>
    <w:rsid w:val="00E11B52"/>
    <w:rsid w:val="00E11D2E"/>
    <w:rsid w:val="00E12484"/>
    <w:rsid w:val="00E12A45"/>
    <w:rsid w:val="00E12D2B"/>
    <w:rsid w:val="00E12EFA"/>
    <w:rsid w:val="00E13C2E"/>
    <w:rsid w:val="00E13C8B"/>
    <w:rsid w:val="00E15B56"/>
    <w:rsid w:val="00E202F1"/>
    <w:rsid w:val="00E21797"/>
    <w:rsid w:val="00E21BB0"/>
    <w:rsid w:val="00E21D7D"/>
    <w:rsid w:val="00E21F34"/>
    <w:rsid w:val="00E23E3A"/>
    <w:rsid w:val="00E2540D"/>
    <w:rsid w:val="00E26A0E"/>
    <w:rsid w:val="00E26A9E"/>
    <w:rsid w:val="00E27432"/>
    <w:rsid w:val="00E27EEE"/>
    <w:rsid w:val="00E27FFE"/>
    <w:rsid w:val="00E30011"/>
    <w:rsid w:val="00E305ED"/>
    <w:rsid w:val="00E31254"/>
    <w:rsid w:val="00E3183E"/>
    <w:rsid w:val="00E32B9E"/>
    <w:rsid w:val="00E36AA4"/>
    <w:rsid w:val="00E40484"/>
    <w:rsid w:val="00E409EE"/>
    <w:rsid w:val="00E411D0"/>
    <w:rsid w:val="00E41787"/>
    <w:rsid w:val="00E417E6"/>
    <w:rsid w:val="00E42445"/>
    <w:rsid w:val="00E42A05"/>
    <w:rsid w:val="00E4358C"/>
    <w:rsid w:val="00E4360D"/>
    <w:rsid w:val="00E44276"/>
    <w:rsid w:val="00E45416"/>
    <w:rsid w:val="00E4707F"/>
    <w:rsid w:val="00E477F9"/>
    <w:rsid w:val="00E478F6"/>
    <w:rsid w:val="00E50378"/>
    <w:rsid w:val="00E50BFB"/>
    <w:rsid w:val="00E525D9"/>
    <w:rsid w:val="00E52F0A"/>
    <w:rsid w:val="00E530DD"/>
    <w:rsid w:val="00E55108"/>
    <w:rsid w:val="00E56CDF"/>
    <w:rsid w:val="00E57CF2"/>
    <w:rsid w:val="00E60C4B"/>
    <w:rsid w:val="00E61665"/>
    <w:rsid w:val="00E6173A"/>
    <w:rsid w:val="00E626E7"/>
    <w:rsid w:val="00E634C7"/>
    <w:rsid w:val="00E65695"/>
    <w:rsid w:val="00E65C9F"/>
    <w:rsid w:val="00E66067"/>
    <w:rsid w:val="00E67A2F"/>
    <w:rsid w:val="00E67C99"/>
    <w:rsid w:val="00E70DA8"/>
    <w:rsid w:val="00E71EE8"/>
    <w:rsid w:val="00E71F3E"/>
    <w:rsid w:val="00E72168"/>
    <w:rsid w:val="00E72927"/>
    <w:rsid w:val="00E729D8"/>
    <w:rsid w:val="00E72BB4"/>
    <w:rsid w:val="00E737F2"/>
    <w:rsid w:val="00E74841"/>
    <w:rsid w:val="00E7601B"/>
    <w:rsid w:val="00E76234"/>
    <w:rsid w:val="00E76384"/>
    <w:rsid w:val="00E76787"/>
    <w:rsid w:val="00E76904"/>
    <w:rsid w:val="00E76AAD"/>
    <w:rsid w:val="00E76EB9"/>
    <w:rsid w:val="00E772A6"/>
    <w:rsid w:val="00E77733"/>
    <w:rsid w:val="00E7796F"/>
    <w:rsid w:val="00E80183"/>
    <w:rsid w:val="00E80A22"/>
    <w:rsid w:val="00E80DFF"/>
    <w:rsid w:val="00E81C8F"/>
    <w:rsid w:val="00E81FBD"/>
    <w:rsid w:val="00E824BD"/>
    <w:rsid w:val="00E84311"/>
    <w:rsid w:val="00E843B8"/>
    <w:rsid w:val="00E84848"/>
    <w:rsid w:val="00E862A4"/>
    <w:rsid w:val="00E867B6"/>
    <w:rsid w:val="00E8766C"/>
    <w:rsid w:val="00E90A72"/>
    <w:rsid w:val="00E91488"/>
    <w:rsid w:val="00E920E6"/>
    <w:rsid w:val="00E92EDA"/>
    <w:rsid w:val="00E93982"/>
    <w:rsid w:val="00E93E14"/>
    <w:rsid w:val="00E97727"/>
    <w:rsid w:val="00EA175E"/>
    <w:rsid w:val="00EA1970"/>
    <w:rsid w:val="00EA2DA1"/>
    <w:rsid w:val="00EA2EDC"/>
    <w:rsid w:val="00EA34DB"/>
    <w:rsid w:val="00EA36A8"/>
    <w:rsid w:val="00EA40A5"/>
    <w:rsid w:val="00EA446C"/>
    <w:rsid w:val="00EA6476"/>
    <w:rsid w:val="00EA6E7A"/>
    <w:rsid w:val="00EB0B16"/>
    <w:rsid w:val="00EB1262"/>
    <w:rsid w:val="00EB4A6B"/>
    <w:rsid w:val="00EB7018"/>
    <w:rsid w:val="00EB7B94"/>
    <w:rsid w:val="00EC0424"/>
    <w:rsid w:val="00EC0FE1"/>
    <w:rsid w:val="00EC14ED"/>
    <w:rsid w:val="00EC179E"/>
    <w:rsid w:val="00EC1FE0"/>
    <w:rsid w:val="00EC2A27"/>
    <w:rsid w:val="00EC3608"/>
    <w:rsid w:val="00EC3F3E"/>
    <w:rsid w:val="00EC525C"/>
    <w:rsid w:val="00EC60C7"/>
    <w:rsid w:val="00EC6EFC"/>
    <w:rsid w:val="00EC74EC"/>
    <w:rsid w:val="00ED1513"/>
    <w:rsid w:val="00ED30E5"/>
    <w:rsid w:val="00ED3271"/>
    <w:rsid w:val="00ED3901"/>
    <w:rsid w:val="00ED3F22"/>
    <w:rsid w:val="00ED42CC"/>
    <w:rsid w:val="00ED519D"/>
    <w:rsid w:val="00ED6D12"/>
    <w:rsid w:val="00ED6F2E"/>
    <w:rsid w:val="00ED714A"/>
    <w:rsid w:val="00ED79C2"/>
    <w:rsid w:val="00ED7F46"/>
    <w:rsid w:val="00EE0A0A"/>
    <w:rsid w:val="00EE10DE"/>
    <w:rsid w:val="00EE26D8"/>
    <w:rsid w:val="00EE32F8"/>
    <w:rsid w:val="00EE6124"/>
    <w:rsid w:val="00EE6AFD"/>
    <w:rsid w:val="00EE7027"/>
    <w:rsid w:val="00EE742C"/>
    <w:rsid w:val="00EE7A0A"/>
    <w:rsid w:val="00EE7DB1"/>
    <w:rsid w:val="00EE7E12"/>
    <w:rsid w:val="00EF11F2"/>
    <w:rsid w:val="00EF1216"/>
    <w:rsid w:val="00EF27C1"/>
    <w:rsid w:val="00EF5239"/>
    <w:rsid w:val="00EF6D38"/>
    <w:rsid w:val="00EF70C8"/>
    <w:rsid w:val="00F0070A"/>
    <w:rsid w:val="00F0102A"/>
    <w:rsid w:val="00F01841"/>
    <w:rsid w:val="00F02B43"/>
    <w:rsid w:val="00F02D9F"/>
    <w:rsid w:val="00F03423"/>
    <w:rsid w:val="00F03A58"/>
    <w:rsid w:val="00F0454C"/>
    <w:rsid w:val="00F04D10"/>
    <w:rsid w:val="00F05327"/>
    <w:rsid w:val="00F067F4"/>
    <w:rsid w:val="00F06FA5"/>
    <w:rsid w:val="00F07148"/>
    <w:rsid w:val="00F07677"/>
    <w:rsid w:val="00F07BAA"/>
    <w:rsid w:val="00F10389"/>
    <w:rsid w:val="00F10B97"/>
    <w:rsid w:val="00F10FD6"/>
    <w:rsid w:val="00F1357A"/>
    <w:rsid w:val="00F13676"/>
    <w:rsid w:val="00F13898"/>
    <w:rsid w:val="00F146EA"/>
    <w:rsid w:val="00F1510A"/>
    <w:rsid w:val="00F1688A"/>
    <w:rsid w:val="00F16D99"/>
    <w:rsid w:val="00F17CF4"/>
    <w:rsid w:val="00F2109F"/>
    <w:rsid w:val="00F2390F"/>
    <w:rsid w:val="00F250DF"/>
    <w:rsid w:val="00F25DF2"/>
    <w:rsid w:val="00F2632B"/>
    <w:rsid w:val="00F26B51"/>
    <w:rsid w:val="00F27C93"/>
    <w:rsid w:val="00F30B05"/>
    <w:rsid w:val="00F30B27"/>
    <w:rsid w:val="00F314FB"/>
    <w:rsid w:val="00F316A8"/>
    <w:rsid w:val="00F31882"/>
    <w:rsid w:val="00F32C6F"/>
    <w:rsid w:val="00F35687"/>
    <w:rsid w:val="00F35E77"/>
    <w:rsid w:val="00F36D49"/>
    <w:rsid w:val="00F37367"/>
    <w:rsid w:val="00F420FA"/>
    <w:rsid w:val="00F4346D"/>
    <w:rsid w:val="00F4480C"/>
    <w:rsid w:val="00F4598C"/>
    <w:rsid w:val="00F47C4D"/>
    <w:rsid w:val="00F47FFD"/>
    <w:rsid w:val="00F5035A"/>
    <w:rsid w:val="00F5126B"/>
    <w:rsid w:val="00F52ABF"/>
    <w:rsid w:val="00F5623B"/>
    <w:rsid w:val="00F5631F"/>
    <w:rsid w:val="00F56D8F"/>
    <w:rsid w:val="00F56ECF"/>
    <w:rsid w:val="00F571FC"/>
    <w:rsid w:val="00F574FE"/>
    <w:rsid w:val="00F601EF"/>
    <w:rsid w:val="00F6102A"/>
    <w:rsid w:val="00F61A56"/>
    <w:rsid w:val="00F6288B"/>
    <w:rsid w:val="00F63B94"/>
    <w:rsid w:val="00F64F65"/>
    <w:rsid w:val="00F64F69"/>
    <w:rsid w:val="00F656CE"/>
    <w:rsid w:val="00F659A0"/>
    <w:rsid w:val="00F668CA"/>
    <w:rsid w:val="00F70034"/>
    <w:rsid w:val="00F707FF"/>
    <w:rsid w:val="00F7146F"/>
    <w:rsid w:val="00F71FBE"/>
    <w:rsid w:val="00F72AF1"/>
    <w:rsid w:val="00F743CE"/>
    <w:rsid w:val="00F74A80"/>
    <w:rsid w:val="00F74CA2"/>
    <w:rsid w:val="00F7515C"/>
    <w:rsid w:val="00F75511"/>
    <w:rsid w:val="00F75C1B"/>
    <w:rsid w:val="00F765AD"/>
    <w:rsid w:val="00F76728"/>
    <w:rsid w:val="00F7721F"/>
    <w:rsid w:val="00F80103"/>
    <w:rsid w:val="00F821AB"/>
    <w:rsid w:val="00F83992"/>
    <w:rsid w:val="00F84719"/>
    <w:rsid w:val="00F849A8"/>
    <w:rsid w:val="00F84CEA"/>
    <w:rsid w:val="00F84F66"/>
    <w:rsid w:val="00F85463"/>
    <w:rsid w:val="00F86474"/>
    <w:rsid w:val="00F866D9"/>
    <w:rsid w:val="00F87360"/>
    <w:rsid w:val="00F87413"/>
    <w:rsid w:val="00F87431"/>
    <w:rsid w:val="00F900B3"/>
    <w:rsid w:val="00F91611"/>
    <w:rsid w:val="00F9162E"/>
    <w:rsid w:val="00F92417"/>
    <w:rsid w:val="00F92D3C"/>
    <w:rsid w:val="00F94C77"/>
    <w:rsid w:val="00F94E53"/>
    <w:rsid w:val="00F95801"/>
    <w:rsid w:val="00FA06D7"/>
    <w:rsid w:val="00FA0D27"/>
    <w:rsid w:val="00FA28A6"/>
    <w:rsid w:val="00FA301E"/>
    <w:rsid w:val="00FA3833"/>
    <w:rsid w:val="00FA412C"/>
    <w:rsid w:val="00FA4A31"/>
    <w:rsid w:val="00FA4ACB"/>
    <w:rsid w:val="00FA4F3D"/>
    <w:rsid w:val="00FA5A15"/>
    <w:rsid w:val="00FA609F"/>
    <w:rsid w:val="00FA67DA"/>
    <w:rsid w:val="00FA6B60"/>
    <w:rsid w:val="00FA7460"/>
    <w:rsid w:val="00FA7624"/>
    <w:rsid w:val="00FA77F1"/>
    <w:rsid w:val="00FB016D"/>
    <w:rsid w:val="00FB01BC"/>
    <w:rsid w:val="00FB0B88"/>
    <w:rsid w:val="00FB0C32"/>
    <w:rsid w:val="00FB1964"/>
    <w:rsid w:val="00FB37F7"/>
    <w:rsid w:val="00FB3D1C"/>
    <w:rsid w:val="00FB5884"/>
    <w:rsid w:val="00FB63D6"/>
    <w:rsid w:val="00FB695F"/>
    <w:rsid w:val="00FB747D"/>
    <w:rsid w:val="00FB77E1"/>
    <w:rsid w:val="00FB7B80"/>
    <w:rsid w:val="00FC0546"/>
    <w:rsid w:val="00FC07EF"/>
    <w:rsid w:val="00FC0EA3"/>
    <w:rsid w:val="00FC1944"/>
    <w:rsid w:val="00FC2795"/>
    <w:rsid w:val="00FC397A"/>
    <w:rsid w:val="00FC3B99"/>
    <w:rsid w:val="00FC4DAD"/>
    <w:rsid w:val="00FC50DE"/>
    <w:rsid w:val="00FC555F"/>
    <w:rsid w:val="00FD01DC"/>
    <w:rsid w:val="00FD055B"/>
    <w:rsid w:val="00FD2363"/>
    <w:rsid w:val="00FD5D5F"/>
    <w:rsid w:val="00FD71C4"/>
    <w:rsid w:val="00FD7883"/>
    <w:rsid w:val="00FE06EE"/>
    <w:rsid w:val="00FE1795"/>
    <w:rsid w:val="00FE1F6E"/>
    <w:rsid w:val="00FE239F"/>
    <w:rsid w:val="00FE25C7"/>
    <w:rsid w:val="00FE2932"/>
    <w:rsid w:val="00FE374C"/>
    <w:rsid w:val="00FE3AD5"/>
    <w:rsid w:val="00FE3E56"/>
    <w:rsid w:val="00FE3F41"/>
    <w:rsid w:val="00FE49A5"/>
    <w:rsid w:val="00FE4F25"/>
    <w:rsid w:val="00FE58CB"/>
    <w:rsid w:val="00FE644F"/>
    <w:rsid w:val="00FE65E6"/>
    <w:rsid w:val="00FE67BA"/>
    <w:rsid w:val="00FE6E3D"/>
    <w:rsid w:val="00FE756C"/>
    <w:rsid w:val="00FE7FA3"/>
    <w:rsid w:val="00FF0F43"/>
    <w:rsid w:val="00FF1D9B"/>
    <w:rsid w:val="00FF20EA"/>
    <w:rsid w:val="00FF2B52"/>
    <w:rsid w:val="00FF321D"/>
    <w:rsid w:val="00FF3D32"/>
    <w:rsid w:val="00FF40CB"/>
    <w:rsid w:val="00FF446E"/>
    <w:rsid w:val="00FF4BBD"/>
    <w:rsid w:val="00FF5D1E"/>
    <w:rsid w:val="00FF5D31"/>
    <w:rsid w:val="00FF68B0"/>
    <w:rsid w:val="00FF7DC3"/>
    <w:rsid w:val="00FF7F1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45F32E"/>
  <w15:docId w15:val="{4255134D-389F-4186-AC5C-85897B8EA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szCs w:val="22"/>
        <w:lang w:val="de-DE" w:eastAsia="de-DE" w:bidi="ar-SA"/>
      </w:rPr>
    </w:rPrDefault>
    <w:pPrDefault>
      <w:pPr>
        <w:spacing w:before="120" w:after="120" w:line="288" w:lineRule="auto"/>
      </w:pPr>
    </w:pPrDefault>
  </w:docDefaults>
  <w:latentStyles w:defLockedState="0" w:defUIPriority="0" w:defSemiHidden="0" w:defUnhideWhenUsed="0" w:defQFormat="0" w:count="376">
    <w:lsdException w:name="heading 1" w:uiPriority="99"/>
    <w:lsdException w:name="heading 2" w:semiHidden="1" w:unhideWhenUsed="1" w:qFormat="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3B7BBC"/>
  </w:style>
  <w:style w:type="paragraph" w:styleId="berschrift1">
    <w:name w:val="heading 1"/>
    <w:aliases w:val="ZA Titel2"/>
    <w:basedOn w:val="Standard"/>
    <w:next w:val="Standard"/>
    <w:link w:val="berschrift1Zchn"/>
    <w:uiPriority w:val="99"/>
    <w:rsid w:val="003E65BD"/>
    <w:pPr>
      <w:keepNext/>
      <w:spacing w:before="240" w:after="240"/>
      <w:outlineLvl w:val="0"/>
    </w:pPr>
    <w:rPr>
      <w:b/>
      <w:bCs/>
      <w:kern w:val="32"/>
      <w:szCs w:val="32"/>
    </w:rPr>
  </w:style>
  <w:style w:type="paragraph" w:styleId="berschrift3">
    <w:name w:val="heading 3"/>
    <w:aliases w:val="01 Vorschlag"/>
    <w:basedOn w:val="Standard"/>
    <w:next w:val="Standard"/>
    <w:link w:val="berschrift3Zchn"/>
    <w:rsid w:val="003E65BD"/>
    <w:pPr>
      <w:keepNext/>
      <w:spacing w:before="240" w:after="240"/>
      <w:outlineLvl w:val="2"/>
    </w:pPr>
    <w:rPr>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C16B18"/>
    <w:pPr>
      <w:tabs>
        <w:tab w:val="center" w:pos="4536"/>
        <w:tab w:val="right" w:pos="9072"/>
      </w:tabs>
    </w:pPr>
  </w:style>
  <w:style w:type="paragraph" w:styleId="Fuzeile">
    <w:name w:val="footer"/>
    <w:basedOn w:val="Standard"/>
    <w:rsid w:val="00C16B18"/>
    <w:pPr>
      <w:tabs>
        <w:tab w:val="center" w:pos="4536"/>
        <w:tab w:val="right" w:pos="9072"/>
      </w:tabs>
    </w:pPr>
  </w:style>
  <w:style w:type="table" w:styleId="Tabellenraster">
    <w:name w:val="Table Grid"/>
    <w:basedOn w:val="NormaleTabelle"/>
    <w:uiPriority w:val="39"/>
    <w:rsid w:val="00C16B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01671A"/>
  </w:style>
  <w:style w:type="character" w:styleId="Zeilennummer">
    <w:name w:val="line number"/>
    <w:basedOn w:val="Absatz-Standardschriftart"/>
    <w:rsid w:val="00D3092B"/>
    <w:rPr>
      <w:rFonts w:asciiTheme="minorHAnsi" w:hAnsiTheme="minorHAnsi"/>
      <w:sz w:val="24"/>
    </w:rPr>
  </w:style>
  <w:style w:type="paragraph" w:styleId="Sprechblasentext">
    <w:name w:val="Balloon Text"/>
    <w:basedOn w:val="Standard"/>
    <w:semiHidden/>
    <w:rsid w:val="001E6525"/>
    <w:rPr>
      <w:rFonts w:ascii="Tahoma" w:hAnsi="Tahoma" w:cs="Tahoma"/>
      <w:sz w:val="16"/>
      <w:szCs w:val="16"/>
    </w:rPr>
  </w:style>
  <w:style w:type="paragraph" w:styleId="Textkrper3">
    <w:name w:val="Body Text 3"/>
    <w:basedOn w:val="Standard"/>
    <w:rsid w:val="0005315D"/>
    <w:rPr>
      <w:szCs w:val="24"/>
    </w:rPr>
  </w:style>
  <w:style w:type="character" w:styleId="Hyperlink">
    <w:name w:val="Hyperlink"/>
    <w:uiPriority w:val="99"/>
    <w:rsid w:val="000C3068"/>
    <w:rPr>
      <w:color w:val="0000FF"/>
      <w:u w:val="single"/>
    </w:rPr>
  </w:style>
  <w:style w:type="paragraph" w:customStyle="1" w:styleId="Vorgabetext">
    <w:name w:val="Vorgabetext"/>
    <w:basedOn w:val="Standard"/>
    <w:rsid w:val="008B53A6"/>
    <w:pPr>
      <w:autoSpaceDE w:val="0"/>
      <w:autoSpaceDN w:val="0"/>
      <w:adjustRightInd w:val="0"/>
    </w:pPr>
    <w:rPr>
      <w:rFonts w:ascii="Times New Roman" w:hAnsi="Times New Roman"/>
      <w:szCs w:val="24"/>
    </w:rPr>
  </w:style>
  <w:style w:type="character" w:customStyle="1" w:styleId="berschrift1Zchn">
    <w:name w:val="Überschrift 1 Zchn"/>
    <w:aliases w:val="ZA Titel2 Zchn"/>
    <w:link w:val="berschrift1"/>
    <w:uiPriority w:val="99"/>
    <w:rsid w:val="003E65BD"/>
    <w:rPr>
      <w:rFonts w:asciiTheme="minorHAnsi" w:hAnsiTheme="minorHAnsi" w:cs="Arial"/>
      <w:b/>
      <w:bCs/>
      <w:kern w:val="32"/>
      <w:sz w:val="24"/>
      <w:szCs w:val="32"/>
    </w:rPr>
  </w:style>
  <w:style w:type="paragraph" w:styleId="Listenabsatz">
    <w:name w:val="List Paragraph"/>
    <w:basedOn w:val="Standard"/>
    <w:link w:val="ListenabsatzZchn"/>
    <w:uiPriority w:val="34"/>
    <w:rsid w:val="003918C9"/>
    <w:pPr>
      <w:ind w:left="720"/>
      <w:contextualSpacing/>
    </w:pPr>
  </w:style>
  <w:style w:type="paragraph" w:customStyle="1" w:styleId="Default">
    <w:name w:val="Default"/>
    <w:rsid w:val="005C2E35"/>
    <w:pPr>
      <w:autoSpaceDE w:val="0"/>
      <w:autoSpaceDN w:val="0"/>
      <w:adjustRightInd w:val="0"/>
    </w:pPr>
    <w:rPr>
      <w:rFonts w:ascii="Arial" w:hAnsi="Arial" w:cs="Arial"/>
      <w:color w:val="000000"/>
      <w:sz w:val="24"/>
      <w:szCs w:val="24"/>
    </w:rPr>
  </w:style>
  <w:style w:type="table" w:customStyle="1" w:styleId="Tabellenraster1">
    <w:name w:val="Tabellenraster1"/>
    <w:basedOn w:val="NormaleTabelle"/>
    <w:next w:val="Tabellenraster"/>
    <w:rsid w:val="000D71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tzhaltertext">
    <w:name w:val="Placeholder Text"/>
    <w:basedOn w:val="Absatz-Standardschriftart"/>
    <w:uiPriority w:val="99"/>
    <w:semiHidden/>
    <w:rsid w:val="00E71EE8"/>
    <w:rPr>
      <w:color w:val="808080"/>
    </w:rPr>
  </w:style>
  <w:style w:type="character" w:customStyle="1" w:styleId="KopfzeileZchn">
    <w:name w:val="Kopfzeile Zchn"/>
    <w:basedOn w:val="Absatz-Standardschriftart"/>
    <w:link w:val="Kopfzeile"/>
    <w:uiPriority w:val="99"/>
    <w:rsid w:val="00D574C5"/>
    <w:rPr>
      <w:rFonts w:ascii="Arial" w:hAnsi="Arial" w:cs="Arial"/>
      <w:sz w:val="22"/>
      <w:szCs w:val="22"/>
    </w:rPr>
  </w:style>
  <w:style w:type="character" w:styleId="Fett">
    <w:name w:val="Strong"/>
    <w:uiPriority w:val="22"/>
    <w:rsid w:val="00B83C5D"/>
    <w:rPr>
      <w:b/>
      <w:bCs/>
    </w:rPr>
  </w:style>
  <w:style w:type="paragraph" w:customStyle="1" w:styleId="Texteingerckt">
    <w:name w:val="Text_eingerückt"/>
    <w:basedOn w:val="Standard"/>
    <w:rsid w:val="00C12B8D"/>
    <w:pPr>
      <w:spacing w:line="360" w:lineRule="auto"/>
      <w:ind w:right="1701"/>
      <w:jc w:val="both"/>
    </w:pPr>
    <w:rPr>
      <w:bCs/>
      <w:color w:val="000000" w:themeColor="text1"/>
      <w:szCs w:val="24"/>
    </w:rPr>
  </w:style>
  <w:style w:type="paragraph" w:customStyle="1" w:styleId="99Kopfzeile">
    <w:name w:val="99 Kopfzeile"/>
    <w:basedOn w:val="Kopfzeile"/>
    <w:link w:val="99KopfzeileZchn"/>
    <w:rsid w:val="002D060B"/>
    <w:pPr>
      <w:tabs>
        <w:tab w:val="clear" w:pos="4536"/>
        <w:tab w:val="clear" w:pos="9072"/>
        <w:tab w:val="center" w:pos="4962"/>
        <w:tab w:val="right" w:pos="9921"/>
      </w:tabs>
    </w:pPr>
    <w:rPr>
      <w:b/>
    </w:rPr>
  </w:style>
  <w:style w:type="character" w:customStyle="1" w:styleId="99KopfzeileZchn">
    <w:name w:val="99 Kopfzeile Zchn"/>
    <w:basedOn w:val="KopfzeileZchn"/>
    <w:link w:val="99Kopfzeile"/>
    <w:rsid w:val="002D060B"/>
    <w:rPr>
      <w:rFonts w:asciiTheme="minorHAnsi" w:hAnsiTheme="minorHAnsi" w:cs="Arial"/>
      <w:b/>
      <w:sz w:val="22"/>
      <w:szCs w:val="22"/>
    </w:rPr>
  </w:style>
  <w:style w:type="paragraph" w:styleId="KeinLeerraum">
    <w:name w:val="No Spacing"/>
    <w:uiPriority w:val="1"/>
    <w:rsid w:val="00785599"/>
    <w:pPr>
      <w:spacing w:after="240"/>
      <w:jc w:val="center"/>
    </w:pPr>
    <w:rPr>
      <w:rFonts w:asciiTheme="minorHAnsi" w:hAnsiTheme="minorHAnsi" w:cs="Arial"/>
      <w:i/>
    </w:rPr>
  </w:style>
  <w:style w:type="paragraph" w:customStyle="1" w:styleId="05BE">
    <w:name w:val="05 BE"/>
    <w:basedOn w:val="Standard"/>
    <w:link w:val="05BEZchn"/>
    <w:qFormat/>
    <w:rsid w:val="009476AA"/>
    <w:pPr>
      <w:spacing w:before="0" w:after="240" w:line="300" w:lineRule="exact"/>
      <w:jc w:val="right"/>
    </w:pPr>
  </w:style>
  <w:style w:type="paragraph" w:customStyle="1" w:styleId="01Aufgabe">
    <w:name w:val="01 Aufgabe"/>
    <w:basedOn w:val="berschrift1"/>
    <w:link w:val="01AufgabeZchn"/>
    <w:qFormat/>
    <w:rsid w:val="009476AA"/>
    <w:pPr>
      <w:spacing w:before="0" w:line="300" w:lineRule="exact"/>
    </w:pPr>
    <w:rPr>
      <w:sz w:val="28"/>
      <w:szCs w:val="26"/>
    </w:rPr>
  </w:style>
  <w:style w:type="character" w:customStyle="1" w:styleId="05BEZchn">
    <w:name w:val="05 BE Zchn"/>
    <w:basedOn w:val="Absatz-Standardschriftart"/>
    <w:link w:val="05BE"/>
    <w:rsid w:val="009476AA"/>
  </w:style>
  <w:style w:type="character" w:customStyle="1" w:styleId="07Code">
    <w:name w:val="07 Code"/>
    <w:basedOn w:val="01VorschlgZchn"/>
    <w:uiPriority w:val="1"/>
    <w:qFormat/>
    <w:rsid w:val="00D54CFD"/>
    <w:rPr>
      <w:rFonts w:ascii="Courier New" w:hAnsi="Courier New" w:cs="Arial"/>
      <w:b w:val="0"/>
      <w:bCs/>
      <w:sz w:val="22"/>
      <w:szCs w:val="26"/>
    </w:rPr>
  </w:style>
  <w:style w:type="character" w:customStyle="1" w:styleId="01AufgabeZchn">
    <w:name w:val="01 Aufgabe Zchn"/>
    <w:basedOn w:val="berschrift1Zchn"/>
    <w:link w:val="01Aufgabe"/>
    <w:rsid w:val="009476AA"/>
    <w:rPr>
      <w:rFonts w:asciiTheme="minorHAnsi" w:hAnsiTheme="minorHAnsi" w:cs="Arial"/>
      <w:b/>
      <w:bCs/>
      <w:kern w:val="32"/>
      <w:sz w:val="28"/>
      <w:szCs w:val="26"/>
    </w:rPr>
  </w:style>
  <w:style w:type="paragraph" w:customStyle="1" w:styleId="04Teilaufgabe">
    <w:name w:val="04 Teilaufgabe"/>
    <w:basedOn w:val="Listenabsatz"/>
    <w:link w:val="04TeilaufgabeZchn"/>
    <w:qFormat/>
    <w:rsid w:val="009120E5"/>
    <w:pPr>
      <w:numPr>
        <w:numId w:val="1"/>
      </w:numPr>
      <w:spacing w:before="0" w:line="300" w:lineRule="exact"/>
      <w:ind w:left="357" w:hanging="357"/>
      <w:contextualSpacing w:val="0"/>
    </w:pPr>
    <w:rPr>
      <w:szCs w:val="24"/>
    </w:rPr>
  </w:style>
  <w:style w:type="paragraph" w:customStyle="1" w:styleId="02klberschrift">
    <w:name w:val="02 kl. Überschrift"/>
    <w:basedOn w:val="Standard"/>
    <w:link w:val="02klberschriftZchn"/>
    <w:qFormat/>
    <w:rsid w:val="009476AA"/>
    <w:pPr>
      <w:autoSpaceDE w:val="0"/>
      <w:autoSpaceDN w:val="0"/>
      <w:adjustRightInd w:val="0"/>
      <w:spacing w:before="240" w:after="240" w:line="300" w:lineRule="exact"/>
    </w:pPr>
    <w:rPr>
      <w:b/>
      <w:bCs/>
    </w:rPr>
  </w:style>
  <w:style w:type="character" w:customStyle="1" w:styleId="ListenabsatzZchn">
    <w:name w:val="Listenabsatz Zchn"/>
    <w:basedOn w:val="Absatz-Standardschriftart"/>
    <w:link w:val="Listenabsatz"/>
    <w:uiPriority w:val="34"/>
    <w:rsid w:val="0075540A"/>
    <w:rPr>
      <w:rFonts w:asciiTheme="minorHAnsi" w:hAnsiTheme="minorHAnsi" w:cs="Arial"/>
      <w:sz w:val="22"/>
      <w:szCs w:val="22"/>
    </w:rPr>
  </w:style>
  <w:style w:type="character" w:customStyle="1" w:styleId="04TeilaufgabeZchn">
    <w:name w:val="04 Teilaufgabe Zchn"/>
    <w:basedOn w:val="ListenabsatzZchn"/>
    <w:link w:val="04Teilaufgabe"/>
    <w:rsid w:val="009120E5"/>
    <w:rPr>
      <w:rFonts w:asciiTheme="minorHAnsi" w:hAnsiTheme="minorHAnsi" w:cs="Arial"/>
      <w:sz w:val="22"/>
      <w:szCs w:val="24"/>
    </w:rPr>
  </w:style>
  <w:style w:type="paragraph" w:customStyle="1" w:styleId="01Vorschlg">
    <w:name w:val="01 Vorschlg"/>
    <w:basedOn w:val="berschrift3"/>
    <w:link w:val="01VorschlgZchn"/>
    <w:rsid w:val="009476AA"/>
    <w:pPr>
      <w:spacing w:line="300" w:lineRule="exact"/>
    </w:pPr>
  </w:style>
  <w:style w:type="character" w:customStyle="1" w:styleId="02klberschriftZchn">
    <w:name w:val="02 kl. Überschrift Zchn"/>
    <w:basedOn w:val="Absatz-Standardschriftart"/>
    <w:link w:val="02klberschrift"/>
    <w:rsid w:val="009476AA"/>
    <w:rPr>
      <w:b/>
      <w:bCs/>
    </w:rPr>
  </w:style>
  <w:style w:type="paragraph" w:customStyle="1" w:styleId="03Text">
    <w:name w:val="03 Text"/>
    <w:basedOn w:val="Standard"/>
    <w:link w:val="03TextZchn"/>
    <w:qFormat/>
    <w:rsid w:val="009476AA"/>
    <w:pPr>
      <w:spacing w:before="60" w:after="0" w:line="300" w:lineRule="exact"/>
    </w:pPr>
  </w:style>
  <w:style w:type="character" w:customStyle="1" w:styleId="berschrift3Zchn">
    <w:name w:val="Überschrift 3 Zchn"/>
    <w:aliases w:val="01 Vorschlag Zchn"/>
    <w:basedOn w:val="Absatz-Standardschriftart"/>
    <w:link w:val="berschrift3"/>
    <w:rsid w:val="002321E0"/>
    <w:rPr>
      <w:rFonts w:asciiTheme="minorHAnsi" w:hAnsiTheme="minorHAnsi" w:cs="Arial"/>
      <w:b/>
      <w:bCs/>
      <w:sz w:val="26"/>
      <w:szCs w:val="26"/>
    </w:rPr>
  </w:style>
  <w:style w:type="character" w:customStyle="1" w:styleId="01VorschlgZchn">
    <w:name w:val="01 Vorschlg Zchn"/>
    <w:basedOn w:val="berschrift3Zchn"/>
    <w:link w:val="01Vorschlg"/>
    <w:rsid w:val="009476AA"/>
    <w:rPr>
      <w:rFonts w:asciiTheme="minorHAnsi" w:hAnsiTheme="minorHAnsi" w:cs="Arial"/>
      <w:b/>
      <w:bCs/>
      <w:sz w:val="26"/>
      <w:szCs w:val="26"/>
    </w:rPr>
  </w:style>
  <w:style w:type="character" w:customStyle="1" w:styleId="06Coht">
    <w:name w:val="06 Coht"/>
    <w:basedOn w:val="07Code"/>
    <w:uiPriority w:val="1"/>
    <w:rsid w:val="002321E0"/>
    <w:rPr>
      <w:rFonts w:ascii="Consolas" w:hAnsi="Consolas" w:cs="Arial"/>
      <w:b w:val="0"/>
      <w:bCs/>
      <w:sz w:val="22"/>
      <w:szCs w:val="26"/>
    </w:rPr>
  </w:style>
  <w:style w:type="character" w:customStyle="1" w:styleId="03TextZchn">
    <w:name w:val="03 Text Zchn"/>
    <w:basedOn w:val="Absatz-Standardschriftart"/>
    <w:link w:val="03Text"/>
    <w:rsid w:val="009476AA"/>
  </w:style>
  <w:style w:type="paragraph" w:customStyle="1" w:styleId="06Abbildung">
    <w:name w:val="06 Abbildung"/>
    <w:basedOn w:val="Standard"/>
    <w:link w:val="06AbbildungZchn"/>
    <w:qFormat/>
    <w:rsid w:val="005805F5"/>
    <w:pPr>
      <w:spacing w:before="60" w:after="240" w:line="240" w:lineRule="auto"/>
      <w:contextualSpacing/>
      <w:jc w:val="center"/>
    </w:pPr>
    <w:rPr>
      <w:i/>
      <w:iCs/>
    </w:rPr>
  </w:style>
  <w:style w:type="character" w:customStyle="1" w:styleId="98Kopfzeile">
    <w:name w:val="98 Kopfzeile"/>
    <w:basedOn w:val="03TextZchn"/>
    <w:uiPriority w:val="1"/>
    <w:rsid w:val="00C02AF4"/>
    <w:rPr>
      <w:rFonts w:asciiTheme="minorHAnsi" w:hAnsiTheme="minorHAnsi" w:cs="Arial"/>
      <w:b/>
      <w:sz w:val="22"/>
      <w:szCs w:val="22"/>
    </w:rPr>
  </w:style>
  <w:style w:type="character" w:customStyle="1" w:styleId="06AbbildungZchn">
    <w:name w:val="06 Abbildung Zchn"/>
    <w:basedOn w:val="Absatz-Standardschriftart"/>
    <w:link w:val="06Abbildung"/>
    <w:rsid w:val="005805F5"/>
    <w:rPr>
      <w:i/>
      <w:iCs/>
    </w:rPr>
  </w:style>
  <w:style w:type="paragraph" w:customStyle="1" w:styleId="INFAbbildung">
    <w:name w:val="INF Abbildung"/>
    <w:basedOn w:val="Standard"/>
    <w:rsid w:val="00004BF5"/>
    <w:pPr>
      <w:widowControl w:val="0"/>
      <w:suppressLineNumbers/>
      <w:suppressAutoHyphens/>
      <w:spacing w:before="0" w:line="240" w:lineRule="auto"/>
      <w:jc w:val="center"/>
    </w:pPr>
    <w:rPr>
      <w:rFonts w:ascii="Arial" w:hAnsi="Arial" w:cs="Tahoma"/>
      <w:i/>
      <w:iCs/>
      <w:sz w:val="18"/>
      <w:szCs w:val="20"/>
      <w:lang w:eastAsia="ar-SA"/>
    </w:rPr>
  </w:style>
  <w:style w:type="table" w:customStyle="1" w:styleId="Tabellenraster2">
    <w:name w:val="Tabellenraster2"/>
    <w:basedOn w:val="NormaleTabelle"/>
    <w:next w:val="Tabellenraster"/>
    <w:uiPriority w:val="39"/>
    <w:rsid w:val="00445532"/>
    <w:pPr>
      <w:spacing w:before="0"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semiHidden/>
    <w:unhideWhenUsed/>
    <w:rsid w:val="0089415C"/>
    <w:rPr>
      <w:sz w:val="16"/>
      <w:szCs w:val="16"/>
    </w:rPr>
  </w:style>
  <w:style w:type="paragraph" w:styleId="Kommentartext">
    <w:name w:val="annotation text"/>
    <w:basedOn w:val="Standard"/>
    <w:link w:val="KommentartextZchn"/>
    <w:unhideWhenUsed/>
    <w:rsid w:val="0089415C"/>
    <w:pPr>
      <w:spacing w:line="240" w:lineRule="auto"/>
    </w:pPr>
    <w:rPr>
      <w:sz w:val="20"/>
      <w:szCs w:val="20"/>
    </w:rPr>
  </w:style>
  <w:style w:type="character" w:customStyle="1" w:styleId="KommentartextZchn">
    <w:name w:val="Kommentartext Zchn"/>
    <w:basedOn w:val="Absatz-Standardschriftart"/>
    <w:link w:val="Kommentartext"/>
    <w:rsid w:val="0089415C"/>
    <w:rPr>
      <w:sz w:val="20"/>
      <w:szCs w:val="20"/>
    </w:rPr>
  </w:style>
  <w:style w:type="paragraph" w:styleId="Kommentarthema">
    <w:name w:val="annotation subject"/>
    <w:basedOn w:val="Kommentartext"/>
    <w:next w:val="Kommentartext"/>
    <w:link w:val="KommentarthemaZchn"/>
    <w:semiHidden/>
    <w:unhideWhenUsed/>
    <w:rsid w:val="0089415C"/>
    <w:rPr>
      <w:b/>
      <w:bCs/>
    </w:rPr>
  </w:style>
  <w:style w:type="character" w:customStyle="1" w:styleId="KommentarthemaZchn">
    <w:name w:val="Kommentarthema Zchn"/>
    <w:basedOn w:val="KommentartextZchn"/>
    <w:link w:val="Kommentarthema"/>
    <w:semiHidden/>
    <w:rsid w:val="0089415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193651">
      <w:bodyDiv w:val="1"/>
      <w:marLeft w:val="0"/>
      <w:marRight w:val="0"/>
      <w:marTop w:val="0"/>
      <w:marBottom w:val="0"/>
      <w:divBdr>
        <w:top w:val="none" w:sz="0" w:space="0" w:color="auto"/>
        <w:left w:val="none" w:sz="0" w:space="0" w:color="auto"/>
        <w:bottom w:val="none" w:sz="0" w:space="0" w:color="auto"/>
        <w:right w:val="none" w:sz="0" w:space="0" w:color="auto"/>
      </w:divBdr>
    </w:div>
    <w:div w:id="516506967">
      <w:bodyDiv w:val="1"/>
      <w:marLeft w:val="0"/>
      <w:marRight w:val="0"/>
      <w:marTop w:val="0"/>
      <w:marBottom w:val="0"/>
      <w:divBdr>
        <w:top w:val="none" w:sz="0" w:space="0" w:color="auto"/>
        <w:left w:val="none" w:sz="0" w:space="0" w:color="auto"/>
        <w:bottom w:val="none" w:sz="0" w:space="0" w:color="auto"/>
        <w:right w:val="none" w:sz="0" w:space="0" w:color="auto"/>
      </w:divBdr>
    </w:div>
    <w:div w:id="1848251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guenther\Desktop\2008_Vorlagen\Sformat2008.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64E11-F440-4CBE-9907-2BE88118C7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Sformat2008.dot</Template>
  <TotalTime>0</TotalTime>
  <Pages>3</Pages>
  <Words>639</Words>
  <Characters>3838</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MK</dc:creator>
  <cp:lastModifiedBy>Logistikstelle</cp:lastModifiedBy>
  <cp:revision>30</cp:revision>
  <cp:lastPrinted>2024-03-14T15:14:00Z</cp:lastPrinted>
  <dcterms:created xsi:type="dcterms:W3CDTF">2023-11-12T07:23:00Z</dcterms:created>
  <dcterms:modified xsi:type="dcterms:W3CDTF">2024-03-14T15:15:00Z</dcterms:modified>
</cp:coreProperties>
</file>